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04549" w:rsidRPr="000D082E" w:rsidRDefault="002771A2" w:rsidP="002771A2">
      <w:pPr>
        <w:rPr>
          <w:lang w:val="en-AU"/>
        </w:rPr>
      </w:pPr>
      <w:r w:rsidRPr="002771A2">
        <w:rPr>
          <w:noProof/>
        </w:rPr>
        <mc:AlternateContent>
          <mc:Choice Requires="wpg">
            <w:drawing>
              <wp:anchor distT="0" distB="0" distL="114300" distR="114300" simplePos="0" relativeHeight="252796928" behindDoc="0" locked="0" layoutInCell="1" allowOverlap="1" wp14:anchorId="711AC09C" wp14:editId="2504E7FA">
                <wp:simplePos x="0" y="0"/>
                <wp:positionH relativeFrom="column">
                  <wp:posOffset>1913373</wp:posOffset>
                </wp:positionH>
                <wp:positionV relativeFrom="paragraph">
                  <wp:posOffset>-393700</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54BBDA" id="Group 18" o:spid="_x0000_s1026" style="position:absolute;margin-left:150.65pt;margin-top:-31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r>
        <w:rPr>
          <w:noProof/>
        </w:rPr>
        <mc:AlternateContent>
          <mc:Choice Requires="wps">
            <w:drawing>
              <wp:anchor distT="0" distB="0" distL="114300" distR="114300" simplePos="0" relativeHeight="252794880" behindDoc="0" locked="0" layoutInCell="1" allowOverlap="1" wp14:anchorId="36FA1D4E" wp14:editId="462949AD">
                <wp:simplePos x="0" y="0"/>
                <wp:positionH relativeFrom="column">
                  <wp:posOffset>701173</wp:posOffset>
                </wp:positionH>
                <wp:positionV relativeFrom="paragraph">
                  <wp:posOffset>-63500</wp:posOffset>
                </wp:positionV>
                <wp:extent cx="1667913" cy="457200"/>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667913" cy="457200"/>
                        </a:xfrm>
                        <a:prstGeom prst="rect">
                          <a:avLst/>
                        </a:prstGeom>
                        <a:noFill/>
                        <a:ln w="6350">
                          <a:noFill/>
                        </a:ln>
                      </wps:spPr>
                      <wps:txbx>
                        <w:txbxContent>
                          <w:p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w:t>
                            </w:r>
                            <w:r w:rsidR="001E5A35">
                              <w:rPr>
                                <w:rFonts w:ascii="Adobe Arabic" w:hAnsi="Adobe Arabic" w:cs="Adobe Arabic" w:hint="cs"/>
                                <w:b/>
                                <w:bCs/>
                                <w:sz w:val="48"/>
                                <w:szCs w:val="52"/>
                                <w:rtl/>
                                <w:lang w:bidi="ar-SY"/>
                              </w:rPr>
                              <w:t>ت</w:t>
                            </w:r>
                            <w:r w:rsidRPr="002771A2">
                              <w:rPr>
                                <w:rFonts w:ascii="Adobe Arabic" w:hAnsi="Adobe Arabic" w:cs="Adobe Arabic"/>
                                <w:b/>
                                <w:bCs/>
                                <w:sz w:val="48"/>
                                <w:szCs w:val="5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55.2pt;margin-top:-5pt;width:131.35pt;height:36pt;z-index:252794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" filled="f" stroked="f" strokeweight=".5pt">
                <v:textbox>
                  <w:txbxContent>
                    <w:p w14:paraId="3AD81FE0" w14:textId="2A02D0BD" w:rsidR="002771A2" w:rsidRPr="002771A2" w:rsidRDefault="002771A2" w:rsidP="002771A2">
                      <w:pPr>
                        <w:jc w:val="center"/>
                        <w:rPr>
                          <w:rFonts w:ascii="Adobe Arabic" w:hAnsi="Adobe Arabic" w:cs="Adobe Arabic"/>
                          <w:b/>
                          <w:bCs/>
                          <w:sz w:val="48"/>
                          <w:szCs w:val="52"/>
                          <w:rtl/>
                          <w:lang w:bidi="ar-SY"/>
                        </w:rPr>
                      </w:pPr>
                      <w:r w:rsidRPr="002771A2">
                        <w:rPr>
                          <w:rFonts w:ascii="Adobe Arabic" w:hAnsi="Adobe Arabic" w:cs="Adobe Arabic"/>
                          <w:b/>
                          <w:bCs/>
                          <w:sz w:val="48"/>
                          <w:szCs w:val="52"/>
                          <w:rtl/>
                          <w:lang w:bidi="ar-SY"/>
                        </w:rPr>
                        <w:t>دليل الم</w:t>
                      </w:r>
                      <w:r w:rsidR="001E5A35">
                        <w:rPr>
                          <w:rFonts w:ascii="Adobe Arabic" w:hAnsi="Adobe Arabic" w:cs="Adobe Arabic" w:hint="cs"/>
                          <w:b/>
                          <w:bCs/>
                          <w:sz w:val="48"/>
                          <w:szCs w:val="52"/>
                          <w:rtl/>
                          <w:lang w:bidi="ar-SY"/>
                        </w:rPr>
                        <w:t>ت</w:t>
                      </w:r>
                      <w:r w:rsidRPr="002771A2">
                        <w:rPr>
                          <w:rFonts w:ascii="Adobe Arabic" w:hAnsi="Adobe Arabic" w:cs="Adobe Arabic"/>
                          <w:b/>
                          <w:bCs/>
                          <w:sz w:val="48"/>
                          <w:szCs w:val="5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5DDCB6BC" wp14:editId="38FC41B9">
                <wp:simplePos x="0" y="0"/>
                <wp:positionH relativeFrom="column">
                  <wp:posOffset>-2413000</wp:posOffset>
                </wp:positionH>
                <wp:positionV relativeFrom="paragraph">
                  <wp:posOffset>-117475</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BAB3B4" id="Group 15" o:spid="_x0000_s1026" style="position:absolute;margin-left:-190pt;margin-top:-9.25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">
                <v:rect id="Rectangle 1608691340"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p>
    <w:p w:rsidR="00F53D08" w:rsidRPr="00F53D08" w:rsidRDefault="002771A2" w:rsidP="00F53D08">
      <w:pPr>
        <w:rPr>
          <w:rtl/>
        </w:rPr>
      </w:pPr>
      <w:r w:rsidRPr="002771A2">
        <w:rPr>
          <w:noProof/>
        </w:rPr>
        <mc:AlternateContent>
          <mc:Choice Requires="wpg">
            <w:drawing>
              <wp:anchor distT="0" distB="0" distL="114300" distR="114300" simplePos="0" relativeHeight="252798976" behindDoc="0" locked="0" layoutInCell="1" allowOverlap="1" wp14:anchorId="798E688E" wp14:editId="79A68B11">
                <wp:simplePos x="0" y="0"/>
                <wp:positionH relativeFrom="column">
                  <wp:posOffset>446523</wp:posOffset>
                </wp:positionH>
                <wp:positionV relativeFrom="paragraph">
                  <wp:posOffset>213360</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BC8DBF3" id="Group 18" o:spid="_x0000_s1026" style="position:absolute;margin-left:35.15pt;margin-top:16.8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F53D08" w:rsidP="00F53D08">
      <w:pPr>
        <w:rPr>
          <w:rtl/>
        </w:rPr>
      </w:pPr>
    </w:p>
    <w:p w:rsidR="00F53D08" w:rsidRPr="00F53D08" w:rsidRDefault="004E1ED7" w:rsidP="00F53D08">
      <w:pPr>
        <w:rPr>
          <w:rtl/>
        </w:rPr>
      </w:pPr>
      <w:r>
        <w:rPr>
          <w:noProof/>
        </w:rPr>
        <mc:AlternateContent>
          <mc:Choice Requires="wps">
            <w:drawing>
              <wp:anchor distT="0" distB="0" distL="114300" distR="114300" simplePos="0" relativeHeight="252801024" behindDoc="0" locked="0" layoutInCell="1" allowOverlap="1" wp14:anchorId="1204E107" wp14:editId="2E6A4ED5">
                <wp:simplePos x="0" y="0"/>
                <wp:positionH relativeFrom="column">
                  <wp:posOffset>200881</wp:posOffset>
                </wp:positionH>
                <wp:positionV relativeFrom="paragraph">
                  <wp:posOffset>262890</wp:posOffset>
                </wp:positionV>
                <wp:extent cx="5318760" cy="815340"/>
                <wp:effectExtent l="0" t="0" r="0" b="3810"/>
                <wp:wrapNone/>
                <wp:docPr id="1608691354" name="Text Box 1608691354"/>
                <wp:cNvGraphicFramePr/>
                <a:graphic xmlns:a="http://schemas.openxmlformats.org/drawingml/2006/main">
                  <a:graphicData uri="http://schemas.microsoft.com/office/word/2010/wordprocessingShape">
                    <wps:wsp>
                      <wps:cNvSpPr txBox="1"/>
                      <wps:spPr>
                        <a:xfrm>
                          <a:off x="0" y="0"/>
                          <a:ext cx="5318760" cy="815340"/>
                        </a:xfrm>
                        <a:prstGeom prst="rect">
                          <a:avLst/>
                        </a:prstGeom>
                        <a:noFill/>
                        <a:ln w="6350">
                          <a:noFill/>
                        </a:ln>
                      </wps:spPr>
                      <wps:txbx>
                        <w:txbxContent>
                          <w:p w:rsidR="002771A2" w:rsidRPr="002771A2" w:rsidRDefault="004E1ED7" w:rsidP="00B06506">
                            <w:pPr>
                              <w:jc w:val="center"/>
                              <w:rPr>
                                <w:rFonts w:ascii="Adobe Arabic" w:hAnsi="Adobe Arabic" w:cs="Adobe Arabic"/>
                                <w:b/>
                                <w:bCs/>
                                <w:sz w:val="72"/>
                                <w:szCs w:val="96"/>
                                <w:rtl/>
                                <w:lang w:bidi="ar-SY"/>
                              </w:rPr>
                            </w:pPr>
                            <w:r w:rsidRPr="004E1ED7">
                              <w:rPr>
                                <w:rFonts w:ascii="Adobe Arabic" w:hAnsi="Adobe Arabic" w:cs="Adobe Arabic"/>
                                <w:b/>
                                <w:bCs/>
                                <w:sz w:val="72"/>
                                <w:szCs w:val="96"/>
                                <w:rtl/>
                                <w:lang w:bidi="ar-SY"/>
                              </w:rPr>
                              <w:t>قواعد السلوك الوظيفي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08691354" o:spid="_x0000_s1027" type="#_x0000_t202" style="position:absolute;left:0;text-align:left;margin-left:15.8pt;margin-top:20.7pt;width:418.8pt;height:64.2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" filled="f" stroked="f" strokeweight=".5pt">
                <v:textbox>
                  <w:txbxContent>
                    <w:p w:rsidR="002771A2" w:rsidRPr="002771A2" w:rsidRDefault="004E1ED7" w:rsidP="00B06506">
                      <w:pPr>
                        <w:jc w:val="center"/>
                        <w:rPr>
                          <w:rFonts w:ascii="Adobe Arabic" w:hAnsi="Adobe Arabic" w:cs="Adobe Arabic"/>
                          <w:b/>
                          <w:bCs/>
                          <w:sz w:val="72"/>
                          <w:szCs w:val="96"/>
                          <w:rtl/>
                          <w:lang w:bidi="ar-SY"/>
                        </w:rPr>
                      </w:pPr>
                      <w:r w:rsidRPr="004E1ED7">
                        <w:rPr>
                          <w:rFonts w:ascii="Adobe Arabic" w:hAnsi="Adobe Arabic" w:cs="Adobe Arabic"/>
                          <w:b/>
                          <w:bCs/>
                          <w:sz w:val="72"/>
                          <w:szCs w:val="96"/>
                          <w:rtl/>
                          <w:lang w:bidi="ar-SY"/>
                        </w:rPr>
                        <w:t>قواعد السلوك الوظيفي</w:t>
                      </w:r>
                    </w:p>
                  </w:txbxContent>
                </v:textbox>
              </v:shape>
            </w:pict>
          </mc:Fallback>
        </mc:AlternateContent>
      </w:r>
    </w:p>
    <w:p w:rsidR="00F53D08" w:rsidRPr="00F53D08" w:rsidRDefault="00F53D08" w:rsidP="00F53D08">
      <w:pPr>
        <w:rPr>
          <w:rtl/>
        </w:rPr>
      </w:pPr>
    </w:p>
    <w:p w:rsidR="00F53D08" w:rsidRPr="00F53D08" w:rsidRDefault="00F53D08" w:rsidP="002771A2">
      <w:pPr>
        <w:rPr>
          <w:rtl/>
        </w:rPr>
      </w:pPr>
    </w:p>
    <w:p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10D7B85D" wp14:editId="48382C43">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rsidR="00F53D08" w:rsidRPr="00F53D08" w:rsidRDefault="00F53D08" w:rsidP="00F53D08">
      <w:pPr>
        <w:rPr>
          <w:rtl/>
        </w:rPr>
      </w:pPr>
    </w:p>
    <w:p w:rsidR="00F53D08" w:rsidRPr="00F53D08" w:rsidRDefault="00636A52" w:rsidP="00636A52">
      <w:pPr>
        <w:tabs>
          <w:tab w:val="left" w:pos="3171"/>
        </w:tabs>
        <w:rPr>
          <w:rtl/>
          <w:lang w:bidi="ar-SY"/>
        </w:rPr>
      </w:pPr>
      <w:r>
        <w:tab/>
      </w:r>
    </w:p>
    <w:p w:rsidR="00F53D08" w:rsidRPr="00F53D08" w:rsidRDefault="00F53D08" w:rsidP="00F53D08">
      <w:pPr>
        <w:rPr>
          <w:rtl/>
        </w:rPr>
      </w:pPr>
    </w:p>
    <w:p w:rsidR="00F53D08" w:rsidRPr="00F53D08" w:rsidRDefault="00916BB1" w:rsidP="00F53D08">
      <w:pPr>
        <w:rPr>
          <w:rtl/>
        </w:rPr>
      </w:pPr>
      <w:r>
        <w:rPr>
          <w:noProof/>
        </w:rPr>
        <w:drawing>
          <wp:anchor distT="0" distB="0" distL="114300" distR="114300" simplePos="0" relativeHeight="252804096" behindDoc="1" locked="0" layoutInCell="1" allowOverlap="1" wp14:anchorId="117E5E75" wp14:editId="05FC1583">
            <wp:simplePos x="0" y="0"/>
            <wp:positionH relativeFrom="margin">
              <wp:posOffset>-1106170</wp:posOffset>
            </wp:positionH>
            <wp:positionV relativeFrom="paragraph">
              <wp:posOffset>348314</wp:posOffset>
            </wp:positionV>
            <wp:extent cx="7830357" cy="5232564"/>
            <wp:effectExtent l="0" t="0" r="0" b="635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7830357" cy="523256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771A2" w:rsidRPr="00F131A0">
        <w:rPr>
          <w:noProof/>
        </w:rPr>
        <mc:AlternateContent>
          <mc:Choice Requires="wpg">
            <w:drawing>
              <wp:anchor distT="0" distB="0" distL="114300" distR="114300" simplePos="0" relativeHeight="252793856" behindDoc="0" locked="0" layoutInCell="1" allowOverlap="1" wp14:anchorId="4A59522F" wp14:editId="1EFC624C">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rsidR="00C46C39" w:rsidRDefault="00645631" w:rsidP="005E591D">
      <w:pPr>
        <w:bidi w:val="0"/>
        <w:spacing w:after="160" w:line="259" w:lineRule="auto"/>
        <w:jc w:val="left"/>
        <w:rPr>
          <w:lang w:bidi="ar-SY"/>
        </w:rPr>
      </w:pPr>
      <w:r>
        <w:rPr>
          <w:rtl/>
        </w:rPr>
        <w:br w:type="page"/>
      </w:r>
    </w:p>
    <w:p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336E698F" wp14:editId="063593E6">
                <wp:extent cx="5633504" cy="593062"/>
                <wp:effectExtent l="0" t="0" r="5715" b="0"/>
                <wp:docPr id="9" name="Group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0C139-8D2E-4815-85AA-8AD387D6644C}"/>
                            </a:ext>
                          </a:extLst>
                        </wps:cNvPr>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05C7-BF66-4334-A3C5-3F36DD88628D}"/>
                            </a:ext>
                          </a:extLst>
                        </wps:cNvPr>
                        <wps:cNvSpPr txBox="1"/>
                        <wps:spPr>
                          <a:xfrm>
                            <a:off x="1796583" y="0"/>
                            <a:ext cx="4386580" cy="536575"/>
                          </a:xfrm>
                          <a:prstGeom prst="rect">
                            <a:avLst/>
                          </a:prstGeom>
                          <a:noFill/>
                        </wps:spPr>
                        <wps:txbx>
                          <w:txbxContent>
                            <w:p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6E698F"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" fillcolor="#d9d9d9"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1B275A3"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TableGrid"/>
        <w:bidiVisual/>
        <w:tblW w:w="10489" w:type="dxa"/>
        <w:tblInd w:w="-785" w:type="dxa"/>
        <w:tblLook w:val="04A0" w:firstRow="1" w:lastRow="0" w:firstColumn="1" w:lastColumn="0" w:noHBand="0" w:noVBand="1"/>
      </w:tblPr>
      <w:tblGrid>
        <w:gridCol w:w="284"/>
        <w:gridCol w:w="9355"/>
        <w:gridCol w:w="850"/>
      </w:tblGrid>
      <w:tr w:rsidR="0090459D" w:rsidRPr="00BB40FB" w:rsidTr="00022BCF">
        <w:trPr>
          <w:trHeight w:val="624"/>
        </w:trPr>
        <w:tc>
          <w:tcPr>
            <w:tcW w:w="284" w:type="dxa"/>
            <w:tcBorders>
              <w:top w:val="single" w:sz="4" w:space="0" w:color="168489"/>
              <w:left w:val="single" w:sz="8" w:space="0" w:color="1E3D6A"/>
              <w:bottom w:val="nil"/>
              <w:right w:val="single" w:sz="4" w:space="0" w:color="168489"/>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w:t>
            </w:r>
            <w:r w:rsidR="001E5A35">
              <w:rPr>
                <w:rFonts w:ascii="Adobe Arabic" w:eastAsia="GE Dinar One" w:hAnsi="Adobe Arabic" w:cs="Adobe Arabic" w:hint="cs"/>
                <w:b/>
                <w:bCs/>
                <w:color w:val="808080" w:themeColor="background1" w:themeShade="80"/>
                <w:kern w:val="24"/>
                <w:sz w:val="36"/>
                <w:szCs w:val="36"/>
                <w:rtl/>
                <w:lang w:bidi="ar-SY"/>
              </w:rPr>
              <w:t>ت</w:t>
            </w:r>
            <w:r w:rsidRPr="00C36316">
              <w:rPr>
                <w:rFonts w:ascii="Adobe Arabic" w:eastAsia="GE Dinar One" w:hAnsi="Adobe Arabic" w:cs="Adobe Arabic"/>
                <w:b/>
                <w:bCs/>
                <w:color w:val="808080" w:themeColor="background1" w:themeShade="80"/>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8</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10</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B06506" w:rsidP="00E220AB">
            <w:pPr>
              <w:spacing w:line="240" w:lineRule="auto"/>
              <w:jc w:val="left"/>
              <w:rPr>
                <w:rFonts w:ascii="Sakkal Majalla" w:hAnsi="Sakkal Majalla"/>
                <w:b/>
                <w:bCs/>
                <w:color w:val="auto"/>
                <w:sz w:val="32"/>
                <w:szCs w:val="32"/>
                <w:rtl/>
              </w:rPr>
            </w:pPr>
            <w:hyperlink r:id="rId10" w:history="1">
              <w:r w:rsidR="0090459D" w:rsidRPr="00B06506">
                <w:rPr>
                  <w:rStyle w:val="Hyperlink"/>
                  <w:rFonts w:ascii="Sakkal Majalla" w:hAnsi="Sakkal Majalla"/>
                  <w:b/>
                  <w:bCs/>
                  <w:sz w:val="32"/>
                  <w:szCs w:val="32"/>
                  <w:rtl/>
                </w:rPr>
                <w:t xml:space="preserve">الجلسة التدريبية الأولى: </w:t>
              </w:r>
              <w:r w:rsidR="004E1ED7" w:rsidRPr="00B06506">
                <w:rPr>
                  <w:rStyle w:val="Hyperlink"/>
                  <w:rFonts w:ascii="Sakkal Majalla" w:hAnsi="Sakkal Majalla"/>
                  <w:b/>
                  <w:bCs/>
                  <w:sz w:val="32"/>
                  <w:szCs w:val="32"/>
                  <w:rtl/>
                </w:rPr>
                <w:t>مفهوم السلوك الوظيفي وأهميته</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kern w:val="24"/>
                <w:sz w:val="36"/>
                <w:szCs w:val="36"/>
                <w:rtl/>
                <w:lang w:bidi="ar-SY"/>
              </w:rPr>
              <w:t>المقدمة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r w:rsidRPr="00C36316">
              <w:rPr>
                <w:rFonts w:ascii="Adobe Arabic" w:eastAsia="GE Dinar One" w:hAnsi="Adobe Arabic" w:cs="Adobe Arabic"/>
                <w:kern w:val="24"/>
                <w:sz w:val="36"/>
                <w:szCs w:val="36"/>
                <w:rtl/>
                <w:lang w:bidi="ar-SY"/>
              </w:rPr>
              <w:t>9</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تعريف السلوك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12</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أهمية السلوك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 يعكس السلوك الوظيفي صورة المؤسسة؟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rsidTr="00022BCF">
        <w:trPr>
          <w:trHeight w:val="624"/>
        </w:trPr>
        <w:tc>
          <w:tcPr>
            <w:tcW w:w="284" w:type="dxa"/>
            <w:tcBorders>
              <w:top w:val="nil"/>
              <w:left w:val="single" w:sz="4"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أمثلة لسلوكيات وظيفية إيجابية وسلبية.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20</w:t>
            </w:r>
          </w:p>
        </w:tc>
      </w:tr>
      <w:tr w:rsidR="0090459D" w:rsidRPr="00BB40FB" w:rsidTr="00022BCF">
        <w:trPr>
          <w:trHeight w:val="624"/>
        </w:trPr>
        <w:tc>
          <w:tcPr>
            <w:tcW w:w="284" w:type="dxa"/>
            <w:tcBorders>
              <w:top w:val="nil"/>
              <w:left w:val="single" w:sz="8" w:space="0" w:color="1E3D6A"/>
              <w:bottom w:val="nil"/>
              <w:right w:val="single" w:sz="8" w:space="0" w:color="1E3D6A"/>
            </w:tcBorders>
            <w:shd w:val="clear" w:color="auto" w:fill="FFFFFF" w:themeFill="background1"/>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B06506" w:rsidP="00022BCF">
            <w:pPr>
              <w:spacing w:line="240" w:lineRule="auto"/>
              <w:jc w:val="left"/>
              <w:rPr>
                <w:rFonts w:ascii="Adobe Arabic" w:eastAsia="GE Dinar One" w:hAnsi="Adobe Arabic" w:cs="Adobe Arabic"/>
                <w:b/>
                <w:bCs/>
                <w:color w:val="auto"/>
                <w:kern w:val="24"/>
                <w:sz w:val="36"/>
                <w:szCs w:val="36"/>
                <w:rtl/>
                <w:lang w:bidi="ar-SY"/>
              </w:rPr>
            </w:pPr>
            <w:hyperlink r:id="rId11" w:history="1">
              <w:r w:rsidR="0090459D" w:rsidRPr="00B06506">
                <w:rPr>
                  <w:rStyle w:val="Hyperlink"/>
                  <w:rFonts w:ascii="Adobe Arabic" w:eastAsia="GE Dinar One" w:hAnsi="Adobe Arabic" w:cs="Adobe Arabic"/>
                  <w:b/>
                  <w:bCs/>
                  <w:kern w:val="24"/>
                  <w:sz w:val="36"/>
                  <w:szCs w:val="36"/>
                  <w:rtl/>
                  <w:lang w:bidi="ar-SY"/>
                </w:rPr>
                <w:t xml:space="preserve">الجلسة التدريبية الثانية: </w:t>
              </w:r>
              <w:r w:rsidR="004E1ED7" w:rsidRPr="00B06506">
                <w:rPr>
                  <w:rStyle w:val="Hyperlink"/>
                  <w:rFonts w:ascii="Adobe Arabic" w:eastAsia="GE Dinar One" w:hAnsi="Adobe Arabic" w:cs="Adobe Arabic"/>
                  <w:b/>
                  <w:bCs/>
                  <w:kern w:val="24"/>
                  <w:sz w:val="36"/>
                  <w:szCs w:val="36"/>
                  <w:rtl/>
                  <w:lang w:bidi="ar-SY"/>
                </w:rPr>
                <w:t>التوازن بين الحقوق والواجبات</w:t>
              </w:r>
            </w:hyperlink>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27</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022BCF" w:rsidRDefault="004E1ED7" w:rsidP="004E1ED7">
            <w:pPr>
              <w:rPr>
                <w:rFonts w:ascii="Sakkal Majalla" w:hAnsi="Sakkal Majalla"/>
                <w:color w:val="auto"/>
                <w:sz w:val="32"/>
                <w:szCs w:val="32"/>
                <w:rtl/>
              </w:rPr>
            </w:pPr>
            <w:r>
              <w:rPr>
                <w:rFonts w:ascii="Sakkal Majalla" w:hAnsi="Sakkal Majalla"/>
                <w:sz w:val="32"/>
                <w:szCs w:val="32"/>
                <w:rtl/>
              </w:rPr>
              <w:t>حقوق الموظف وواجباته.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28</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 يوازن الموظف بين حقوقه وواجباته؟</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34</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كيفية خلق قنوات تواصل مفتوحة وفعّالة.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41</w:t>
            </w:r>
          </w:p>
        </w:tc>
      </w:tr>
      <w:tr w:rsidR="0090459D" w:rsidRPr="009A36D0" w:rsidTr="00022BCF">
        <w:trPr>
          <w:trHeight w:val="624"/>
        </w:trPr>
        <w:tc>
          <w:tcPr>
            <w:tcW w:w="284" w:type="dxa"/>
            <w:tcBorders>
              <w:top w:val="nil"/>
              <w:left w:val="single" w:sz="8" w:space="0" w:color="1E3D6A"/>
              <w:bottom w:val="nil"/>
              <w:right w:val="single" w:sz="8" w:space="0" w:color="1E3D6A"/>
            </w:tcBorders>
            <w:shd w:val="clear" w:color="auto" w:fill="auto"/>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4E1ED7" w:rsidRDefault="004E1ED7" w:rsidP="004E1ED7">
            <w:pPr>
              <w:rPr>
                <w:rFonts w:ascii="Sakkal Majalla" w:hAnsi="Sakkal Majalla"/>
                <w:color w:val="auto"/>
                <w:sz w:val="32"/>
                <w:szCs w:val="32"/>
                <w:rtl/>
              </w:rPr>
            </w:pPr>
            <w:r>
              <w:rPr>
                <w:rFonts w:ascii="Sakkal Majalla" w:hAnsi="Sakkal Majalla"/>
                <w:sz w:val="32"/>
                <w:szCs w:val="32"/>
                <w:rtl/>
              </w:rPr>
              <w:t>التعامل مع النزاعات المحتملة بطريقة مهنية.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45</w:t>
            </w:r>
          </w:p>
        </w:tc>
      </w:tr>
      <w:tr w:rsidR="0090459D" w:rsidRPr="00BB40FB" w:rsidTr="00022BCF">
        <w:trPr>
          <w:trHeight w:val="624"/>
        </w:trPr>
        <w:tc>
          <w:tcPr>
            <w:tcW w:w="284" w:type="dxa"/>
            <w:tcBorders>
              <w:top w:val="nil"/>
              <w:left w:val="single" w:sz="8" w:space="0" w:color="1E3D6A"/>
              <w:bottom w:val="single" w:sz="4" w:space="0" w:color="1E3D6A"/>
              <w:right w:val="single" w:sz="8" w:space="0" w:color="1E3D6A"/>
            </w:tcBorders>
            <w:shd w:val="clear" w:color="auto" w:fill="168489"/>
          </w:tcPr>
          <w:p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90459D" w:rsidP="00E220AB">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rsidR="0090459D" w:rsidRPr="00C36316" w:rsidRDefault="002E41E7"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50</w:t>
            </w:r>
          </w:p>
        </w:tc>
      </w:tr>
    </w:tbl>
    <w:p w:rsidR="00CE3DFF" w:rsidRDefault="00CE3DFF" w:rsidP="00881264">
      <w:pPr>
        <w:jc w:val="center"/>
        <w:rPr>
          <w:b/>
          <w:bCs/>
          <w:sz w:val="44"/>
          <w:szCs w:val="48"/>
          <w:rtl/>
          <w:lang w:bidi="ar-SY"/>
          <w14:glow w14:rad="228600">
            <w14:schemeClr w14:val="accent1">
              <w14:alpha w14:val="60000"/>
              <w14:satMod w14:val="175000"/>
            </w14:schemeClr>
          </w14:glow>
        </w:rPr>
      </w:pPr>
    </w:p>
    <w:p w:rsidR="000D082E" w:rsidRDefault="000D082E">
      <w:pPr>
        <w:bidi w:val="0"/>
        <w:spacing w:after="160" w:line="259" w:lineRule="auto"/>
        <w:jc w:val="left"/>
        <w:rPr>
          <w:b/>
          <w:bCs/>
          <w:sz w:val="44"/>
          <w:szCs w:val="48"/>
          <w14:glow w14:rad="228600">
            <w14:schemeClr w14:val="accent1">
              <w14:alpha w14:val="60000"/>
              <w14:satMod w14:val="175000"/>
            </w14:schemeClr>
          </w14:glow>
        </w:rPr>
      </w:pPr>
    </w:p>
    <w:p w:rsidR="00BE0014" w:rsidRDefault="000D082E" w:rsidP="004E128D">
      <w:pPr>
        <w:bidi w:val="0"/>
        <w:spacing w:after="160" w:line="259" w:lineRule="auto"/>
        <w:jc w:val="left"/>
        <w:rPr>
          <w:rFonts w:ascii="Adobe Arabic" w:hAnsi="Adobe Arabic" w:cs="Adobe Arabic"/>
          <w:b/>
          <w:bCs/>
          <w:noProof/>
          <w:color w:val="002060"/>
          <w:sz w:val="40"/>
          <w:szCs w:val="40"/>
        </w:rPr>
      </w:pPr>
      <w:r>
        <w:rPr>
          <w:b/>
          <w:bCs/>
          <w:sz w:val="44"/>
          <w:szCs w:val="48"/>
          <w14:glow w14:rad="228600">
            <w14:schemeClr w14:val="accent1">
              <w14:alpha w14:val="60000"/>
              <w14:satMod w14:val="175000"/>
            </w14:schemeClr>
          </w14:glow>
        </w:rPr>
        <w:br w:type="page"/>
      </w:r>
      <w:r w:rsidR="00E47D5B" w:rsidRPr="0090459D">
        <w:rPr>
          <w:noProof/>
        </w:rPr>
        <w:lastRenderedPageBreak/>
        <mc:AlternateContent>
          <mc:Choice Requires="wpg">
            <w:drawing>
              <wp:inline distT="0" distB="0" distL="0" distR="0" wp14:anchorId="75ED788F" wp14:editId="323703C1">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5ED788F"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" fillcolor="#d9d9d9"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CC29DFF" w14:textId="5B0F296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rsidR="00C97494" w:rsidRPr="00C97494" w:rsidRDefault="004E1ED7" w:rsidP="00C97494">
      <w:pPr>
        <w:rPr>
          <w:rFonts w:ascii="Sakkal Majalla" w:hAnsi="Sakkal Majalla"/>
          <w:color w:val="C00000"/>
          <w:sz w:val="32"/>
          <w:szCs w:val="32"/>
          <w:rtl/>
        </w:rPr>
      </w:pPr>
      <w:r w:rsidRPr="00C97494">
        <w:rPr>
          <w:rFonts w:ascii="Sakkal Majalla" w:hAnsi="Sakkal Majalla"/>
          <w:color w:val="C00000"/>
          <w:sz w:val="32"/>
          <w:szCs w:val="32"/>
          <w:rtl/>
        </w:rPr>
        <w:t>أعزائي الحضور:</w:t>
      </w:r>
    </w:p>
    <w:p w:rsidR="004E1ED7" w:rsidRDefault="004E1ED7" w:rsidP="00C97494">
      <w:pPr>
        <w:rPr>
          <w:rFonts w:ascii="Sakkal Majalla" w:hAnsi="Sakkal Majalla"/>
          <w:color w:val="auto"/>
          <w:sz w:val="32"/>
          <w:szCs w:val="32"/>
        </w:rPr>
      </w:pPr>
      <w:r>
        <w:rPr>
          <w:rFonts w:ascii="Sakkal Majalla" w:hAnsi="Sakkal Majalla"/>
          <w:sz w:val="32"/>
          <w:szCs w:val="32"/>
          <w:rtl/>
        </w:rPr>
        <w:t xml:space="preserve"> السلام عليكم ورحمة الله وبركاته. أهلاً وسهلاً بكم جميعاً في هذا البرنامج التدريبي الهام حول "</w:t>
      </w:r>
      <w:hyperlink r:id="rId12" w:history="1">
        <w:r w:rsidRPr="00B06506">
          <w:rPr>
            <w:rStyle w:val="Hyperlink"/>
            <w:rFonts w:ascii="Sakkal Majalla" w:hAnsi="Sakkal Majalla"/>
            <w:sz w:val="32"/>
            <w:szCs w:val="32"/>
            <w:rtl/>
          </w:rPr>
          <w:t>قواعد السلوك الوظيفي</w:t>
        </w:r>
      </w:hyperlink>
      <w:r>
        <w:rPr>
          <w:rFonts w:ascii="Sakkal Majalla" w:hAnsi="Sakkal Majalla"/>
          <w:sz w:val="32"/>
          <w:szCs w:val="32"/>
          <w:rtl/>
        </w:rPr>
        <w:t>".</w:t>
      </w:r>
    </w:p>
    <w:p w:rsidR="004E1ED7" w:rsidRPr="00C97494" w:rsidRDefault="004E1ED7" w:rsidP="00DF5DFA">
      <w:pPr>
        <w:pStyle w:val="ListParagraph"/>
        <w:numPr>
          <w:ilvl w:val="0"/>
          <w:numId w:val="9"/>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يسعدنا ويشرفنا وجودكم معنا اليوم، ونتمنى أن يكون هذا اللقاء فرصة مثمرة لتبادل الأفكار والخبرات. إن التزامنا جميعاً بالمعايير الأخلاقية والسلوكيات المهنية الرفيعة هو حجر الزاوية في بناء بيئة عمل ناجحة، قائمة على الثقة والنزاهة والاحترام المتبادل.</w:t>
      </w:r>
    </w:p>
    <w:p w:rsidR="004E1ED7" w:rsidRPr="00C97494" w:rsidRDefault="004E1ED7" w:rsidP="00DF5DFA">
      <w:pPr>
        <w:pStyle w:val="ListParagraph"/>
        <w:numPr>
          <w:ilvl w:val="0"/>
          <w:numId w:val="9"/>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في هذا البرنامج التدريبي، سنستعرض معاً أهم القواعد التي تشكل الأساس لسلوكياتنا داخل بيئة العمل. سنتعرف على كيفية تطبيق هذه القواعد بفعالية في حياتنا المهنية اليومية، وكيف يمكنها أن تسهم في تعزيز الأداء الفردي والجماعي، وبناء سمعة مؤسسية قوية.</w:t>
      </w:r>
    </w:p>
    <w:p w:rsidR="004E1ED7" w:rsidRPr="00C97494" w:rsidRDefault="004E1ED7" w:rsidP="00DF5DFA">
      <w:pPr>
        <w:pStyle w:val="ListParagraph"/>
        <w:numPr>
          <w:ilvl w:val="0"/>
          <w:numId w:val="9"/>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إن الهدف من هذا البرنامج ليس فقط تقديم معلومات نظرية، بل مساعدتكم على فهم المبادئ التي تحكم السلوك الوظيفي، وتزويدكم بالمهارات اللازمة لتطبيقها بشكل عملي. نؤمن أن كل واحد منكم يُمثل جزءاً أساسياً من نجاح المؤسسة، وأن التزامكم بقواعد السلوك الوظيفي يعكس قيمكم المهنية والشخصية.</w:t>
      </w:r>
    </w:p>
    <w:p w:rsidR="004E1ED7" w:rsidRPr="00C97494" w:rsidRDefault="004E1ED7" w:rsidP="00DF5DFA">
      <w:pPr>
        <w:pStyle w:val="ListParagraph"/>
        <w:numPr>
          <w:ilvl w:val="0"/>
          <w:numId w:val="9"/>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نحن هنا اليوم لنتعلم، نناقش، ونتشارك الأفكار، لذا ندعوكم للمشاركة الفعالة وطرح أي تساؤلات قد تخطر ببالكم. نأمل أن تغادروا هذا البرنامج بمفاهيم جديدة وأدوات تساعدكم في رحلتكم المهنية.</w:t>
      </w:r>
    </w:p>
    <w:p w:rsidR="004E1ED7" w:rsidRPr="00C97494" w:rsidRDefault="00B06506" w:rsidP="00C97494">
      <w:pPr>
        <w:ind w:left="360"/>
        <w:rPr>
          <w:rFonts w:ascii="Sakkal Majalla" w:hAnsi="Sakkal Majalla"/>
          <w:sz w:val="32"/>
          <w:szCs w:val="32"/>
        </w:rPr>
      </w:pPr>
      <w:hyperlink r:id="rId13" w:history="1">
        <w:r w:rsidR="004E1ED7" w:rsidRPr="00B06506">
          <w:rPr>
            <w:rStyle w:val="Hyperlink"/>
            <w:rFonts w:ascii="Sakkal Majalla" w:hAnsi="Sakkal Majalla"/>
            <w:sz w:val="32"/>
            <w:szCs w:val="32"/>
            <w:rtl/>
          </w:rPr>
          <w:t>مرة أخرى</w:t>
        </w:r>
      </w:hyperlink>
      <w:r w:rsidR="004E1ED7" w:rsidRPr="00C97494">
        <w:rPr>
          <w:rFonts w:ascii="Sakkal Majalla" w:hAnsi="Sakkal Majalla"/>
          <w:color w:val="C00000"/>
          <w:sz w:val="32"/>
          <w:szCs w:val="32"/>
          <w:rtl/>
        </w:rPr>
        <w:t xml:space="preserve">، </w:t>
      </w:r>
      <w:r w:rsidR="004E1ED7" w:rsidRPr="00C97494">
        <w:rPr>
          <w:rFonts w:ascii="Sakkal Majalla" w:hAnsi="Sakkal Majalla"/>
          <w:sz w:val="32"/>
          <w:szCs w:val="32"/>
          <w:rtl/>
        </w:rPr>
        <w:t>نرحب بكم جميعاً ونتمنى لكم تجربة تدريبية ممتعة ومفيدة.</w:t>
      </w:r>
    </w:p>
    <w:p w:rsidR="00E72206" w:rsidRPr="004E1ED7" w:rsidRDefault="00E72206" w:rsidP="00BE0014">
      <w:pPr>
        <w:spacing w:after="160" w:line="259" w:lineRule="auto"/>
        <w:ind w:left="1440"/>
        <w:jc w:val="left"/>
        <w:rPr>
          <w:rFonts w:ascii="Adobe Arabic" w:hAnsi="Adobe Arabic" w:cs="Adobe Arabic"/>
          <w:b/>
          <w:bCs/>
          <w:noProof/>
          <w:color w:val="002060"/>
          <w:sz w:val="40"/>
          <w:szCs w:val="40"/>
          <w:u w:val="single"/>
        </w:rPr>
      </w:pPr>
    </w:p>
    <w:p w:rsidR="00BE0014" w:rsidRDefault="00E72206" w:rsidP="00E72206">
      <w:pPr>
        <w:spacing w:after="160" w:line="259" w:lineRule="auto"/>
        <w:jc w:val="center"/>
        <w:rPr>
          <w:rFonts w:ascii="Adobe Arabic" w:hAnsi="Adobe Arabic" w:cs="Adobe Arabic"/>
          <w:b/>
          <w:bCs/>
          <w:noProof/>
          <w:color w:val="002060"/>
          <w:sz w:val="40"/>
          <w:szCs w:val="40"/>
        </w:rPr>
      </w:pPr>
      <w:r>
        <w:rPr>
          <w:rFonts w:ascii="Adobe Arabic" w:hAnsi="Adobe Arabic" w:cs="Adobe Arabic"/>
          <w:b/>
          <w:bCs/>
          <w:noProof/>
          <w:color w:val="002060"/>
          <w:sz w:val="40"/>
          <w:szCs w:val="40"/>
        </w:rPr>
        <w:drawing>
          <wp:inline distT="0" distB="0" distL="0" distR="0" wp14:anchorId="6DDF3F8B" wp14:editId="45732E25">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rsidR="00BE0014" w:rsidRDefault="00BE0014" w:rsidP="00BE0014">
      <w:pPr>
        <w:spacing w:after="160" w:line="259" w:lineRule="auto"/>
        <w:ind w:left="1440"/>
        <w:jc w:val="left"/>
        <w:rPr>
          <w:rFonts w:ascii="Adobe Arabic" w:hAnsi="Adobe Arabic" w:cs="Adobe Arabic"/>
          <w:b/>
          <w:bCs/>
          <w:noProof/>
          <w:color w:val="002060"/>
          <w:sz w:val="40"/>
          <w:szCs w:val="40"/>
        </w:rPr>
      </w:pPr>
    </w:p>
    <w:p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1D3841F" wp14:editId="55AF26B0">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1D3841F"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Aslq/S5gIAAJwJAAAOAAAAAAAA&#10;AAAAAAAAAC4CAABkcnMvZTJvRG9jLnhtbFBLAQItABQABgAIAAAAIQBNE2313QAAAAQBAAAPAAAA&#10;AAAAAAAAAAAAAEAFAABkcnMvZG93bnJldi54bWxQSwUGAAAAAAQABADzAAAASgY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" fillcolor="#d9d9d9"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9E2713" w14:textId="647A361B"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Pr>
                            <w:rFonts w:ascii="Adobe Arabic" w:hAnsi="Adobe Arabic" w:cs="Adobe Arabic" w:hint="cs"/>
                            <w:b/>
                            <w:bCs/>
                            <w:color w:val="2B5474"/>
                            <w:kern w:val="24"/>
                            <w:sz w:val="56"/>
                            <w:szCs w:val="56"/>
                            <w:rtl/>
                            <w:lang w:bidi="ar-SY"/>
                          </w:rPr>
                          <w:t>البرنامج</w:t>
                        </w:r>
                      </w:p>
                    </w:txbxContent>
                  </v:textbox>
                </v:shape>
                <w10:anchorlock/>
              </v:group>
            </w:pict>
          </mc:Fallback>
        </mc:AlternateContent>
      </w:r>
    </w:p>
    <w:p w:rsidR="00BC788B" w:rsidRDefault="00BC788B" w:rsidP="00BC788B">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756992" behindDoc="0" locked="0" layoutInCell="1" allowOverlap="1" wp14:anchorId="0D2722D6" wp14:editId="1E956C1E">
            <wp:simplePos x="0" y="0"/>
            <wp:positionH relativeFrom="margin">
              <wp:posOffset>5083810</wp:posOffset>
            </wp:positionH>
            <wp:positionV relativeFrom="paragraph">
              <wp:posOffset>366395</wp:posOffset>
            </wp:positionV>
            <wp:extent cx="646430" cy="448310"/>
            <wp:effectExtent l="0" t="0" r="1270" b="8890"/>
            <wp:wrapSquare wrapText="bothSides"/>
            <wp:docPr id="1028" name="Picture 4" descr="Userna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DE7D0C-8142-403F-882E-F8C1DFBD80D4}"/>
                        </a:ext>
                      </a:extLst>
                    </pic:cNvPr>
                    <pic:cNvPicPr>
                      <a:picLocks noChangeAspect="1" noChangeArrowheads="1"/>
                    </pic:cNvPicPr>
                  </pic:nvPicPr>
                  <pic:blipFill rotWithShape="1">
                    <a:blip r:embed="rId15">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C788B" w:rsidRDefault="007D339B" w:rsidP="00BC788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rsidR="004166F7" w:rsidRDefault="004E1ED7" w:rsidP="004E1ED7">
      <w:pPr>
        <w:pStyle w:val="a0"/>
        <w:shd w:val="clear" w:color="auto" w:fill="F2F2F2" w:themeFill="background1" w:themeFillShade="F2"/>
        <w:jc w:val="center"/>
        <w:rPr>
          <w:b/>
          <w:bCs w:val="0"/>
          <w:color w:val="168489"/>
          <w:sz w:val="44"/>
          <w:szCs w:val="48"/>
          <w:rtl/>
        </w:rPr>
      </w:pPr>
      <w:r w:rsidRPr="004E1ED7">
        <w:rPr>
          <w:rStyle w:val="Strong"/>
          <w:bCs/>
          <w:color w:val="0D0D0D" w:themeColor="text1" w:themeTint="F2"/>
          <w:sz w:val="48"/>
          <w:szCs w:val="48"/>
          <w:rtl/>
        </w:rPr>
        <w:t>قواعد السلوك الوظيفي</w:t>
      </w:r>
    </w:p>
    <w:p w:rsidR="004E1ED7" w:rsidRDefault="004E1ED7" w:rsidP="00164A8D">
      <w:pPr>
        <w:spacing w:after="160" w:line="259" w:lineRule="auto"/>
        <w:jc w:val="left"/>
        <w:rPr>
          <w:rFonts w:ascii="Adobe Arabic" w:hAnsi="Adobe Arabic" w:cs="Adobe Arabic"/>
          <w:b/>
          <w:bCs/>
          <w:color w:val="168489"/>
          <w:sz w:val="44"/>
          <w:szCs w:val="48"/>
          <w:rtl/>
        </w:rPr>
      </w:pPr>
      <w:r w:rsidRPr="004166F7">
        <w:rPr>
          <w:rStyle w:val="Strong"/>
          <w:b w:val="0"/>
          <w:bCs w:val="0"/>
          <w:noProof/>
          <w:color w:val="0D0D0D" w:themeColor="text1" w:themeTint="F2"/>
          <w:sz w:val="48"/>
        </w:rPr>
        <w:drawing>
          <wp:anchor distT="0" distB="0" distL="114300" distR="114300" simplePos="0" relativeHeight="252758016" behindDoc="0" locked="0" layoutInCell="1" allowOverlap="1" wp14:anchorId="5950F121" wp14:editId="1A7BAA2E">
            <wp:simplePos x="0" y="0"/>
            <wp:positionH relativeFrom="column">
              <wp:posOffset>5196840</wp:posOffset>
            </wp:positionH>
            <wp:positionV relativeFrom="paragraph">
              <wp:posOffset>354330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6F3D81-2889-468D-B165-EC0106283571}"/>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p>
    <w:p w:rsidR="004E1ED7" w:rsidRDefault="00E72206" w:rsidP="004E1ED7">
      <w:pPr>
        <w:spacing w:after="160" w:line="259" w:lineRule="auto"/>
        <w:jc w:val="left"/>
        <w:rPr>
          <w:rFonts w:ascii="Adobe Arabic" w:hAnsi="Adobe Arabic" w:cs="Adobe Arabic"/>
          <w:b/>
          <w:bCs/>
          <w:color w:val="168489"/>
          <w:sz w:val="44"/>
          <w:szCs w:val="48"/>
          <w:rtl/>
        </w:rPr>
      </w:pPr>
      <w:r w:rsidRPr="00E72206">
        <w:rPr>
          <w:rFonts w:ascii="Adobe Arabic" w:hAnsi="Adobe Arabic" w:cs="Adobe Arabic" w:hint="cs"/>
          <w:b/>
          <w:bCs/>
          <w:color w:val="168489"/>
          <w:sz w:val="44"/>
          <w:szCs w:val="48"/>
          <w:rtl/>
        </w:rPr>
        <w:t>وصف البرنامج</w:t>
      </w:r>
      <w:r w:rsidR="004166F7">
        <w:rPr>
          <w:rFonts w:ascii="Adobe Arabic" w:hAnsi="Adobe Arabic" w:cs="Adobe Arabic" w:hint="cs"/>
          <w:b/>
          <w:bCs/>
          <w:color w:val="168489"/>
          <w:sz w:val="44"/>
          <w:szCs w:val="48"/>
          <w:rtl/>
        </w:rPr>
        <w:t>:</w:t>
      </w:r>
    </w:p>
    <w:p w:rsidR="004E1ED7" w:rsidRDefault="00B06506" w:rsidP="004E1ED7">
      <w:pPr>
        <w:rPr>
          <w:rFonts w:ascii="Sakkal Majalla" w:hAnsi="Sakkal Majalla"/>
          <w:color w:val="auto"/>
          <w:sz w:val="32"/>
          <w:szCs w:val="32"/>
        </w:rPr>
      </w:pPr>
      <w:hyperlink r:id="rId17" w:history="1">
        <w:r w:rsidRPr="00B06506">
          <w:rPr>
            <w:rStyle w:val="Hyperlink"/>
            <w:rFonts w:ascii="Sakkal Majalla" w:hAnsi="Sakkal Majalla" w:hint="cs"/>
            <w:sz w:val="32"/>
            <w:szCs w:val="32"/>
            <w:rtl/>
          </w:rPr>
          <w:t>تهدف الدورة</w:t>
        </w:r>
      </w:hyperlink>
      <w:r w:rsidR="004E1ED7">
        <w:rPr>
          <w:rFonts w:ascii="Sakkal Majalla" w:hAnsi="Sakkal Majalla"/>
          <w:sz w:val="32"/>
          <w:szCs w:val="32"/>
          <w:rtl/>
        </w:rPr>
        <w:t xml:space="preserve"> إلى تزويد المشاركين بفهم شامل لمفهوم السلوك الوظيفي وأهميته في مكان العمل. يتناول البرنامج المبادئ الأساسية التي تحكم سلوك الموظفين داخل المؤسسات، مع التركيز على حقوق الموظفين وواجباتهم، وكيفية تحقيق التوازن بين الحقوق والواجبات. </w:t>
      </w:r>
    </w:p>
    <w:p w:rsidR="00164A8D" w:rsidRPr="00164A8D" w:rsidRDefault="00164A8D" w:rsidP="00164A8D">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59040" behindDoc="0" locked="0" layoutInCell="1" allowOverlap="1" wp14:anchorId="427E4DE4" wp14:editId="67F76F74">
            <wp:simplePos x="0" y="0"/>
            <wp:positionH relativeFrom="margin">
              <wp:posOffset>5193665</wp:posOffset>
            </wp:positionH>
            <wp:positionV relativeFrom="paragraph">
              <wp:posOffset>353227</wp:posOffset>
            </wp:positionV>
            <wp:extent cx="461645" cy="461645"/>
            <wp:effectExtent l="0" t="0" r="0" b="0"/>
            <wp:wrapSquare wrapText="bothSides"/>
            <wp:docPr id="36" name="Picture 8" descr="Impor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2E969-E6AB-4FCD-8A78-1045E388D6F1}"/>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p>
    <w:p w:rsidR="00410BAA" w:rsidRDefault="007D339B" w:rsidP="00410BAA">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rsidR="004E1ED7" w:rsidRDefault="004E1ED7" w:rsidP="004E1ED7">
      <w:pPr>
        <w:rPr>
          <w:rFonts w:ascii="Sakkal Majalla" w:hAnsi="Sakkal Majalla"/>
          <w:color w:val="auto"/>
          <w:sz w:val="32"/>
          <w:szCs w:val="32"/>
        </w:rPr>
      </w:pPr>
      <w:r>
        <w:rPr>
          <w:rFonts w:ascii="Sakkal Majalla" w:hAnsi="Sakkal Majalla"/>
          <w:sz w:val="32"/>
          <w:szCs w:val="32"/>
          <w:rtl/>
        </w:rPr>
        <w:t xml:space="preserve">الأداء الوظيفي السليم يعتمد بشكل كبير على السلوك المهني الذي يتبعه الأفراد داخل المؤسسة. إن الالتزام بقواعد السلوك الوظيفي </w:t>
      </w:r>
      <w:hyperlink r:id="rId19" w:history="1">
        <w:r w:rsidRPr="00B06506">
          <w:rPr>
            <w:rStyle w:val="Hyperlink"/>
            <w:rFonts w:ascii="Sakkal Majalla" w:hAnsi="Sakkal Majalla"/>
            <w:sz w:val="32"/>
            <w:szCs w:val="32"/>
            <w:rtl/>
          </w:rPr>
          <w:t>يساهم في</w:t>
        </w:r>
      </w:hyperlink>
      <w:r>
        <w:rPr>
          <w:rFonts w:ascii="Sakkal Majalla" w:hAnsi="Sakkal Majalla"/>
          <w:sz w:val="32"/>
          <w:szCs w:val="32"/>
          <w:rtl/>
        </w:rPr>
        <w:t>:</w:t>
      </w:r>
    </w:p>
    <w:p w:rsidR="004E1ED7" w:rsidRPr="00C97494" w:rsidRDefault="004E1ED7" w:rsidP="00DF5DFA">
      <w:pPr>
        <w:pStyle w:val="ListParagraph"/>
        <w:numPr>
          <w:ilvl w:val="0"/>
          <w:numId w:val="10"/>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تعزيز بيئة عمل إيجابية، حيث يسود الاحترام المتبادل والتعاون بين الموظفين.</w:t>
      </w:r>
    </w:p>
    <w:p w:rsidR="004E1ED7" w:rsidRPr="00C97494" w:rsidRDefault="004E1ED7" w:rsidP="00DF5DFA">
      <w:pPr>
        <w:pStyle w:val="ListParagraph"/>
        <w:numPr>
          <w:ilvl w:val="0"/>
          <w:numId w:val="10"/>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زيادة الإنتاجية، وتقليل النزاعات التي قد تؤثر على سير العمل.</w:t>
      </w:r>
    </w:p>
    <w:p w:rsidR="004E1ED7" w:rsidRPr="00C97494" w:rsidRDefault="004E1ED7" w:rsidP="00DF5DFA">
      <w:pPr>
        <w:pStyle w:val="ListParagraph"/>
        <w:numPr>
          <w:ilvl w:val="0"/>
          <w:numId w:val="10"/>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تحسين صورة المؤسسة داخلياً وخارجياً، بما يعزز الثقة بين المؤسسة وعملائها.</w:t>
      </w:r>
    </w:p>
    <w:p w:rsidR="00C97494" w:rsidRPr="00424055" w:rsidRDefault="004E1ED7" w:rsidP="00DF5DFA">
      <w:pPr>
        <w:pStyle w:val="ListParagraph"/>
        <w:numPr>
          <w:ilvl w:val="0"/>
          <w:numId w:val="10"/>
        </w:numPr>
        <w:spacing w:line="276" w:lineRule="auto"/>
        <w:jc w:val="both"/>
        <w:rPr>
          <w:rFonts w:ascii="Sakkal Majalla" w:hAnsi="Sakkal Majalla" w:cs="Sakkal Majalla"/>
          <w:sz w:val="32"/>
          <w:szCs w:val="32"/>
          <w:rtl/>
        </w:rPr>
      </w:pPr>
      <w:r w:rsidRPr="00C97494">
        <w:rPr>
          <w:rFonts w:ascii="Sakkal Majalla" w:hAnsi="Sakkal Majalla" w:cs="Sakkal Majalla"/>
          <w:sz w:val="32"/>
          <w:szCs w:val="32"/>
          <w:rtl/>
        </w:rPr>
        <w:t>من خلال هذا البرنامج، سيتمكن المشاركون من فهم دورهم في تحقيق هذا النجاح من خلال الالتزام بالقيم المهنية والأخلاقية.</w:t>
      </w:r>
    </w:p>
    <w:p w:rsidR="007D339B" w:rsidRDefault="00BC599A" w:rsidP="007D339B">
      <w:pPr>
        <w:spacing w:after="160" w:line="259" w:lineRule="auto"/>
        <w:jc w:val="left"/>
        <w:rPr>
          <w:rFonts w:ascii="Adobe Arabic" w:hAnsi="Adobe Arabic" w:cs="Adobe Arabic"/>
          <w:b/>
          <w:bCs/>
          <w:color w:val="168489"/>
          <w:sz w:val="44"/>
          <w:szCs w:val="48"/>
          <w:rtl/>
        </w:rPr>
      </w:pPr>
      <w:r w:rsidRPr="007D339B">
        <w:rPr>
          <w:noProof/>
        </w:rPr>
        <w:drawing>
          <wp:anchor distT="0" distB="0" distL="114300" distR="114300" simplePos="0" relativeHeight="252760064" behindDoc="0" locked="0" layoutInCell="1" allowOverlap="1" wp14:anchorId="4D32C7AE" wp14:editId="671881FA">
            <wp:simplePos x="0" y="0"/>
            <wp:positionH relativeFrom="margin">
              <wp:posOffset>5367655</wp:posOffset>
            </wp:positionH>
            <wp:positionV relativeFrom="paragraph">
              <wp:posOffset>47625</wp:posOffset>
            </wp:positionV>
            <wp:extent cx="361950" cy="361950"/>
            <wp:effectExtent l="0" t="0" r="0" b="0"/>
            <wp:wrapSquare wrapText="bothSides"/>
            <wp:docPr id="55" name="Picture 10" descr="Targe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B02BB8-44EB-4A70-A85A-D6E6F2612FE9}"/>
                        </a:ext>
                      </a:extLst>
                    </pic:cNvPr>
                    <pic:cNvPicPr>
                      <a:picLocks noChangeAspect="1" noChangeArrowheads="1"/>
                    </pic:cNvPicPr>
                  </pic:nvPicPr>
                  <pic:blipFill>
                    <a:blip r:embed="rId2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الهدف العام:</w:t>
      </w:r>
    </w:p>
    <w:p w:rsidR="007D339B" w:rsidRPr="00BC599A" w:rsidRDefault="004E1ED7" w:rsidP="00BC599A">
      <w:pPr>
        <w:rPr>
          <w:rFonts w:ascii="Sakkal Majalla" w:hAnsi="Sakkal Majalla"/>
          <w:color w:val="auto"/>
          <w:sz w:val="32"/>
          <w:szCs w:val="32"/>
          <w:rtl/>
        </w:rPr>
      </w:pPr>
      <w:r>
        <w:rPr>
          <w:rFonts w:ascii="Sakkal Majalla" w:hAnsi="Sakkal Majalla"/>
          <w:sz w:val="32"/>
          <w:szCs w:val="32"/>
          <w:rtl/>
        </w:rPr>
        <w:t>تمكين المشاركين من فهم قواعد السلوك الوظيفي وتطبيقها في بيئة العمل، بما يعزز الأداء الفردي والجماعي، ويحسن من نوعية التواصل وحل النزاعات بطريقة مهنية وفعّالة.</w:t>
      </w:r>
    </w:p>
    <w:p w:rsidR="00D81407" w:rsidRPr="004E1ED7" w:rsidRDefault="003A5CC1" w:rsidP="004E1ED7">
      <w:pPr>
        <w:pageBreakBefore/>
        <w:spacing w:after="160" w:line="259" w:lineRule="auto"/>
        <w:jc w:val="left"/>
        <w:rPr>
          <w:rFonts w:ascii="Adobe Arabic" w:hAnsi="Adobe Arabic" w:cs="Adobe Arabic"/>
          <w:b/>
          <w:bCs/>
          <w:color w:val="168489"/>
          <w:sz w:val="44"/>
          <w:szCs w:val="48"/>
        </w:rPr>
      </w:pPr>
      <w:r w:rsidRPr="007D339B">
        <w:rPr>
          <w:noProof/>
        </w:rPr>
        <w:lastRenderedPageBreak/>
        <w:drawing>
          <wp:anchor distT="0" distB="0" distL="114300" distR="114300" simplePos="0" relativeHeight="252761088" behindDoc="0" locked="0" layoutInCell="1" allowOverlap="1" wp14:anchorId="3C31F987" wp14:editId="1D2F4567">
            <wp:simplePos x="0" y="0"/>
            <wp:positionH relativeFrom="column">
              <wp:posOffset>5365115</wp:posOffset>
            </wp:positionH>
            <wp:positionV relativeFrom="paragraph">
              <wp:posOffset>480</wp:posOffset>
            </wp:positionV>
            <wp:extent cx="387067" cy="387067"/>
            <wp:effectExtent l="0" t="0" r="0" b="0"/>
            <wp:wrapSquare wrapText="bothSides"/>
            <wp:docPr id="1036" name="Picture 12" descr="Goal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AC65D2-809B-40D1-8116-284053617341}"/>
                        </a:ext>
                      </a:extLst>
                    </pic:cNvPr>
                    <pic:cNvPicPr>
                      <a:picLocks noChangeAspect="1" noChangeArrowheads="1"/>
                    </pic:cNvPicPr>
                  </pic:nvPicPr>
                  <pic:blipFill>
                    <a:blip r:embed="rId2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007D339B" w:rsidRPr="007D339B">
        <w:rPr>
          <w:rFonts w:ascii="Adobe Arabic" w:hAnsi="Adobe Arabic" w:cs="Adobe Arabic" w:hint="cs"/>
          <w:b/>
          <w:bCs/>
          <w:color w:val="168489"/>
          <w:sz w:val="44"/>
          <w:szCs w:val="48"/>
          <w:rtl/>
        </w:rPr>
        <w:t xml:space="preserve"> </w:t>
      </w:r>
      <w:r w:rsidR="007D339B">
        <w:rPr>
          <w:rFonts w:ascii="Adobe Arabic" w:hAnsi="Adobe Arabic" w:cs="Adobe Arabic" w:hint="cs"/>
          <w:b/>
          <w:bCs/>
          <w:color w:val="168489"/>
          <w:sz w:val="44"/>
          <w:szCs w:val="48"/>
          <w:rtl/>
        </w:rPr>
        <w:t>الأهداف التفصيلية:</w:t>
      </w:r>
    </w:p>
    <w:p w:rsidR="004E1ED7" w:rsidRDefault="00B06506" w:rsidP="004E1ED7">
      <w:pPr>
        <w:rPr>
          <w:rFonts w:ascii="Sakkal Majalla" w:hAnsi="Sakkal Majalla"/>
          <w:color w:val="auto"/>
          <w:sz w:val="32"/>
          <w:szCs w:val="32"/>
        </w:rPr>
      </w:pPr>
      <w:hyperlink r:id="rId22" w:history="1">
        <w:r w:rsidR="004E1ED7" w:rsidRPr="00B06506">
          <w:rPr>
            <w:rStyle w:val="Hyperlink"/>
            <w:rFonts w:ascii="Sakkal Majalla" w:hAnsi="Sakkal Majalla"/>
            <w:sz w:val="32"/>
            <w:szCs w:val="32"/>
            <w:rtl/>
          </w:rPr>
          <w:t>بنهاية هذا البرنامج، سيكون المشاركون قادرين على:</w:t>
        </w:r>
      </w:hyperlink>
    </w:p>
    <w:p w:rsidR="004E1ED7" w:rsidRDefault="004E1ED7" w:rsidP="004E1ED7">
      <w:pPr>
        <w:rPr>
          <w:rFonts w:ascii="Sakkal Majalla" w:hAnsi="Sakkal Majalla"/>
          <w:sz w:val="32"/>
          <w:szCs w:val="32"/>
        </w:rPr>
      </w:pPr>
      <w:r>
        <w:rPr>
          <w:rFonts w:ascii="Sakkal Majalla" w:hAnsi="Sakkal Majalla"/>
          <w:sz w:val="32"/>
          <w:szCs w:val="32"/>
          <w:rtl/>
        </w:rPr>
        <w:t>1. تعريف السلوك الوظيفي وفهم أهميته في بناء بيئة عمل مهنية.</w:t>
      </w:r>
    </w:p>
    <w:p w:rsidR="004E1ED7" w:rsidRDefault="004E1ED7" w:rsidP="004E1ED7">
      <w:pPr>
        <w:rPr>
          <w:rFonts w:ascii="Sakkal Majalla" w:hAnsi="Sakkal Majalla"/>
          <w:sz w:val="32"/>
          <w:szCs w:val="32"/>
        </w:rPr>
      </w:pPr>
      <w:r>
        <w:rPr>
          <w:rFonts w:ascii="Sakkal Majalla" w:hAnsi="Sakkal Majalla"/>
          <w:sz w:val="32"/>
          <w:szCs w:val="32"/>
          <w:rtl/>
        </w:rPr>
        <w:t>2. تحديد حقوق الموظف وواجباته وفقًا للسياسات المؤسسية والقوانين المحلية.</w:t>
      </w:r>
    </w:p>
    <w:p w:rsidR="004E1ED7" w:rsidRDefault="004E1ED7" w:rsidP="004E1ED7">
      <w:pPr>
        <w:rPr>
          <w:rFonts w:ascii="Sakkal Majalla" w:hAnsi="Sakkal Majalla"/>
          <w:sz w:val="32"/>
          <w:szCs w:val="32"/>
        </w:rPr>
      </w:pPr>
      <w:r>
        <w:rPr>
          <w:rFonts w:ascii="Sakkal Majalla" w:hAnsi="Sakkal Majalla"/>
          <w:sz w:val="32"/>
          <w:szCs w:val="32"/>
          <w:rtl/>
        </w:rPr>
        <w:t>3. تحقيق التوازن بين حقوقهم وواجباتهم بما يضمن الأداء الفعّال والمستدام.</w:t>
      </w:r>
    </w:p>
    <w:p w:rsidR="004E1ED7" w:rsidRDefault="004E1ED7" w:rsidP="004E1ED7">
      <w:pPr>
        <w:rPr>
          <w:rFonts w:ascii="Sakkal Majalla" w:hAnsi="Sakkal Majalla"/>
          <w:sz w:val="32"/>
          <w:szCs w:val="32"/>
        </w:rPr>
      </w:pPr>
      <w:r>
        <w:rPr>
          <w:rFonts w:ascii="Sakkal Majalla" w:hAnsi="Sakkal Majalla"/>
          <w:sz w:val="32"/>
          <w:szCs w:val="32"/>
          <w:rtl/>
        </w:rPr>
        <w:t>4. تطوير مهارات حل النزاعات بطريقة مهنية، مع الحفاظ على العلاقات الإيجابية داخل بيئة العمل.</w:t>
      </w:r>
    </w:p>
    <w:p w:rsidR="004E1ED7" w:rsidRDefault="004E1ED7" w:rsidP="004E1ED7">
      <w:pPr>
        <w:rPr>
          <w:rFonts w:ascii="Sakkal Majalla" w:hAnsi="Sakkal Majalla"/>
          <w:sz w:val="32"/>
          <w:szCs w:val="32"/>
        </w:rPr>
      </w:pPr>
      <w:r>
        <w:rPr>
          <w:rFonts w:ascii="Sakkal Majalla" w:hAnsi="Sakkal Majalla"/>
          <w:sz w:val="32"/>
          <w:szCs w:val="32"/>
          <w:rtl/>
        </w:rPr>
        <w:t>5. تعزيز التواصل المفتوح والاحترام المتبادل في بيئة العمل لتحقيق التعاون المثمر.</w:t>
      </w:r>
    </w:p>
    <w:p w:rsidR="007D339B" w:rsidRPr="00164A8D" w:rsidRDefault="007D339B" w:rsidP="00164A8D">
      <w:pPr>
        <w:spacing w:line="360" w:lineRule="auto"/>
        <w:rPr>
          <w:rFonts w:ascii="Sakkal Majalla" w:hAnsi="Sakkal Majalla"/>
          <w:sz w:val="32"/>
          <w:szCs w:val="32"/>
          <w:rtl/>
        </w:rPr>
      </w:pPr>
      <w:r w:rsidRPr="007D339B">
        <w:rPr>
          <w:noProof/>
        </w:rPr>
        <w:drawing>
          <wp:anchor distT="0" distB="0" distL="114300" distR="114300" simplePos="0" relativeHeight="252762112" behindDoc="0" locked="0" layoutInCell="1" allowOverlap="1" wp14:anchorId="3F5722D2" wp14:editId="26893614">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70B8E1-B741-4ABC-BF9D-2EA395D15BB3}"/>
                        </a:ext>
                      </a:extLst>
                    </pic:cNvPr>
                    <pic:cNvPicPr>
                      <a:picLocks noChangeAspect="1" noChangeArrowheads="1"/>
                    </pic:cNvPicPr>
                  </pic:nvPicPr>
                  <pic:blipFill>
                    <a:blip r:embed="rId2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rsidR="00164A8D" w:rsidRDefault="007D339B" w:rsidP="00164A8D">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rsidR="004E1ED7" w:rsidRDefault="00B06506" w:rsidP="004E1ED7">
      <w:pPr>
        <w:rPr>
          <w:rFonts w:ascii="Sakkal Majalla" w:hAnsi="Sakkal Majalla"/>
          <w:color w:val="auto"/>
          <w:sz w:val="32"/>
          <w:szCs w:val="32"/>
        </w:rPr>
      </w:pPr>
      <w:hyperlink r:id="rId24" w:history="1">
        <w:r w:rsidR="004E1ED7" w:rsidRPr="00B06506">
          <w:rPr>
            <w:rStyle w:val="Hyperlink"/>
            <w:rFonts w:ascii="Sakkal Majalla" w:hAnsi="Sakkal Majalla"/>
            <w:sz w:val="32"/>
            <w:szCs w:val="32"/>
            <w:rtl/>
          </w:rPr>
          <w:t>هذا البرنامج موجّه إلى:</w:t>
        </w:r>
      </w:hyperlink>
    </w:p>
    <w:p w:rsidR="004E1ED7" w:rsidRPr="00C97494" w:rsidRDefault="004E1ED7" w:rsidP="00DF5DFA">
      <w:pPr>
        <w:pStyle w:val="ListParagraph"/>
        <w:numPr>
          <w:ilvl w:val="0"/>
          <w:numId w:val="11"/>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الموظفين في مختلف المستويات الإدارية (المبتدئين، المتوسطين، والعليا).</w:t>
      </w:r>
    </w:p>
    <w:p w:rsidR="004E1ED7" w:rsidRPr="00C97494" w:rsidRDefault="004E1ED7" w:rsidP="00DF5DFA">
      <w:pPr>
        <w:pStyle w:val="ListParagraph"/>
        <w:numPr>
          <w:ilvl w:val="0"/>
          <w:numId w:val="11"/>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مديري الموارد البشرية المسؤولين عن إدارة وتنفيذ السياسات السلوكية داخل المؤسسات.</w:t>
      </w:r>
    </w:p>
    <w:p w:rsidR="004E1ED7" w:rsidRPr="00C97494" w:rsidRDefault="004E1ED7" w:rsidP="00DF5DFA">
      <w:pPr>
        <w:pStyle w:val="ListParagraph"/>
        <w:numPr>
          <w:ilvl w:val="0"/>
          <w:numId w:val="11"/>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المديرين والمشرفين الذين يرغبون في تعزيز بيئة عمل صحية ومهنية ضمن فرقهم.</w:t>
      </w:r>
    </w:p>
    <w:p w:rsidR="004E1ED7" w:rsidRPr="00C97494" w:rsidRDefault="004E1ED7" w:rsidP="00DF5DFA">
      <w:pPr>
        <w:pStyle w:val="ListParagraph"/>
        <w:numPr>
          <w:ilvl w:val="0"/>
          <w:numId w:val="11"/>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الخريجين الجدد الراغبين في اكتساب فهم أفضل لقواعد السلوك الوظيفي استعداداً لدخول سوق العمل.</w:t>
      </w:r>
    </w:p>
    <w:p w:rsidR="007D339B" w:rsidRPr="00164A8D" w:rsidRDefault="00410BAA" w:rsidP="00164A8D">
      <w:pPr>
        <w:spacing w:after="160" w:line="259" w:lineRule="auto"/>
        <w:jc w:val="left"/>
        <w:rPr>
          <w:rFonts w:ascii="Adobe Arabic" w:hAnsi="Adobe Arabic" w:cs="Adobe Arabic"/>
          <w:b/>
          <w:bCs/>
          <w:color w:val="168489"/>
          <w:sz w:val="44"/>
          <w:szCs w:val="48"/>
          <w:rtl/>
        </w:rPr>
      </w:pPr>
      <w:r w:rsidRPr="007D339B">
        <w:rPr>
          <w:noProof/>
        </w:rPr>
        <w:drawing>
          <wp:anchor distT="0" distB="0" distL="114300" distR="114300" simplePos="0" relativeHeight="252763136" behindDoc="0" locked="0" layoutInCell="1" allowOverlap="1" wp14:anchorId="01612174" wp14:editId="0C851B0E">
            <wp:simplePos x="0" y="0"/>
            <wp:positionH relativeFrom="margin">
              <wp:posOffset>5297805</wp:posOffset>
            </wp:positionH>
            <wp:positionV relativeFrom="paragraph">
              <wp:posOffset>530225</wp:posOffset>
            </wp:positionV>
            <wp:extent cx="362310" cy="362310"/>
            <wp:effectExtent l="0" t="0" r="0" b="0"/>
            <wp:wrapSquare wrapText="bothSides"/>
            <wp:docPr id="1040" name="Picture 16" descr="Back in tim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F7F293-3B7F-4C93-94FE-D9205BF27D42}"/>
                        </a:ext>
                      </a:extLst>
                    </pic:cNvPr>
                    <pic:cNvPicPr>
                      <a:picLocks noChangeAspect="1" noChangeArrowheads="1"/>
                    </pic:cNvPicPr>
                  </pic:nvPicPr>
                  <pic:blipFill>
                    <a:blip r:embed="rId2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rsidR="00410BAA" w:rsidRPr="00410BAA" w:rsidRDefault="00410BAA" w:rsidP="00410BAA">
      <w:pPr>
        <w:pStyle w:val="a0"/>
        <w:shd w:val="clear" w:color="auto" w:fill="F2F2F2" w:themeFill="background1" w:themeFillShade="F2"/>
        <w:jc w:val="center"/>
        <w:rPr>
          <w:rStyle w:val="Strong"/>
          <w:bCs/>
          <w:color w:val="0D0D0D" w:themeColor="text1" w:themeTint="F2"/>
          <w:sz w:val="48"/>
          <w:szCs w:val="48"/>
          <w:rtl/>
        </w:rPr>
      </w:pPr>
      <w:r w:rsidRPr="00410BAA">
        <w:rPr>
          <w:rStyle w:val="Strong"/>
          <w:color w:val="0D0D0D" w:themeColor="text1" w:themeTint="F2"/>
          <w:sz w:val="48"/>
          <w:szCs w:val="48"/>
          <w:rtl/>
        </w:rPr>
        <w:t>يوم واحد - 5 ساعات تدريبية</w:t>
      </w:r>
    </w:p>
    <w:p w:rsidR="00410BAA" w:rsidRDefault="00410BAA" w:rsidP="007D339B">
      <w:pPr>
        <w:spacing w:after="160" w:line="259" w:lineRule="auto"/>
        <w:jc w:val="left"/>
        <w:rPr>
          <w:rFonts w:ascii="Adobe Arabic" w:hAnsi="Adobe Arabic" w:cs="Adobe Arabic"/>
          <w:b/>
          <w:bCs/>
          <w:color w:val="168489"/>
          <w:sz w:val="44"/>
          <w:szCs w:val="48"/>
          <w:rtl/>
        </w:rPr>
      </w:pPr>
    </w:p>
    <w:p w:rsidR="007D339B" w:rsidRDefault="007D339B" w:rsidP="007D339B">
      <w:pPr>
        <w:spacing w:after="160" w:line="259" w:lineRule="auto"/>
        <w:jc w:val="left"/>
        <w:rPr>
          <w:rFonts w:ascii="Adobe Arabic" w:hAnsi="Adobe Arabic" w:cs="Adobe Arabic"/>
          <w:b/>
          <w:bCs/>
          <w:color w:val="168489"/>
          <w:sz w:val="44"/>
          <w:szCs w:val="48"/>
          <w:rtl/>
        </w:rPr>
      </w:pPr>
    </w:p>
    <w:p w:rsidR="00E72206" w:rsidRDefault="00E72206" w:rsidP="00E72206">
      <w:pPr>
        <w:spacing w:after="160" w:line="259" w:lineRule="auto"/>
        <w:jc w:val="left"/>
        <w:rPr>
          <w:rFonts w:ascii="Adobe Arabic" w:hAnsi="Adobe Arabic" w:cs="Adobe Arabic"/>
          <w:b/>
          <w:bCs/>
          <w:color w:val="168489"/>
          <w:sz w:val="44"/>
          <w:szCs w:val="48"/>
          <w:rtl/>
        </w:rPr>
      </w:pPr>
    </w:p>
    <w:p w:rsidR="00E72206" w:rsidRPr="00E72206" w:rsidRDefault="00E72206" w:rsidP="00E72206">
      <w:pPr>
        <w:spacing w:after="160" w:line="259" w:lineRule="auto"/>
        <w:jc w:val="left"/>
        <w:rPr>
          <w:rFonts w:ascii="Adobe Arabic" w:hAnsi="Adobe Arabic" w:cs="Adobe Arabic"/>
          <w:b/>
          <w:bCs/>
          <w:color w:val="168489"/>
          <w:sz w:val="44"/>
          <w:szCs w:val="48"/>
        </w:rPr>
      </w:pPr>
    </w:p>
    <w:p w:rsidR="00B4310C" w:rsidRDefault="007D339B" w:rsidP="00E72206">
      <w:pPr>
        <w:pageBreakBefore/>
        <w:rPr>
          <w:rtl/>
        </w:rPr>
      </w:pPr>
      <w:r w:rsidRPr="0090459D">
        <w:rPr>
          <w:noProof/>
        </w:rPr>
        <w:lastRenderedPageBreak/>
        <mc:AlternateContent>
          <mc:Choice Requires="wpg">
            <w:drawing>
              <wp:inline distT="0" distB="0" distL="0" distR="0" wp14:anchorId="732626E4" wp14:editId="21A523D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32626E4"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DzWkBi5gIAAJw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" fillcolor="#d9d9d9"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6590A5F3" w14:textId="5FD24F9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إرشادات </w:t>
                        </w:r>
                        <w:r>
                          <w:rPr>
                            <w:rFonts w:ascii="Adobe Arabic" w:hAnsi="Adobe Arabic" w:cs="Adobe Arabic" w:hint="cs"/>
                            <w:b/>
                            <w:bCs/>
                            <w:color w:val="2B5474"/>
                            <w:kern w:val="24"/>
                            <w:sz w:val="56"/>
                            <w:szCs w:val="56"/>
                            <w:rtl/>
                            <w:lang w:bidi="ar-SY"/>
                          </w:rPr>
                          <w:t>عامة</w:t>
                        </w:r>
                      </w:p>
                    </w:txbxContent>
                  </v:textbox>
                </v:shape>
                <w10:anchorlock/>
              </v:group>
            </w:pict>
          </mc:Fallback>
        </mc:AlternateContent>
      </w:r>
    </w:p>
    <w:p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1E5A35">
        <w:rPr>
          <w:rFonts w:cs="GE Dinar Two Medium" w:hint="cs"/>
          <w:color w:val="C00000"/>
          <w:sz w:val="32"/>
          <w:szCs w:val="36"/>
          <w:rtl/>
        </w:rPr>
        <w:t>ت</w:t>
      </w:r>
      <w:r w:rsidRPr="006F3DEE">
        <w:rPr>
          <w:rFonts w:cs="GE Dinar Two Medium" w:hint="cs"/>
          <w:color w:val="C00000"/>
          <w:sz w:val="32"/>
          <w:szCs w:val="36"/>
          <w:rtl/>
        </w:rPr>
        <w:t>درب:</w:t>
      </w:r>
    </w:p>
    <w:p w:rsidR="007D339B" w:rsidRPr="007D339B" w:rsidRDefault="001E5A35" w:rsidP="007D339B">
      <w:pPr>
        <w:pStyle w:val="a1"/>
      </w:pPr>
      <w:r w:rsidRPr="001E5A35">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6" w:history="1">
        <w:r w:rsidRPr="00B06506">
          <w:rPr>
            <w:rStyle w:val="Hyperlink"/>
            <w:rtl/>
          </w:rPr>
          <w:t>فإننا نذكركم أخي الكريم بما يلي</w:t>
        </w:r>
      </w:hyperlink>
      <w:r w:rsidR="007D339B" w:rsidRPr="007D339B">
        <w:rPr>
          <w:rtl/>
        </w:rPr>
        <w:t>:</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763154C1" wp14:editId="6F338F1C">
            <wp:simplePos x="0" y="0"/>
            <wp:positionH relativeFrom="margin">
              <wp:align>left</wp:align>
            </wp:positionH>
            <wp:positionV relativeFrom="paragraph">
              <wp:posOffset>4445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E5A35">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العمل ضمن أفراد المجموعة في التمارين الجماعية.</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من حق أي متدرب أن يساهم بطرح فكرته أو رأيه.</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لا تقاطع أحد عند عرض فكرته أو رأيه.</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الحضور في الوقت المحدد للبرنامج من عوامل نجاحه.</w:t>
      </w:r>
    </w:p>
    <w:p w:rsidR="001E5A35"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tl/>
        </w:rPr>
      </w:pPr>
      <w:r w:rsidRPr="001E5A35">
        <w:rPr>
          <w:rFonts w:ascii="Adobe Arabic" w:hAnsi="Adobe Arabic" w:cs="Adobe Arabic"/>
          <w:color w:val="002060"/>
          <w:sz w:val="36"/>
          <w:szCs w:val="36"/>
          <w:rtl/>
        </w:rPr>
        <w:t xml:space="preserve">التركيز على التدريب وتجنب معوقات التركيز كالجوال وغيره. </w:t>
      </w:r>
    </w:p>
    <w:p w:rsidR="007D339B" w:rsidRPr="001E5A35" w:rsidRDefault="001E5A35" w:rsidP="001E5A35">
      <w:pPr>
        <w:pStyle w:val="ListParagraph"/>
        <w:numPr>
          <w:ilvl w:val="0"/>
          <w:numId w:val="1"/>
        </w:numPr>
        <w:spacing w:line="360" w:lineRule="auto"/>
        <w:jc w:val="both"/>
        <w:rPr>
          <w:rFonts w:ascii="Adobe Arabic" w:hAnsi="Adobe Arabic" w:cs="Adobe Arabic"/>
          <w:color w:val="002060"/>
          <w:sz w:val="36"/>
          <w:szCs w:val="36"/>
        </w:rPr>
      </w:pPr>
      <w:r w:rsidRPr="001E5A35">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1E5A35">
        <w:rPr>
          <w:rFonts w:ascii="Adobe Arabic" w:hAnsi="Adobe Arabic" w:cs="Adobe Arabic"/>
          <w:color w:val="002060"/>
          <w:sz w:val="36"/>
          <w:szCs w:val="36"/>
          <w:rtl/>
        </w:rPr>
        <w:t>.</w:t>
      </w:r>
    </w:p>
    <w:p w:rsidR="00DD10BF" w:rsidRDefault="00B4310C" w:rsidP="00B4310C">
      <w:pPr>
        <w:bidi w:val="0"/>
        <w:spacing w:after="160" w:line="259" w:lineRule="auto"/>
        <w:jc w:val="right"/>
      </w:pPr>
      <w:r>
        <w:rPr>
          <w:rtl/>
        </w:rPr>
        <w:br w:type="page"/>
      </w:r>
    </w:p>
    <w:p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09B8715" wp14:editId="3CE3D507">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9B871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" fillcolor="#d9d9d9"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7CDF533" w14:textId="5C0AB4F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الرموز </w:t>
                        </w:r>
                        <w:r>
                          <w:rPr>
                            <w:rFonts w:ascii="Adobe Arabic" w:hAnsi="Adobe Arabic" w:cs="Adobe Arabic" w:hint="cs"/>
                            <w:b/>
                            <w:bCs/>
                            <w:color w:val="2B5474"/>
                            <w:kern w:val="24"/>
                            <w:sz w:val="56"/>
                            <w:szCs w:val="56"/>
                            <w:rtl/>
                            <w:lang w:bidi="ar-SY"/>
                          </w:rPr>
                          <w:t>الدلالية</w:t>
                        </w:r>
                      </w:p>
                    </w:txbxContent>
                  </v:textbox>
                </v:shape>
                <w10:anchorlock/>
              </v:group>
            </w:pict>
          </mc:Fallback>
        </mc:AlternateContent>
      </w:r>
    </w:p>
    <w:p w:rsidR="00E42DAD" w:rsidRDefault="00E42DAD" w:rsidP="00DD10BF">
      <w:pPr>
        <w:spacing w:after="160" w:line="259" w:lineRule="auto"/>
        <w:jc w:val="center"/>
      </w:pPr>
    </w:p>
    <w:p w:rsidR="00E42DAD" w:rsidRDefault="00E42DAD" w:rsidP="00DD10BF">
      <w:pPr>
        <w:spacing w:after="160" w:line="259" w:lineRule="auto"/>
        <w:jc w:val="center"/>
        <w:rPr>
          <w:rtl/>
        </w:rPr>
      </w:pP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rsidTr="00835331">
        <w:trPr>
          <w:trHeight w:val="1962"/>
          <w:jc w:val="right"/>
        </w:trPr>
        <w:tc>
          <w:tcPr>
            <w:tcW w:w="3145" w:type="dxa"/>
            <w:tcBorders>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9BD5A3A" wp14:editId="0B70340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72AC950" wp14:editId="6A89ADA3">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3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2F453B1" wp14:editId="3ED73B07">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08DD1B87" wp14:editId="62005C33">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199"/>
          <w:jc w:val="right"/>
        </w:trPr>
        <w:tc>
          <w:tcPr>
            <w:tcW w:w="3145" w:type="dxa"/>
            <w:tcBorders>
              <w:top w:val="single" w:sz="18" w:space="0" w:color="168489"/>
              <w:bottom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E5175AF" wp14:editId="42DDF681">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rsid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rtl/>
                <w:lang w:bidi="ar-SY"/>
              </w:rPr>
            </w:pPr>
          </w:p>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46354E2" wp14:editId="584694DE">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rsidTr="00835331">
        <w:trPr>
          <w:trHeight w:val="2370"/>
          <w:jc w:val="right"/>
        </w:trPr>
        <w:tc>
          <w:tcPr>
            <w:tcW w:w="3145" w:type="dxa"/>
            <w:tcBorders>
              <w:top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97A7921" wp14:editId="26C9F8F8">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4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rsidR="00E42DAD" w:rsidRPr="00E42DAD" w:rsidRDefault="00E42DAD" w:rsidP="00E42DAD">
            <w:pPr>
              <w:pStyle w:val="NormalWeb"/>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85E888D" wp14:editId="2D610049">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rsidR="00DD10BF" w:rsidRDefault="00DD10BF" w:rsidP="00DD10BF">
      <w:pPr>
        <w:bidi w:val="0"/>
        <w:spacing w:after="160" w:line="259" w:lineRule="auto"/>
        <w:jc w:val="right"/>
        <w:rPr>
          <w:rtl/>
        </w:rPr>
      </w:pPr>
    </w:p>
    <w:p w:rsidR="00935C0E" w:rsidRDefault="00935C0E" w:rsidP="00935C0E">
      <w:pPr>
        <w:bidi w:val="0"/>
        <w:jc w:val="center"/>
      </w:pPr>
    </w:p>
    <w:p w:rsidR="00935C0E" w:rsidRPr="009F34C6" w:rsidRDefault="00935C0E" w:rsidP="009F34C6">
      <w:pPr>
        <w:bidi w:val="0"/>
        <w:spacing w:after="160" w:line="259" w:lineRule="auto"/>
        <w:jc w:val="left"/>
      </w:pPr>
      <w:r>
        <w:br w:type="page"/>
      </w:r>
    </w:p>
    <w:p w:rsidR="00781A2F" w:rsidRPr="00935C0E" w:rsidRDefault="00781A2F" w:rsidP="00781A2F">
      <w:pPr>
        <w:tabs>
          <w:tab w:val="center" w:pos="4513"/>
        </w:tabs>
        <w:bidi w:val="0"/>
        <w:rPr>
          <w:rtl/>
        </w:rPr>
        <w:sectPr w:rsidR="00781A2F" w:rsidRPr="00935C0E" w:rsidSect="00D45731">
          <w:headerReference w:type="even" r:id="rId44"/>
          <w:headerReference w:type="default" r:id="rId45"/>
          <w:footerReference w:type="even" r:id="rId46"/>
          <w:footerReference w:type="default" r:id="rId47"/>
          <w:headerReference w:type="first" r:id="rId48"/>
          <w:footerReference w:type="first" r:id="rId49"/>
          <w:pgSz w:w="11906" w:h="16838" w:code="9"/>
          <w:pgMar w:top="1440" w:right="1440" w:bottom="1440" w:left="1440" w:header="113" w:footer="0" w:gutter="0"/>
          <w:pgNumType w:start="0"/>
          <w:cols w:space="720"/>
          <w:titlePg/>
          <w:docGrid w:linePitch="381"/>
        </w:sectPr>
      </w:pPr>
    </w:p>
    <w:p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14BCD2A9" wp14:editId="25E43F3B">
                <wp:simplePos x="0" y="0"/>
                <wp:positionH relativeFrom="column">
                  <wp:posOffset>-182880</wp:posOffset>
                </wp:positionH>
                <wp:positionV relativeFrom="paragraph">
                  <wp:posOffset>-464820</wp:posOffset>
                </wp:positionV>
                <wp:extent cx="6659123" cy="6880859"/>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9123" cy="6880859"/>
                          <a:chOff x="-305949" y="0"/>
                          <a:chExt cx="6659123" cy="6880859"/>
                        </a:xfrm>
                      </wpg:grpSpPr>
                      <wpg:grpSp>
                        <wpg:cNvPr id="1279981941" name="Group 1279981941"/>
                        <wpg:cNvGrpSpPr/>
                        <wpg:grpSpPr>
                          <a:xfrm>
                            <a:off x="-305949" y="2571750"/>
                            <a:ext cx="5908833" cy="4309109"/>
                            <a:chOff x="-467883" y="0"/>
                            <a:chExt cx="5908912" cy="4309415"/>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rsidR="00BC6FB1" w:rsidRPr="00BC6FB1" w:rsidRDefault="00B06506" w:rsidP="00B06506">
                                  <w:pPr>
                                    <w:jc w:val="center"/>
                                    <w:rPr>
                                      <w:rFonts w:ascii="Adobe Arabic" w:eastAsia="GE Dinar One" w:hAnsi="Adobe Arabic" w:cs="Adobe Arabic"/>
                                      <w:b/>
                                      <w:bCs/>
                                      <w:color w:val="000000"/>
                                      <w:kern w:val="24"/>
                                      <w:sz w:val="44"/>
                                      <w:szCs w:val="44"/>
                                      <w:lang w:bidi="ar-SY"/>
                                    </w:rPr>
                                  </w:pPr>
                                  <w:hyperlink r:id="rId51" w:history="1">
                                    <w:r w:rsidR="00BC6FB1" w:rsidRPr="00B0650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rsidR="00BC6FB1" w:rsidRPr="00BC6FB1" w:rsidRDefault="00B06506" w:rsidP="00B06506">
                                  <w:pPr>
                                    <w:jc w:val="center"/>
                                    <w:rPr>
                                      <w:rFonts w:ascii="Adobe Arabic" w:eastAsia="GE Dinar One" w:hAnsi="Adobe Arabic" w:cs="Adobe Arabic"/>
                                      <w:b/>
                                      <w:bCs/>
                                      <w:color w:val="000000"/>
                                      <w:kern w:val="24"/>
                                      <w:sz w:val="44"/>
                                      <w:szCs w:val="44"/>
                                      <w:lang w:bidi="ar-SY"/>
                                    </w:rPr>
                                  </w:pPr>
                                  <w:hyperlink r:id="rId52" w:history="1">
                                    <w:r w:rsidR="00BC6FB1" w:rsidRPr="00B0650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528357" y="765031"/>
                              <a:ext cx="2912672" cy="3430078"/>
                            </a:xfrm>
                            <a:prstGeom prst="rect">
                              <a:avLst/>
                            </a:prstGeom>
                            <a:noFill/>
                            <a:ln w="6350">
                              <a:noFill/>
                            </a:ln>
                          </wps:spPr>
                          <wps:txb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عند الانتهاء من تنفيذ أنشطة هذه الجلسة التدريبية، سيتمكّن المشاركون من: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E1ED7">
                                  <w:rPr>
                                    <w:rFonts w:ascii="Adobe Arabic" w:eastAsia="GE Dinar One" w:hAnsi="Adobe Arabic" w:cs="Adobe Arabic"/>
                                    <w:color w:val="000000"/>
                                    <w:kern w:val="24"/>
                                    <w:sz w:val="36"/>
                                    <w:szCs w:val="36"/>
                                    <w:rtl/>
                                    <w:lang w:bidi="ar-SY"/>
                                  </w:rPr>
                                  <w:t>تقديم تعريف واضح وصحيح لمفهوم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توضيح 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مناقشة دور السلوك الوظيفي في تعزيز صورة المؤسسة وسُمعتها.</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تقديم بعض الأمثلة لسلوكيات وظيفية إيجابية وسلبية.</w:t>
                                </w:r>
                              </w:p>
                              <w:p w:rsidR="00BC6FB1" w:rsidRPr="004E1ED7" w:rsidRDefault="00BC6FB1" w:rsidP="004E1ED7">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67883" y="707031"/>
                              <a:ext cx="2681489" cy="3602384"/>
                            </a:xfrm>
                            <a:prstGeom prst="rect">
                              <a:avLst/>
                            </a:prstGeom>
                            <a:noFill/>
                            <a:ln w="6350">
                              <a:noFill/>
                            </a:ln>
                          </wps:spPr>
                          <wps:txb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تمهيد.</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المقدّمة.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نشاط تعارف المشاركين.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مشاهدة فيديو تدريبي.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تعريف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كيف يعكس السلوك الوظيفي صورة المؤسسة؟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أمثلة لسلوكيات وظيفية إيجابية وسلبية.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BC6FB1" w:rsidRPr="004E1ED7" w:rsidRDefault="00BC6FB1" w:rsidP="004E1ED7">
                                <w:pPr>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58" y="0"/>
                            <a:ext cx="6353232" cy="2054088"/>
                            <a:chOff x="-58" y="0"/>
                            <a:chExt cx="6353232" cy="2054088"/>
                          </a:xfrm>
                        </wpg:grpSpPr>
                        <pic:pic xmlns:pic="http://schemas.openxmlformats.org/drawingml/2006/picture">
                          <pic:nvPicPr>
                            <pic:cNvPr id="1246116252" name="Picture 1246116252" descr="Calendar "/>
                            <pic:cNvPicPr>
                              <a:picLocks noChangeAspect="1"/>
                            </pic:cNvPicPr>
                          </pic:nvPicPr>
                          <pic:blipFill>
                            <a:blip r:embed="rId5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58" y="1290755"/>
                              <a:ext cx="4565650" cy="536575"/>
                            </a:xfrm>
                            <a:prstGeom prst="rect">
                              <a:avLst/>
                            </a:prstGeom>
                            <a:noFill/>
                          </wps:spPr>
                          <wps:txbx>
                            <w:txbxContent>
                              <w:p w:rsidR="00F01FA2" w:rsidRPr="00F01FA2" w:rsidRDefault="004E1ED7" w:rsidP="00B06506">
                                <w:pPr>
                                  <w:jc w:val="center"/>
                                  <w:rPr>
                                    <w:rFonts w:ascii="Adobe Arabic" w:eastAsia="GE Dinar One" w:hAnsi="Adobe Arabic" w:cs="Adobe Arabic"/>
                                    <w:b/>
                                    <w:bCs/>
                                    <w:kern w:val="24"/>
                                    <w:sz w:val="56"/>
                                    <w:szCs w:val="56"/>
                                    <w:lang w:bidi="ar-SY"/>
                                  </w:rPr>
                                </w:pPr>
                                <w:r w:rsidRPr="004E1ED7">
                                  <w:rPr>
                                    <w:rFonts w:ascii="Adobe Arabic" w:eastAsia="GE Dinar One" w:hAnsi="Adobe Arabic" w:cs="Adobe Arabic"/>
                                    <w:b/>
                                    <w:bCs/>
                                    <w:kern w:val="24"/>
                                    <w:sz w:val="56"/>
                                    <w:szCs w:val="56"/>
                                    <w:rtl/>
                                    <w:lang w:bidi="ar-SY"/>
                                  </w:rPr>
                                  <w:t>مفهوم السلوك الوظيفي وأهميته</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id="Group 162" o:spid="_x0000_s1048" style="position:absolute;left:0;text-align:left;margin-left:-14.4pt;margin-top:-36.6pt;width:524.35pt;height:541.8pt;z-index:252771328;mso-position-horizontal-relative:text;mso-position-vertical-relative:text;mso-width-relative:margin;mso-height-relative:margin" coordorigin="-3059" coordsize="66591,68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s7O40FHSAAAA/3RSTlM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">
                <v:group id="Group 1279981941" o:spid="_x0000_s1049" style="position:absolute;left:-3059;top:25717;width:59087;height:43091" coordorigin="-4678" coordsize="59089,430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OcfGryQAA&#10;AOMAAAAPAAAAAAAAAAAAAAAAAKoCAABkcnMvZG93bnJldi54bWxQSwUGAAAAAAQABAD6AAAAoAMA&#10;AAAA&#10;">
                  <v:group id="Group 25" o:spid="_x0000_s1050"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o2/cyQAA&#10;AOMAAAAPAAAAAAAAAAAAAAAAAKoCAABkcnMvZG93bnJldi54bWxQSwUGAAAAAAQABAD6AAAAoAMA&#10;AAAA&#10;">
                    <v:group id="Group 1279981943" o:spid="_x0000_s1051"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R78pHyQAA&#10;AOMAAAAPAAAAAAAAAAAAAAAAAKoCAABkcnMvZG93bnJldi54bWxQSwUGAAAAAAQABAD6AAAAoAMA&#10;AAAA&#10;">
                      <v:oval id="Oval 1279981944" o:spid="_x0000_s1052"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6uP8gA&#10;AADjAAAADwAAAGRycy9kb3ducmV2LnhtbERPX2vCMBB/H/gdwgl7m6ld2Ww1igiyMdzDrPh8NGdb&#10;bC4lyWr99stgsMf7/b/VZjSdGMj51rKC+SwBQVxZ3XKt4FTunxYgfEDW2FkmBXfysFlPHlZYaHvj&#10;LxqOoRYxhH2BCpoQ+kJKXzVk0M9sTxy5i3UGQzxdLbXDWww3nUyT5EUabDk2NNjTrqHqevw2Cg7m&#10;uTwPmXu796fD+frhzOe+TJV6nI7bJYhAY/gX/7nfdZyfvub5Yp5nGfz+F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jq4/yAAAAOMAAAAPAAAAAAAAAAAAAAAAAJgCAABk&#10;cnMvZG93bnJldi54bWxQSwUGAAAAAAQABAD1AAAAjQM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tqdHIAAAA4wAAAA8AAABkcnMvZG93bnJldi54bWxET09rwjAUvw/8DuEJu83U4jZbjSKCsIMw&#10;7Lzs9miebbfmpTQxZvv0y2Cw4/v9f+ttNL0INLrOsoL5LANBXFvdcaPg/HZ4WIJwHlljb5kUfJGD&#10;7WZyt8ZS2xufKFS+ESmEXYkKWu+HUkpXt2TQzexAnLiLHQ36dI6N1CPeUrjpZZ5lT9Jgx6mhxYH2&#10;LdWf1dUoeA14dlm10Pt4fI+7U/jIw/Fbqftp3K1AeIr+X/znftFpfv5cFMt5sXiE358SAHLz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nLanRyAAAAOMAAAAPAAAAAAAAAAAA&#10;AAAAAJ8CAABkcnMvZG93bnJldi54bWxQSwUGAAAAAAQABAD3AAAAlAMAAAAA&#10;">
                        <v:imagedata r:id="rId55" o:title="Target " gain="19661f" blacklevel="22938f"/>
                      </v:shape>
                    </v:group>
                    <v:shape id="TextBox 34" o:spid="_x0000_s1054"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tArsYA&#10;AADjAAAADwAAAGRycy9kb3ducmV2LnhtbERPzUrDQBC+C32HZQre7CZFaxO7LaUq9ODFGu9DdsyG&#10;ZmdDdmzSt3cFweN8/7PZTb5TFxpiG9hAvshAEdfBttwYqD5e79agoiBb7AKTgStF2G1nNxssbRj5&#10;nS4naVQK4ViiASfSl1rH2pHHuAg9ceK+wuBR0jk02g44pnDf6WWWrbTHllODw54Ojurz6dsbELH7&#10;/Fq9+Hj8nN6eR5fVD1gZczuf9k+ghCb5F/+5jzbNXz4WxTov7lfw+1MC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tArsYAAADjAAAADwAAAAAAAAAAAAAAAACYAgAAZHJz&#10;L2Rvd25yZXYueG1sUEsFBgAAAAAEAAQA9QAAAIsDAAAAAA==&#10;" filled="f" stroked="f">
                      <v:textbox style="mso-fit-shape-to-text:t">
                        <w:txbxContent>
                          <w:p w:rsidR="00BC6FB1" w:rsidRPr="00BC6FB1" w:rsidRDefault="00B06506" w:rsidP="00B06506">
                            <w:pPr>
                              <w:jc w:val="center"/>
                              <w:rPr>
                                <w:rFonts w:ascii="Adobe Arabic" w:eastAsia="GE Dinar One" w:hAnsi="Adobe Arabic" w:cs="Adobe Arabic"/>
                                <w:b/>
                                <w:bCs/>
                                <w:color w:val="000000"/>
                                <w:kern w:val="24"/>
                                <w:sz w:val="44"/>
                                <w:szCs w:val="44"/>
                                <w:lang w:bidi="ar-SY"/>
                              </w:rPr>
                            </w:pPr>
                            <w:hyperlink r:id="rId56" w:history="1">
                              <w:r w:rsidR="00BC6FB1" w:rsidRPr="00B0650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055"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u1MxEyQAA&#10;AOMAAAAPAAAAAAAAAAAAAAAAAKoCAABkcnMvZG93bnJldi54bWxQSwUGAAAAAAQABAD6AAAAoAMA&#10;AAAA&#10;">
                    <v:oval id="Oval 1279981948" o:spid="_x0000_s1056"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OkOssA&#10;AADjAAAADwAAAGRycy9kb3ducmV2LnhtbESPQUvDQBCF74L/YRnBm900Fm1it0WEokh7sCk9D9kx&#10;Cc3Oht01Tf+9cxA8zrw3732z2kyuVyOF2Hk2MJ9loIhrbztuDByr7cMSVEzIFnvPZOBKETbr25sV&#10;ltZf+IvGQ2qUhHAs0UCb0lBqHeuWHMaZH4hF+/bBYZIxNNoGvEi463WeZU/aYcfS0OJAby3V58OP&#10;M7Bzj9VpXIT363Dcnc6fwe23VW7M/d30+gIq0ZT+zX/XH1bw8+eiWM6LhUDLT7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Aw6Q6ywAAAOMAAAAPAAAAAAAAAAAAAAAAAJgC&#10;AABkcnMvZG93bnJldi54bWxQSwUGAAAAAAQABAD1AAAAkAMAAAAA&#10;" fillcolor="#168489" stroked="f" strokeweight="1pt">
                      <v:fill opacity="49087f"/>
                      <v:stroke joinstyle="miter"/>
                    </v:oval>
                    <v:shape id="TextBox 34" o:spid="_x0000_s1057"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TU3MYA&#10;AADjAAAADwAAAGRycy9kb3ducmV2LnhtbERPS0vDQBC+C/0PyxS82U2K2iZ2W4oP6MFL23gfsmM2&#10;mJ0N2bFJ/70rCB7ne89mN/lOXWiIbWAD+SIDRVwH23JjoDq/3a1BRUG22AUmA1eKsNvObjZY2jDy&#10;kS4naVQK4ViiASfSl1rH2pHHuAg9ceI+w+BR0jk02g44pnDf6WWWPWqPLacGhz09O6q/Tt/egIjd&#10;59fq1cfDx/T+MrqsfsDKmNv5tH8CJTTJv/jPfbBp/nJVFOu8uC/g96cEgN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6TU3MYAAADjAAAADwAAAAAAAAAAAAAAAACYAgAAZHJz&#10;L2Rvd25yZXYueG1sUEsFBgAAAAAEAAQA9QAAAIsDAAAAAA==&#10;" filled="f" stroked="f">
                      <v:textbox style="mso-fit-shape-to-text:t">
                        <w:txbxContent>
                          <w:p w:rsidR="00BC6FB1" w:rsidRPr="00BC6FB1" w:rsidRDefault="00B06506" w:rsidP="00B06506">
                            <w:pPr>
                              <w:jc w:val="center"/>
                              <w:rPr>
                                <w:rFonts w:ascii="Adobe Arabic" w:eastAsia="GE Dinar One" w:hAnsi="Adobe Arabic" w:cs="Adobe Arabic"/>
                                <w:b/>
                                <w:bCs/>
                                <w:color w:val="000000"/>
                                <w:kern w:val="24"/>
                                <w:sz w:val="44"/>
                                <w:szCs w:val="44"/>
                                <w:lang w:bidi="ar-SY"/>
                              </w:rPr>
                            </w:pPr>
                            <w:hyperlink r:id="rId57" w:history="1">
                              <w:r w:rsidR="00BC6FB1" w:rsidRPr="00B0650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058"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Liq1ETNAAAA4wAAAA8AAAAA&#10;AAAAAAAAAAAAnwIAAGRycy9kb3ducmV2LnhtbFBLBQYAAAAABAAEAPcAAACZAwAAAAA=&#10;">
                      <v:imagedata r:id="rId58" o:title="Note " gain="19661f" blacklevel="22938f"/>
                    </v:shape>
                  </v:group>
                  <v:shape id="Text Box 1279981951" o:spid="_x0000_s1059" type="#_x0000_t202" style="position:absolute;left:25283;top:7650;width:29127;height:34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CjYMkA&#10;AADjAAAADwAAAGRycy9kb3ducmV2LnhtbERPzWrCQBC+F3yHZYTe6iYB2yS6igTEUtqD1ou3MTsm&#10;wexszG417dN3C0KP8/3PfDmYVlypd41lBfEkAkFcWt1wpWD/uX5KQTiPrLG1TAq+ycFyMXqYY67t&#10;jbd03flKhBB2OSqove9yKV1Zk0E3sR1x4E62N+jD2VdS93gL4aaVSRQ9S4MNh4YaOypqKs+7L6Pg&#10;rVh/4PaYmPSnLTbvp1V32R+mSj2Oh9UMhKfB/4vv7lcd5icvWZbG2TSGv58CAH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bCjYMkAAADjAAAADwAAAAAAAAAAAAAAAACYAgAA&#10;ZHJzL2Rvd25yZXYueG1sUEsFBgAAAAAEAAQA9QAAAI4DAAAAAA==&#10;" filled="f" stroked="f" strokeweight=".5pt">
                    <v:textbo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عند الانتهاء من تنفيذ أنشطة هذه الجلسة التدريبية، سيتمكّن المشاركون من: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rtl/>
                              <w:lang w:bidi="ar-SY"/>
                            </w:rPr>
                          </w:pPr>
                          <w:r w:rsidRPr="004E1ED7">
                            <w:rPr>
                              <w:rFonts w:ascii="Adobe Arabic" w:eastAsia="GE Dinar One" w:hAnsi="Adobe Arabic" w:cs="Adobe Arabic"/>
                              <w:color w:val="000000"/>
                              <w:kern w:val="24"/>
                              <w:sz w:val="36"/>
                              <w:szCs w:val="36"/>
                              <w:rtl/>
                              <w:lang w:bidi="ar-SY"/>
                            </w:rPr>
                            <w:t>تقديم تعريف واضح وصحيح لمفهوم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توضيح 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مناقشة دور السلوك الوظيفي في تعزيز صورة المؤسسة وسُمعتها.</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6"/>
                              <w:szCs w:val="36"/>
                              <w:lang w:bidi="ar-SY"/>
                            </w:rPr>
                          </w:pPr>
                          <w:r w:rsidRPr="004E1ED7">
                            <w:rPr>
                              <w:rFonts w:ascii="Adobe Arabic" w:eastAsia="GE Dinar One" w:hAnsi="Adobe Arabic" w:cs="Adobe Arabic"/>
                              <w:color w:val="000000"/>
                              <w:kern w:val="24"/>
                              <w:sz w:val="36"/>
                              <w:szCs w:val="36"/>
                              <w:rtl/>
                              <w:lang w:bidi="ar-SY"/>
                            </w:rPr>
                            <w:t>تقديم بعض الأمثلة لسلوكيات وظيفية إيجابية وسلبية.</w:t>
                          </w:r>
                        </w:p>
                        <w:p w:rsidR="00BC6FB1" w:rsidRPr="004E1ED7" w:rsidRDefault="00BC6FB1" w:rsidP="004E1ED7">
                          <w:pPr>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4678;top:7070;width:26814;height:360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2soA&#10;AADjAAAADwAAAGRycy9kb3ducmV2LnhtbERPzWrCQBC+C77DMkJvuqk0mqauIgFpKXoweultmh2T&#10;0Oxsmt1q2qd3C4LH+f5nsepNI87UudqygsdJBIK4sLrmUsHxsBknIJxH1thYJgW/5GC1HA4WmGp7&#10;4T2dc1+KEMIuRQWV920qpSsqMugmtiUO3Ml2Bn04u1LqDi8h3DRyGkUzabDm0FBhS1lFxVf+YxS8&#10;Z5sd7j+nJvlrstftad1+Hz9ipR5G/foFhKfe38U395sO8+P5cxLP5tET/P8UAJDLK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BHdrKAAAA4wAAAA8AAAAAAAAAAAAAAAAAmAIA&#10;AGRycy9kb3ducmV2LnhtbFBLBQYAAAAABAAEAPUAAACPAwAAAAA=&#10;" filled="f" stroked="f" strokeweight=".5pt">
                    <v:textbox>
                      <w:txbxContent>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تمهيد.</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المقدّمة.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نشاط تعارف المشاركين.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مشاهدة فيديو تدريبي.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تعريف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أهمية السلوك الوظيفي.</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كيف يعكس السلوك الوظيفي صورة المؤسسة؟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4E1ED7">
                            <w:rPr>
                              <w:rFonts w:ascii="Adobe Arabic" w:eastAsia="GE Dinar One" w:hAnsi="Adobe Arabic" w:cs="Adobe Arabic"/>
                              <w:color w:val="000000"/>
                              <w:kern w:val="24"/>
                              <w:sz w:val="32"/>
                              <w:szCs w:val="32"/>
                              <w:rtl/>
                              <w:lang w:bidi="ar-SY"/>
                            </w:rPr>
                            <w:t>أمثلة لسلوكيات وظيفية إيجابية وسلبية.</w:t>
                          </w:r>
                        </w:p>
                        <w:p w:rsidR="004E1ED7" w:rsidRPr="004E1ED7" w:rsidRDefault="004E1ED7" w:rsidP="004E1ED7">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4E1ED7">
                            <w:rPr>
                              <w:rFonts w:ascii="Adobe Arabic" w:eastAsia="GE Dinar One" w:hAnsi="Adobe Arabic" w:cs="Adobe Arabic"/>
                              <w:color w:val="000000"/>
                              <w:kern w:val="24"/>
                              <w:sz w:val="32"/>
                              <w:szCs w:val="32"/>
                              <w:rtl/>
                              <w:lang w:bidi="ar-SY"/>
                            </w:rPr>
                            <w:t>تمرين.</w:t>
                          </w:r>
                        </w:p>
                        <w:p w:rsidR="00BC6FB1" w:rsidRPr="004E1ED7" w:rsidRDefault="00BC6FB1" w:rsidP="004E1ED7">
                          <w:pPr>
                            <w:rPr>
                              <w:rFonts w:ascii="Adobe Arabic" w:eastAsia="GE Dinar One" w:hAnsi="Adobe Arabic" w:cs="Adobe Arabic"/>
                              <w:color w:val="000000"/>
                              <w:kern w:val="24"/>
                              <w:sz w:val="32"/>
                              <w:szCs w:val="32"/>
                              <w:lang w:bidi="ar-SY"/>
                            </w:rPr>
                          </w:pPr>
                        </w:p>
                      </w:txbxContent>
                    </v:textbox>
                  </v:shape>
                </v:group>
                <v:group id="Group 1246116251" o:spid="_x0000_s1061" style="position:absolute;width:63531;height:20540" coordorigin="" coordsize="63532,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D3/HMzIAAAA&#10;4wAAAA8AAAAAAAAAAAAAAAAAqgIAAGRycy9kb3ducmV2LnhtbFBLBQYAAAAABAAEAPoAAACfAwAA&#10;AAA=&#10;">
                  <v:shape id="Picture 1246116252" o:spid="_x0000_s1062"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tOYPHAAAA4wAAAA8AAABkcnMvZG93bnJldi54bWxET19LwzAQfxf2HcIJvrm0Vcuoy8YoyERh&#10;sG4vezuaMy02l5LErn57Iwg+3u//rbezHcREPvSOFeTLDARx63TPRsH59HK/AhEissbBMSn4pgDb&#10;zeJmjZV2Vz7S1EQjUgiHChV0MY6VlKHtyGJYupE4cR/OW4zp9EZqj9cUbgdZZFkpLfacGjocqe6o&#10;/Wy+rIKHt708mGl12bt3c/RNqBt3qJW6u513zyAizfFf/Od+1Wl+8VjmeVk8FfD7UwJAb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ztOYPHAAAA4wAAAA8AAAAAAAAAAAAA&#10;AAAAnwIAAGRycy9kb3ducmV2LnhtbFBLBQYAAAAABAAEAPcAAACTAwAAAAA=&#10;">
                    <v:imagedata r:id="rId59" o:title="Calendar " gain="19661f" blacklevel="22938f"/>
                    <v:path arrowok="t"/>
                  </v:shape>
                  <v:shape id="TextBox 34" o:spid="_x0000_s1063"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OUcUA&#10;AADjAAAADwAAAGRycy9kb3ducmV2LnhtbERPzUrDQBC+C77DMoI3u0m0QWK3pVSFHnqxxvuQHbPB&#10;7GzITpv07V2h4HG+/1ltZt+rM42xC2wgX2SgiJtgO24N1J/vD8+goiBb7AOTgQtF2Kxvb1ZY2TDx&#10;B52P0qoUwrFCA05kqLSOjSOPcREG4sR9h9GjpHNstR1xSuG+10WWldpjx6nB4UA7R83P8eQNiNht&#10;fqnffNx/zYfXyWXNEmtj7u/m7QsooVn+xVf33qb5xVOZ52WxfIS/nxIAe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g5RxQAAAOMAAAAPAAAAAAAAAAAAAAAAAJgCAABkcnMv&#10;ZG93bnJldi54bWxQSwUGAAAAAAQABAD1AAAAigMAAAAA&#10;" filled="f" stroked="f">
                    <v:textbox style="mso-fit-shape-to-text:t">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uWJcUA&#10;AADjAAAADwAAAGRycy9kb3ducmV2LnhtbERPzUrDQBC+C77DMkJvdpPQBondltJa6MGLNd6H7JgN&#10;ZmdDdmzSt3cFweN8/7PZzb5XVxpjF9hAvsxAETfBdtwaqN9Pj0+goiBb7AOTgRtF2G3v7zZY2TDx&#10;G10v0qoUwrFCA05kqLSOjSOPcRkG4sR9htGjpHNstR1xSuG+10WWldpjx6nB4UAHR83X5dsbELH7&#10;/Fa/+Hj+mF+Pk8uaNdbGLB7m/TMooVn+xX/us03zi1WZ52WxXsHvTwkAv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K5YlxQAAAOMAAAAPAAAAAAAAAAAAAAAAAJgCAABkcnMv&#10;ZG93bnJldi54bWxQSwUGAAAAAAQABAD1AAAAigMAAAAA&#10;" filled="f" stroked="f">
                    <v:textbox style="mso-fit-shape-to-text:t">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top:12907;width:45655;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czvsUA&#10;AADjAAAADwAAAGRycy9kb3ducmV2LnhtbERPS0vDQBC+C/6HZQre7CbBBIndluIDevBiG+9DdsyG&#10;ZmdDdmzSf+8Kgsf53rPZLX5QF5piH9hAvs5AEbfB9twZaE5v94+goiBbHAKTgStF2G1vbzZY2zDz&#10;B12O0qkUwrFGA05krLWOrSOPcR1G4sR9hcmjpHPqtJ1wTuF+0EWWVdpjz6nB4UjPjtrz8dsbELH7&#10;/Nq8+nj4XN5fZpe1JTbG3K2W/RMooUX+xX/ug03zi4cqz6uiLOH3pwS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zO+xQAAAOMAAAAPAAAAAAAAAAAAAAAAAJgCAABkcnMv&#10;ZG93bnJldi54bWxQSwUGAAAAAAQABAD1AAAAigMAAAAA&#10;" filled="f" stroked="f">
                    <v:textbox style="mso-fit-shape-to-text:t">
                      <w:txbxContent>
                        <w:p w:rsidR="00F01FA2" w:rsidRPr="00F01FA2" w:rsidRDefault="004E1ED7" w:rsidP="00B06506">
                          <w:pPr>
                            <w:jc w:val="center"/>
                            <w:rPr>
                              <w:rFonts w:ascii="Adobe Arabic" w:eastAsia="GE Dinar One" w:hAnsi="Adobe Arabic" w:cs="Adobe Arabic"/>
                              <w:b/>
                              <w:bCs/>
                              <w:kern w:val="24"/>
                              <w:sz w:val="56"/>
                              <w:szCs w:val="56"/>
                              <w:lang w:bidi="ar-SY"/>
                            </w:rPr>
                          </w:pPr>
                          <w:r w:rsidRPr="004E1ED7">
                            <w:rPr>
                              <w:rFonts w:ascii="Adobe Arabic" w:eastAsia="GE Dinar One" w:hAnsi="Adobe Arabic" w:cs="Adobe Arabic"/>
                              <w:b/>
                              <w:bCs/>
                              <w:kern w:val="24"/>
                              <w:sz w:val="56"/>
                              <w:szCs w:val="56"/>
                              <w:rtl/>
                              <w:lang w:bidi="ar-SY"/>
                            </w:rPr>
                            <w:t>مفهوم السلوك الوظيفي وأهميته</w:t>
                          </w:r>
                        </w:p>
                      </w:txbxContent>
                    </v:textbox>
                  </v:shape>
                </v:group>
              </v:group>
            </w:pict>
          </mc:Fallback>
        </mc:AlternateContent>
      </w:r>
    </w:p>
    <w:p w:rsidR="00E52299" w:rsidRPr="001C11A3" w:rsidRDefault="00E52299" w:rsidP="00E52299">
      <w:pPr>
        <w:pStyle w:val="ListParagraph"/>
        <w:spacing w:line="360" w:lineRule="auto"/>
        <w:rPr>
          <w:rFonts w:ascii="Adobe Arabic" w:hAnsi="Adobe Arabic" w:cs="Adobe Arabic"/>
          <w:b/>
          <w:bCs/>
          <w:color w:val="002060"/>
          <w:sz w:val="48"/>
          <w:szCs w:val="36"/>
          <w:rtl/>
        </w:r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E220AB">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rsidTr="00E220AB">
        <w:tc>
          <w:tcPr>
            <w:tcW w:w="2612"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58DD01F6" wp14:editId="31A12E82">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E220AB">
            <w:pPr>
              <w:pStyle w:val="bold"/>
              <w:jc w:val="center"/>
              <w:rPr>
                <w:color w:val="168489"/>
                <w:sz w:val="40"/>
                <w:szCs w:val="40"/>
                <w:rtl/>
                <w:lang w:bidi="ar-EG"/>
              </w:rPr>
            </w:pPr>
            <w:r>
              <w:rPr>
                <w:noProof/>
              </w:rPr>
              <w:drawing>
                <wp:inline distT="0" distB="0" distL="0" distR="0" wp14:anchorId="0F81F989" wp14:editId="084EBB1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4F6CFFCE" wp14:editId="239E6B7D">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E220AB">
        <w:tc>
          <w:tcPr>
            <w:tcW w:w="2612" w:type="pct"/>
            <w:tcBorders>
              <w:left w:val="single" w:sz="4" w:space="0" w:color="168489"/>
              <w:right w:val="single" w:sz="4" w:space="0" w:color="168489"/>
            </w:tcBorders>
            <w:vAlign w:val="center"/>
          </w:tcPr>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تعريف السلوك الوظيفي.</w:t>
            </w:r>
          </w:p>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أهمية السلوك الوظيفي.</w:t>
            </w:r>
          </w:p>
          <w:p w:rsidR="004E1ED7" w:rsidRPr="000D578D"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32"/>
                <w:szCs w:val="32"/>
                <w:lang w:bidi="ar-EG"/>
              </w:rPr>
            </w:pPr>
            <w:r w:rsidRPr="000D578D">
              <w:rPr>
                <w:rFonts w:ascii="Adobe Arabic" w:eastAsia="Calibri" w:hAnsi="Adobe Arabic" w:cs="Adobe Arabic"/>
                <w:color w:val="0D0D0D" w:themeColor="text1" w:themeTint="F2"/>
                <w:sz w:val="32"/>
                <w:szCs w:val="32"/>
                <w:rtl/>
                <w:lang w:bidi="ar-EG"/>
              </w:rPr>
              <w:t>كيف يعكس السلوك الوظيفي صورة المؤسسة؟</w:t>
            </w:r>
          </w:p>
          <w:p w:rsidR="00F01FA2"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6"/>
                <w:szCs w:val="26"/>
                <w:rtl/>
                <w:lang w:bidi="ar-EG"/>
              </w:rPr>
            </w:pPr>
            <w:r w:rsidRPr="000D578D">
              <w:rPr>
                <w:rFonts w:ascii="Adobe Arabic" w:eastAsia="Calibri" w:hAnsi="Adobe Arabic" w:cs="Adobe Arabic"/>
                <w:color w:val="0D0D0D" w:themeColor="text1" w:themeTint="F2"/>
                <w:sz w:val="32"/>
                <w:szCs w:val="32"/>
                <w:rtl/>
                <w:lang w:bidi="ar-EG"/>
              </w:rPr>
              <w:t>أمثلة لسلوكيات وظيفية إيجابية وسلبية.</w:t>
            </w:r>
          </w:p>
        </w:tc>
        <w:tc>
          <w:tcPr>
            <w:tcW w:w="1809" w:type="pct"/>
            <w:tcBorders>
              <w:left w:val="single" w:sz="4" w:space="0" w:color="168489"/>
              <w:right w:val="single" w:sz="4" w:space="0" w:color="168489"/>
            </w:tcBorders>
            <w:vAlign w:val="center"/>
          </w:tcPr>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استخدام فيديوهات تدريبية.</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تطبيق العصف الذهني.</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محاكاة مواقف تدريبية.</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التوجيه والتدريب الشخصي.</w:t>
            </w:r>
          </w:p>
          <w:p w:rsidR="004E1ED7"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4E1ED7">
              <w:rPr>
                <w:rFonts w:ascii="Adobe Arabic" w:eastAsia="Calibri" w:hAnsi="Adobe Arabic" w:cs="Adobe Arabic"/>
                <w:color w:val="0D0D0D" w:themeColor="text1" w:themeTint="F2"/>
                <w:sz w:val="28"/>
                <w:szCs w:val="28"/>
                <w:rtl/>
                <w:lang w:bidi="ar-EG"/>
              </w:rPr>
              <w:t>تنظيم نقاشات جماعية.</w:t>
            </w:r>
          </w:p>
          <w:p w:rsidR="00F01FA2" w:rsidRPr="004E1ED7" w:rsidRDefault="004E1ED7" w:rsidP="004E1ED7">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4E1ED7">
              <w:rPr>
                <w:rFonts w:ascii="Adobe Arabic" w:eastAsia="Calibri" w:hAnsi="Adobe Arabic" w:cs="Adobe Arabic"/>
                <w:color w:val="0D0D0D" w:themeColor="text1" w:themeTint="F2"/>
                <w:sz w:val="28"/>
                <w:szCs w:val="28"/>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083E1987" wp14:editId="0E62D6A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3">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rsidR="00A3722A" w:rsidRDefault="00B06506" w:rsidP="00A3722A">
                              <w:pPr>
                                <w:rPr>
                                  <w:rFonts w:ascii="Adobe Arabic" w:eastAsia="Times New Roman" w:hAnsi="Adobe Arabic" w:cs="Adobe Arabic"/>
                                  <w:b/>
                                  <w:bCs/>
                                  <w:color w:val="168489"/>
                                  <w:kern w:val="24"/>
                                  <w:sz w:val="48"/>
                                  <w:szCs w:val="48"/>
                                  <w:lang w:bidi="ar-SY"/>
                                </w:rPr>
                              </w:pPr>
                              <w:hyperlink r:id="rId64" w:history="1">
                                <w:r w:rsidR="00A3722A" w:rsidRPr="00B06506">
                                  <w:rPr>
                                    <w:rStyle w:val="Hyperlink"/>
                                    <w:rFonts w:ascii="Adobe Arabic" w:eastAsia="Times New Roman" w:hAnsi="Adobe Arabic" w:cs="Adobe Arabic"/>
                                    <w:b/>
                                    <w:bCs/>
                                    <w:kern w:val="24"/>
                                    <w:sz w:val="48"/>
                                    <w:szCs w:val="48"/>
                                    <w:rtl/>
                                    <w:lang w:bidi="ar-SY"/>
                                  </w:rPr>
                                  <w:t>ما</w:t>
                                </w:r>
                                <w:r w:rsidRPr="00B06506">
                                  <w:rPr>
                                    <w:rStyle w:val="Hyperlink"/>
                                    <w:rFonts w:ascii="Adobe Arabic" w:eastAsia="Times New Roman" w:hAnsi="Adobe Arabic" w:cs="Adobe Arabic" w:hint="cs"/>
                                    <w:b/>
                                    <w:bCs/>
                                    <w:kern w:val="24"/>
                                    <w:sz w:val="48"/>
                                    <w:szCs w:val="48"/>
                                    <w:rtl/>
                                    <w:lang w:bidi="ar-SY"/>
                                  </w:rPr>
                                  <w:t xml:space="preserve"> </w:t>
                                </w:r>
                                <w:r w:rsidR="00A3722A" w:rsidRPr="00B06506">
                                  <w:rPr>
                                    <w:rStyle w:val="Hyperlink"/>
                                    <w:rFonts w:ascii="Adobe Arabic" w:eastAsia="Times New Roman" w:hAnsi="Adobe Arabic" w:cs="Adobe Arabic"/>
                                    <w:b/>
                                    <w:bCs/>
                                    <w:kern w:val="24"/>
                                    <w:sz w:val="48"/>
                                    <w:szCs w:val="48"/>
                                    <w:rtl/>
                                    <w:lang w:bidi="ar-SY"/>
                                  </w:rPr>
                                  <w:t>هي توقعاتك من هذا البرنامج التدريبي؟</w:t>
                                </w:r>
                              </w:hyperlink>
                              <w:r w:rsidR="00A3722A">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&#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">
                <v:shape id="Picture 388507676" o:spid="_x0000_s1067" type="#_x0000_t75" alt="Learning" style="position:absolute;left:48573;width:8026;height:8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u2iHKAAAA4gAAAA8AAABkcnMvZG93bnJldi54bWxEj09LAzEUxO9Cv0N4BW82scXtujYtpfgP&#10;3INWvT82r5vQzcuyie367Y0geBxm5jfMajP6TpxoiC6whuuZAkHcBOO41fDx/nBVgogJ2WAXmDR8&#10;U4TNenKxwsqEM7/RaZ9akSEcK9RgU+orKWNjyWOchZ44e4cweExZDq00A54z3HdyrlQhPTrOCxZ7&#10;2llqjvsvr+GzLtXR1Xhf3C6e7OHlsXbb10bry+m4vQORaEz/4b/2s9GwKMsbtSyWBfxeyndArn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Fpu2iHKAAAA4gAAAA8AAAAAAAAA&#10;AAAAAAAAnwIAAGRycy9kb3ducmV2LnhtbFBLBQYAAAAABAAEAPcAAACWAwAAAAA=&#10;">
                  <v:imagedata r:id="rId65" o:title="Learning" grayscale="t"/>
                </v:shape>
                <v:shape id="TextBox 32" o:spid="_x0000_s1068" type="#_x0000_t202" style="position:absolute;top:2394;width:45180;height:4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IUckA&#10;AADiAAAADwAAAGRycy9kb3ducmV2LnhtbESPQWvCQBSE74X+h+UVvNXdajUxdRWxFDxVaqvg7ZF9&#10;JsHs25DdmvjvXaHQ4zAz3zDzZW9rcaHWV441vAwVCOLcmYoLDT/fH88pCB+QDdaOScOVPCwXjw9z&#10;zIzr+Isuu1CICGGfoYYyhCaT0uclWfRD1xBH7+RaiyHKtpCmxS7CbS1HSk2lxYrjQokNrUvKz7tf&#10;q2H/eToeXtW2eLeTpnO9kmxnUuvBU796AxGoD//hv/bGaBin6UQl0ySB+6V4B+Ti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MMIUckAAADiAAAADwAAAAAAAAAAAAAAAACYAgAA&#10;ZHJzL2Rvd25yZXYueG1sUEsFBgAAAAAEAAQA9QAAAI4DAAAAAA==&#10;" filled="f" stroked="f">
                  <v:textbox>
                    <w:txbxContent>
                      <w:p w:rsidR="00A3722A" w:rsidRDefault="00B06506" w:rsidP="00A3722A">
                        <w:pPr>
                          <w:rPr>
                            <w:rFonts w:ascii="Adobe Arabic" w:eastAsia="Times New Roman" w:hAnsi="Adobe Arabic" w:cs="Adobe Arabic"/>
                            <w:b/>
                            <w:bCs/>
                            <w:color w:val="168489"/>
                            <w:kern w:val="24"/>
                            <w:sz w:val="48"/>
                            <w:szCs w:val="48"/>
                            <w:lang w:bidi="ar-SY"/>
                          </w:rPr>
                        </w:pPr>
                        <w:hyperlink r:id="rId66" w:history="1">
                          <w:r w:rsidR="00A3722A" w:rsidRPr="00B06506">
                            <w:rPr>
                              <w:rStyle w:val="Hyperlink"/>
                              <w:rFonts w:ascii="Adobe Arabic" w:eastAsia="Times New Roman" w:hAnsi="Adobe Arabic" w:cs="Adobe Arabic"/>
                              <w:b/>
                              <w:bCs/>
                              <w:kern w:val="24"/>
                              <w:sz w:val="48"/>
                              <w:szCs w:val="48"/>
                              <w:rtl/>
                              <w:lang w:bidi="ar-SY"/>
                            </w:rPr>
                            <w:t>ما</w:t>
                          </w:r>
                          <w:r w:rsidRPr="00B06506">
                            <w:rPr>
                              <w:rStyle w:val="Hyperlink"/>
                              <w:rFonts w:ascii="Adobe Arabic" w:eastAsia="Times New Roman" w:hAnsi="Adobe Arabic" w:cs="Adobe Arabic" w:hint="cs"/>
                              <w:b/>
                              <w:bCs/>
                              <w:kern w:val="24"/>
                              <w:sz w:val="48"/>
                              <w:szCs w:val="48"/>
                              <w:rtl/>
                              <w:lang w:bidi="ar-SY"/>
                            </w:rPr>
                            <w:t xml:space="preserve"> </w:t>
                          </w:r>
                          <w:r w:rsidR="00A3722A" w:rsidRPr="00B06506">
                            <w:rPr>
                              <w:rStyle w:val="Hyperlink"/>
                              <w:rFonts w:ascii="Adobe Arabic" w:eastAsia="Times New Roman" w:hAnsi="Adobe Arabic" w:cs="Adobe Arabic"/>
                              <w:b/>
                              <w:bCs/>
                              <w:kern w:val="24"/>
                              <w:sz w:val="48"/>
                              <w:szCs w:val="48"/>
                              <w:rtl/>
                              <w:lang w:bidi="ar-SY"/>
                            </w:rPr>
                            <w:t>هي توقعاتك من هذا البرنامج التدريبي؟</w:t>
                          </w:r>
                        </w:hyperlink>
                        <w:r w:rsidR="00A3722A">
                          <w:rPr>
                            <w:rFonts w:ascii="Adobe Arabic" w:eastAsia="Times New Roman" w:hAnsi="Adobe Arabic" w:cs="Adobe Arabic"/>
                            <w:b/>
                            <w:bCs/>
                            <w:color w:val="168489"/>
                            <w:kern w:val="24"/>
                            <w:sz w:val="48"/>
                            <w:szCs w:val="48"/>
                            <w:rtl/>
                            <w:lang w:bidi="ar-SY"/>
                          </w:rPr>
                          <w:t xml:space="preserve"> </w:t>
                        </w:r>
                      </w:p>
                    </w:txbxContent>
                  </v:textbox>
                </v:shape>
                <w10:wrap anchorx="page"/>
                <w10:anchorlock/>
              </v:group>
            </w:pict>
          </mc:Fallback>
        </mc:AlternateContent>
      </w:r>
    </w:p>
    <w:p w:rsidR="00134CDB" w:rsidRDefault="00134CDB" w:rsidP="00F01FA2">
      <w:pPr>
        <w:spacing w:after="160" w:line="600" w:lineRule="auto"/>
        <w:jc w:val="center"/>
        <w:rPr>
          <w:rFonts w:ascii="Adobe Arabic" w:hAnsi="Adobe Arabic" w:cs="Adobe Arabic"/>
          <w:sz w:val="36"/>
          <w:szCs w:val="40"/>
          <w:lang w:bidi="ar-SY"/>
        </w:rPr>
      </w:pPr>
    </w:p>
    <w:p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F01FA2" w:rsidRPr="00134CDB" w:rsidRDefault="00F01FA2" w:rsidP="00F01FA2">
      <w:pPr>
        <w:spacing w:after="160" w:line="600" w:lineRule="auto"/>
        <w:jc w:val="center"/>
        <w:rPr>
          <w:rFonts w:ascii="Adobe Arabic" w:hAnsi="Adobe Arabic" w:cs="Adobe Arabic"/>
          <w:sz w:val="36"/>
          <w:szCs w:val="40"/>
          <w:rtl/>
          <w:lang w:bidi="ar-SY"/>
        </w:rPr>
      </w:pPr>
    </w:p>
    <w:bookmarkEnd w:id="0"/>
    <w:p w:rsidR="00986395" w:rsidRDefault="00C05F04" w:rsidP="00C05F04">
      <w:pPr>
        <w:spacing w:after="160" w:line="259" w:lineRule="auto"/>
        <w:jc w:val="center"/>
        <w:rPr>
          <w:rFonts w:cs="PT Bold Heading"/>
          <w:sz w:val="52"/>
          <w:szCs w:val="56"/>
          <w:rtl/>
          <w:lang w:bidi="ar-EG"/>
        </w:rPr>
      </w:pPr>
      <w:r>
        <w:rPr>
          <w:rFonts w:cs="PT Bold Heading"/>
          <w:noProof/>
          <w:sz w:val="52"/>
          <w:szCs w:val="56"/>
        </w:rPr>
        <w:drawing>
          <wp:inline distT="0" distB="0" distL="0" distR="0" wp14:anchorId="6CEB2597" wp14:editId="00D1E4CB">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rsidR="00E50917" w:rsidRPr="00C97494" w:rsidRDefault="00FF5C23" w:rsidP="00C97494">
      <w:pPr>
        <w:bidi w:val="0"/>
        <w:jc w:val="center"/>
        <w:rPr>
          <w:rFonts w:ascii="Sakkal Majalla" w:hAnsi="Sakkal Majalla"/>
          <w:color w:val="002060"/>
          <w:sz w:val="34"/>
          <w:rtl/>
          <w:lang w:bidi="ar-SY"/>
        </w:rPr>
      </w:pPr>
      <w:r>
        <w:rPr>
          <w:rFonts w:ascii="Sakkal Majalla" w:hAnsi="Sakkal Majalla"/>
          <w:noProof/>
          <w:color w:val="002060"/>
          <w:sz w:val="34"/>
        </w:rPr>
        <w:lastRenderedPageBreak/>
        <mc:AlternateContent>
          <mc:Choice Requires="wpg">
            <w:drawing>
              <wp:inline distT="0" distB="0" distL="0" distR="0" wp14:anchorId="5D29BB47" wp14:editId="6E9AC296">
                <wp:extent cx="5266690" cy="1388110"/>
                <wp:effectExtent l="0" t="19050" r="19685" b="21590"/>
                <wp:docPr id="112299217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690" cy="1388110"/>
                          <a:chOff x="9439" y="0"/>
                          <a:chExt cx="56777" cy="13883"/>
                        </a:xfrm>
                      </wpg:grpSpPr>
                      <wps:wsp>
                        <wps:cNvPr id="92883606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F5C23" w:rsidRDefault="00FF5C23" w:rsidP="00277E38">
                              <w:pPr>
                                <w:jc w:val="center"/>
                              </w:pPr>
                            </w:p>
                            <w:p w:rsidR="00FF5C23" w:rsidRDefault="00FF5C23" w:rsidP="00277E38">
                              <w:pPr>
                                <w:jc w:val="center"/>
                              </w:pPr>
                            </w:p>
                            <w:p w:rsidR="00FF5C23" w:rsidRPr="00277E38" w:rsidRDefault="00D81407" w:rsidP="00277E38">
                              <w:pPr>
                                <w:jc w:val="center"/>
                                <w:rPr>
                                  <w:rStyle w:val="Hyperlink"/>
                                  <w:rFonts w:ascii="Sakkal Majalla" w:eastAsia="Calibri" w:hAnsi="Sakkal Majalla"/>
                                  <w:b/>
                                  <w:bCs/>
                                  <w:kern w:val="24"/>
                                  <w:sz w:val="32"/>
                                  <w:szCs w:val="32"/>
                                </w:rPr>
                              </w:pPr>
                              <w:r>
                                <w:rPr>
                                  <w:rFonts w:hint="cs"/>
                                  <w:rtl/>
                                </w:rPr>
                                <w:t xml:space="preserve">                       </w:t>
                              </w:r>
                              <w:r w:rsidR="00FF5C23" w:rsidRPr="00277E38">
                                <w:rPr>
                                  <w:rtl/>
                                </w:rPr>
                                <w:t>امسح الرمز لمشاهدة الفيديو</w:t>
                              </w:r>
                            </w:p>
                            <w:p w:rsidR="00FF5C23" w:rsidRDefault="00FF5C23" w:rsidP="00277E38">
                              <w:pPr>
                                <w:jc w:val="center"/>
                              </w:pPr>
                            </w:p>
                          </w:txbxContent>
                        </wps:txbx>
                        <wps:bodyPr rot="0" vert="horz" wrap="square" lIns="91440" tIns="45720" rIns="91440" bIns="45720" anchor="ctr" anchorCtr="0" upright="1">
                          <a:noAutofit/>
                        </wps:bodyPr>
                      </wps:wsp>
                      <wps:wsp>
                        <wps:cNvPr id="1533825528"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00BA671" wp14:editId="6980D289">
                                    <wp:extent cx="826135" cy="826135"/>
                                    <wp:effectExtent l="0" t="0" r="0" b="0"/>
                                    <wp:docPr id="1116427745" name="Picture 111642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27745" name="Picture 1116427745"/>
                                            <pic:cNvPicPr/>
                                          </pic:nvPicPr>
                                          <pic:blipFill>
                                            <a:blip r:embed="rId68">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F5C23" w:rsidRPr="00B43298" w:rsidRDefault="00FF5C23" w:rsidP="00277E38">
                              <w:pPr>
                                <w:jc w:val="center"/>
                                <w:rPr>
                                  <w:rFonts w:asciiTheme="minorBidi" w:eastAsia="Calibri" w:hAnsiTheme="minorBidi"/>
                                  <w:b/>
                                  <w:bCs/>
                                  <w:color w:val="168489"/>
                                  <w:kern w:val="24"/>
                                  <w:sz w:val="32"/>
                                  <w:szCs w:val="32"/>
                                  <w:rtl/>
                                  <w:lang w:bidi="ar-SY"/>
                                </w:rPr>
                              </w:pPr>
                            </w:p>
                            <w:p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621659330" name="TextBox 38"/>
                        <wps:cNvSpPr txBox="1">
                          <a:spLocks noChangeArrowheads="1"/>
                        </wps:cNvSpPr>
                        <wps:spPr bwMode="auto">
                          <a:xfrm>
                            <a:off x="9439" y="1619"/>
                            <a:ext cx="48333" cy="41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3E3B8E" w:rsidRDefault="00B06506" w:rsidP="003E3B8E">
                              <w:pPr>
                                <w:jc w:val="center"/>
                                <w:rPr>
                                  <w:rFonts w:ascii="Adobe Arabic" w:eastAsia="Calibri" w:hAnsi="Adobe Arabic" w:cs="Adobe Arabic"/>
                                  <w:b/>
                                  <w:bCs/>
                                  <w:color w:val="168489"/>
                                  <w:kern w:val="24"/>
                                  <w:sz w:val="32"/>
                                  <w:szCs w:val="32"/>
                                  <w:lang w:bidi="ar-SY"/>
                                </w:rPr>
                              </w:pPr>
                              <w:hyperlink r:id="rId69" w:history="1">
                                <w:r w:rsidR="00FF5C23" w:rsidRPr="00B06506">
                                  <w:rPr>
                                    <w:rStyle w:val="Hyperlink"/>
                                    <w:rFonts w:ascii="Adobe Arabic" w:eastAsia="Calibri" w:hAnsi="Adobe Arabic" w:cs="Adobe Arabic"/>
                                    <w:b/>
                                    <w:bCs/>
                                    <w:kern w:val="24"/>
                                    <w:sz w:val="32"/>
                                    <w:szCs w:val="32"/>
                                    <w:rtl/>
                                    <w:lang w:bidi="ar-SY"/>
                                  </w:rPr>
                                  <w:t xml:space="preserve">مقطع الفيديو الآتي يقدم معلومات </w:t>
                                </w:r>
                                <w:r w:rsidR="00FF5C23" w:rsidRPr="00B06506">
                                  <w:rPr>
                                    <w:rStyle w:val="Hyperlink"/>
                                    <w:rFonts w:ascii="Adobe Arabic" w:eastAsia="Calibri" w:hAnsi="Adobe Arabic" w:cs="Adobe Arabic" w:hint="cs"/>
                                    <w:b/>
                                    <w:bCs/>
                                    <w:kern w:val="24"/>
                                    <w:sz w:val="32"/>
                                    <w:szCs w:val="32"/>
                                    <w:rtl/>
                                    <w:lang w:bidi="ar-SY"/>
                                  </w:rPr>
                                  <w:t xml:space="preserve">عن </w:t>
                                </w:r>
                                <w:r w:rsidR="003E3B8E" w:rsidRPr="00B06506">
                                  <w:rPr>
                                    <w:rStyle w:val="Hyperlink"/>
                                    <w:rFonts w:ascii="Adobe Arabic" w:eastAsia="Calibri" w:hAnsi="Adobe Arabic" w:cs="Adobe Arabic"/>
                                    <w:b/>
                                    <w:bCs/>
                                    <w:kern w:val="24"/>
                                    <w:sz w:val="32"/>
                                    <w:szCs w:val="32"/>
                                    <w:rtl/>
                                    <w:lang w:bidi="ar-SY"/>
                                  </w:rPr>
                                  <w:t>السلوك الوظيفي وأهميته</w:t>
                                </w:r>
                              </w:hyperlink>
                            </w:p>
                            <w:p w:rsidR="00D81407" w:rsidRPr="003E3B8E" w:rsidRDefault="00D81407" w:rsidP="00D81407">
                              <w:pPr>
                                <w:jc w:val="center"/>
                                <w:rPr>
                                  <w:rFonts w:ascii="Adobe Arabic" w:eastAsia="Calibri" w:hAnsi="Adobe Arabic" w:cs="Adobe Arabic"/>
                                  <w:b/>
                                  <w:bCs/>
                                  <w:color w:val="168489"/>
                                  <w:kern w:val="24"/>
                                  <w:sz w:val="32"/>
                                  <w:szCs w:val="32"/>
                                  <w:lang w:bidi="ar-SY"/>
                                </w:rPr>
                              </w:pPr>
                            </w:p>
                            <w:p w:rsidR="00FF5C23" w:rsidRPr="00D81407" w:rsidRDefault="00FF5C23" w:rsidP="00D81407">
                              <w:pPr>
                                <w:spacing w:after="160" w:line="256" w:lineRule="auto"/>
                                <w:jc w:val="center"/>
                                <w:rPr>
                                  <w:rFonts w:ascii="Adobe Arabic" w:eastAsia="Calibri" w:hAnsi="Adobe Arabic" w:cs="Adobe Arabic"/>
                                  <w:b/>
                                  <w:bCs/>
                                  <w:color w:val="168489"/>
                                  <w:kern w:val="24"/>
                                  <w:sz w:val="32"/>
                                  <w:szCs w:val="32"/>
                                  <w:rtl/>
                                  <w:lang w:bidi="ar-SY"/>
                                </w:rPr>
                              </w:pPr>
                            </w:p>
                          </w:txbxContent>
                        </wps:txbx>
                        <wps:bodyPr rot="0" vert="horz" wrap="square" lIns="91440" tIns="45720" rIns="91440" bIns="45720" anchor="t" anchorCtr="0" upright="1">
                          <a:noAutofit/>
                        </wps:bodyPr>
                      </wps:wsp>
                    </wpg:wgp>
                  </a:graphicData>
                </a:graphic>
              </wp:inline>
            </w:drawing>
          </mc:Choice>
          <mc:Fallback>
            <w:pict>
              <v:group id="Group 1" o:spid="_x0000_s1069" style="width:414.7pt;height:109.3pt;mso-position-horizontal-relative:char;mso-position-vertical-relative:line" coordorigin="9439" coordsize="56777,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">
                <v:rect id="Rectangle 164" o:spid="_x0000_s1070"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BtEsoA&#10;AADiAAAADwAAAGRycy9kb3ducmV2LnhtbESPQUvDQBSE70L/w/IK3uzGVEIauy0qCOrJtD20t9fs&#10;MxvMvg27axr/vSsIHoeZ+YZZbyfbi5F86BwruF1kIIgbpztuFRz2zzcliBCRNfaOScE3BdhuZldr&#10;rLS7cE3jLrYiQThUqMDEOFRShsaQxbBwA3HyPpy3GJP0rdQeLwlue5lnWSEtdpwWDA70ZKj53H1Z&#10;BY9mPOa4rN+wKV5P7607n1a1V+p6Pj3cg4g0xf/wX/tFK1jlZbkssuIOfi+lOyA3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OwbRLKAAAA4gAAAA8AAAAAAAAAAAAAAAAAmAIA&#10;AGRycy9kb3ducmV2LnhtbFBLBQYAAAAABAAEAPUAAACPAwAAAAA=&#10;" fillcolor="#f2f2f2 [3052]" strokecolor="#168489" strokeweight="2.25pt">
                  <v:textbox>
                    <w:txbxContent>
                      <w:p w:rsidR="00FF5C23" w:rsidRDefault="00FF5C23" w:rsidP="00277E38">
                        <w:pPr>
                          <w:jc w:val="center"/>
                        </w:pPr>
                      </w:p>
                      <w:p w:rsidR="00FF5C23" w:rsidRDefault="00FF5C23" w:rsidP="00277E38">
                        <w:pPr>
                          <w:jc w:val="center"/>
                        </w:pPr>
                      </w:p>
                      <w:p w:rsidR="00FF5C23" w:rsidRPr="00277E38" w:rsidRDefault="00D81407" w:rsidP="00277E38">
                        <w:pPr>
                          <w:jc w:val="center"/>
                          <w:rPr>
                            <w:rStyle w:val="Hyperlink"/>
                            <w:rFonts w:ascii="Sakkal Majalla" w:eastAsia="Calibri" w:hAnsi="Sakkal Majalla"/>
                            <w:b/>
                            <w:bCs/>
                            <w:kern w:val="24"/>
                            <w:sz w:val="32"/>
                            <w:szCs w:val="32"/>
                          </w:rPr>
                        </w:pPr>
                        <w:r>
                          <w:rPr>
                            <w:rFonts w:hint="cs"/>
                            <w:rtl/>
                          </w:rPr>
                          <w:t xml:space="preserve">                       </w:t>
                        </w:r>
                        <w:r w:rsidR="00FF5C23" w:rsidRPr="00277E38">
                          <w:rPr>
                            <w:rtl/>
                          </w:rPr>
                          <w:t>امسح الرمز لمشاهدة الفيديو</w:t>
                        </w:r>
                      </w:p>
                      <w:p w:rsidR="00FF5C23" w:rsidRDefault="00FF5C23" w:rsidP="00277E38">
                        <w:pPr>
                          <w:jc w:val="center"/>
                        </w:pPr>
                      </w:p>
                    </w:txbxContent>
                  </v:textbox>
                </v:rect>
                <v:shape id="TextBox 36" o:spid="_x0000_s1071"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jRdcsA&#10;AADjAAAADwAAAGRycy9kb3ducmV2LnhtbESPT2vDMAzF74N9B6NBb6u9dBldVreUlsJOG+3+wG4i&#10;VpOwWA6x26TfvjoMdpTe03s/LVajb9WZ+tgEtvAwNaCIy+Aarix8fuzu56BiQnbYBiYLF4qwWt7e&#10;LLBwYeA9nQ+pUhLCsUALdUpdoXUsa/IYp6EjFu0Yeo9Jxr7SrsdBwn2rM2OetMeGpaHGjjY1lb+H&#10;k7fw9Xb8+X4079XW590QRqPZP2trJ3fj+gVUojH9m/+uX53g57PZPMvzTKDlJ1mAXl4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AoCNF1ywAAAOMAAAAPAAAAAAAAAAAAAAAAAJgC&#10;AABkcnMvZG93bnJldi54bWxQSwUGAAAAAAQABAD1AAAAkAMAAAAA&#10;" filled="f" stroked="f">
                  <v:textbox>
                    <w:txbxContent>
                      <w:p w:rsidR="00FF5C23" w:rsidRPr="00162DA3" w:rsidRDefault="00FF5C23" w:rsidP="00277E38">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400BA671" wp14:editId="6980D289">
                              <wp:extent cx="826135" cy="826135"/>
                              <wp:effectExtent l="0" t="0" r="0" b="0"/>
                              <wp:docPr id="1116427745" name="Picture 111642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27745" name="Picture 1116427745"/>
                                      <pic:cNvPicPr/>
                                    </pic:nvPicPr>
                                    <pic:blipFill>
                                      <a:blip r:embed="rId68">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F5C23" w:rsidRPr="00B43298" w:rsidRDefault="00FF5C23" w:rsidP="00277E38">
                        <w:pPr>
                          <w:jc w:val="center"/>
                          <w:rPr>
                            <w:rFonts w:asciiTheme="minorBidi" w:eastAsia="Calibri" w:hAnsiTheme="minorBidi"/>
                            <w:b/>
                            <w:bCs/>
                            <w:color w:val="168489"/>
                            <w:kern w:val="24"/>
                            <w:sz w:val="32"/>
                            <w:szCs w:val="32"/>
                            <w:rtl/>
                            <w:lang w:bidi="ar-SY"/>
                          </w:rPr>
                        </w:pPr>
                      </w:p>
                      <w:p w:rsidR="00FF5C23" w:rsidRPr="00162DA3" w:rsidRDefault="00FF5C23" w:rsidP="00277E38">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072" type="#_x0000_t202" style="position:absolute;left:9439;top:1619;width:48333;height:4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mC8kA&#10;AADiAAAADwAAAGRycy9kb3ducmV2LnhtbESPy2rDMBBF94X+g5hCd43kPEzjRA6lJZBVQ90mkN1g&#10;TWxTa2QsNXb+vloEsrzcF2e9GW0rLtT7xrGGZKJAEJfONFxp+PnevryC8AHZYOuYNFzJwyZ/fFhj&#10;ZtzAX3QpQiXiCPsMNdQhdJmUvqzJop+4jjh6Z9dbDFH2lTQ9DnHctnKqVCotNhwfauzovabyt/iz&#10;Gg6f59NxrvbVh110gxuVZLuUWj8/jW8rEIHGcA/f2jujIZ0m6WI5m0WIiBRxQOb/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WOmC8kAAADiAAAADwAAAAAAAAAAAAAAAACYAgAA&#10;ZHJzL2Rvd25yZXYueG1sUEsFBgAAAAAEAAQA9QAAAI4DAAAAAA==&#10;" filled="f" stroked="f">
                  <v:textbox>
                    <w:txbxContent>
                      <w:p w:rsidR="003E3B8E" w:rsidRPr="003E3B8E" w:rsidRDefault="00B06506" w:rsidP="003E3B8E">
                        <w:pPr>
                          <w:jc w:val="center"/>
                          <w:rPr>
                            <w:rFonts w:ascii="Adobe Arabic" w:eastAsia="Calibri" w:hAnsi="Adobe Arabic" w:cs="Adobe Arabic"/>
                            <w:b/>
                            <w:bCs/>
                            <w:color w:val="168489"/>
                            <w:kern w:val="24"/>
                            <w:sz w:val="32"/>
                            <w:szCs w:val="32"/>
                            <w:lang w:bidi="ar-SY"/>
                          </w:rPr>
                        </w:pPr>
                        <w:hyperlink r:id="rId70" w:history="1">
                          <w:r w:rsidR="00FF5C23" w:rsidRPr="00B06506">
                            <w:rPr>
                              <w:rStyle w:val="Hyperlink"/>
                              <w:rFonts w:ascii="Adobe Arabic" w:eastAsia="Calibri" w:hAnsi="Adobe Arabic" w:cs="Adobe Arabic"/>
                              <w:b/>
                              <w:bCs/>
                              <w:kern w:val="24"/>
                              <w:sz w:val="32"/>
                              <w:szCs w:val="32"/>
                              <w:rtl/>
                              <w:lang w:bidi="ar-SY"/>
                            </w:rPr>
                            <w:t xml:space="preserve">مقطع الفيديو الآتي يقدم معلومات </w:t>
                          </w:r>
                          <w:r w:rsidR="00FF5C23" w:rsidRPr="00B06506">
                            <w:rPr>
                              <w:rStyle w:val="Hyperlink"/>
                              <w:rFonts w:ascii="Adobe Arabic" w:eastAsia="Calibri" w:hAnsi="Adobe Arabic" w:cs="Adobe Arabic" w:hint="cs"/>
                              <w:b/>
                              <w:bCs/>
                              <w:kern w:val="24"/>
                              <w:sz w:val="32"/>
                              <w:szCs w:val="32"/>
                              <w:rtl/>
                              <w:lang w:bidi="ar-SY"/>
                            </w:rPr>
                            <w:t xml:space="preserve">عن </w:t>
                          </w:r>
                          <w:r w:rsidR="003E3B8E" w:rsidRPr="00B06506">
                            <w:rPr>
                              <w:rStyle w:val="Hyperlink"/>
                              <w:rFonts w:ascii="Adobe Arabic" w:eastAsia="Calibri" w:hAnsi="Adobe Arabic" w:cs="Adobe Arabic"/>
                              <w:b/>
                              <w:bCs/>
                              <w:kern w:val="24"/>
                              <w:sz w:val="32"/>
                              <w:szCs w:val="32"/>
                              <w:rtl/>
                              <w:lang w:bidi="ar-SY"/>
                            </w:rPr>
                            <w:t>السلوك الوظيفي وأهميته</w:t>
                          </w:r>
                        </w:hyperlink>
                      </w:p>
                      <w:p w:rsidR="00D81407" w:rsidRPr="003E3B8E" w:rsidRDefault="00D81407" w:rsidP="00D81407">
                        <w:pPr>
                          <w:jc w:val="center"/>
                          <w:rPr>
                            <w:rFonts w:ascii="Adobe Arabic" w:eastAsia="Calibri" w:hAnsi="Adobe Arabic" w:cs="Adobe Arabic"/>
                            <w:b/>
                            <w:bCs/>
                            <w:color w:val="168489"/>
                            <w:kern w:val="24"/>
                            <w:sz w:val="32"/>
                            <w:szCs w:val="32"/>
                            <w:lang w:bidi="ar-SY"/>
                          </w:rPr>
                        </w:pPr>
                      </w:p>
                      <w:p w:rsidR="00FF5C23" w:rsidRPr="00D81407" w:rsidRDefault="00FF5C23" w:rsidP="00D81407">
                        <w:pPr>
                          <w:spacing w:after="160" w:line="256" w:lineRule="auto"/>
                          <w:jc w:val="center"/>
                          <w:rPr>
                            <w:rFonts w:ascii="Adobe Arabic" w:eastAsia="Calibri" w:hAnsi="Adobe Arabic" w:cs="Adobe Arabic"/>
                            <w:b/>
                            <w:bCs/>
                            <w:color w:val="168489"/>
                            <w:kern w:val="24"/>
                            <w:sz w:val="32"/>
                            <w:szCs w:val="32"/>
                            <w:rtl/>
                            <w:lang w:bidi="ar-SY"/>
                          </w:rPr>
                        </w:pPr>
                      </w:p>
                    </w:txbxContent>
                  </v:textbox>
                </v:shape>
                <w10:wrap anchorx="page"/>
                <w10:anchorlock/>
              </v:group>
            </w:pict>
          </mc:Fallback>
        </mc:AlternateContent>
      </w:r>
    </w:p>
    <w:p w:rsidR="00FD1C94" w:rsidRPr="00FD1C94" w:rsidRDefault="00FD1C94" w:rsidP="00E50917">
      <w:pPr>
        <w:jc w:val="left"/>
        <w:rPr>
          <w:rFonts w:ascii="Sakkal Majalla" w:hAnsi="Sakkal Majalla"/>
          <w:sz w:val="34"/>
          <w:lang w:bidi="ar-EG"/>
        </w:rPr>
      </w:pPr>
      <w:r w:rsidRPr="002A078C">
        <w:rPr>
          <w:rFonts w:ascii="Sakkal Majalla" w:hAnsi="Sakkal Majalla"/>
          <w:noProof/>
          <w:color w:val="002060"/>
          <w:sz w:val="34"/>
        </w:rPr>
        <mc:AlternateContent>
          <mc:Choice Requires="wpg">
            <w:drawing>
              <wp:inline distT="0" distB="0" distL="0" distR="0" wp14:anchorId="63D56295" wp14:editId="5AFAF0DF">
                <wp:extent cx="5731510" cy="895350"/>
                <wp:effectExtent l="0" t="0" r="21590" b="19050"/>
                <wp:docPr id="16075457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36825922" name="صورة 38"/>
                          <pic:cNvPicPr/>
                        </pic:nvPicPr>
                        <pic:blipFill>
                          <a:blip r:embed="rId71"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2576248" name="مجموعة 39"/>
                        <wpg:cNvGrpSpPr/>
                        <wpg:grpSpPr>
                          <a:xfrm>
                            <a:off x="0" y="0"/>
                            <a:ext cx="5731510" cy="895350"/>
                            <a:chOff x="0" y="0"/>
                            <a:chExt cx="5878196" cy="918845"/>
                          </a:xfrm>
                        </wpg:grpSpPr>
                        <wpg:grpSp>
                          <wpg:cNvPr id="170187158" name="مجموعة 40"/>
                          <wpg:cNvGrpSpPr/>
                          <wpg:grpSpPr>
                            <a:xfrm>
                              <a:off x="0" y="0"/>
                              <a:ext cx="5878196" cy="918845"/>
                              <a:chOff x="0" y="0"/>
                              <a:chExt cx="6240348" cy="919070"/>
                            </a:xfrm>
                          </wpg:grpSpPr>
                          <wpg:grpSp>
                            <wpg:cNvPr id="563161680" name="مجموعة 41"/>
                            <wpg:cNvGrpSpPr/>
                            <wpg:grpSpPr>
                              <a:xfrm>
                                <a:off x="0" y="169208"/>
                                <a:ext cx="5433072" cy="580613"/>
                                <a:chOff x="0" y="169208"/>
                                <a:chExt cx="5433072" cy="580613"/>
                              </a:xfrm>
                            </wpg:grpSpPr>
                            <wps:wsp>
                              <wps:cNvPr id="27718336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0106256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044958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05523346" name="مربع نص 41"/>
                          <wps:cNvSpPr txBox="1"/>
                          <wps:spPr>
                            <a:xfrm>
                              <a:off x="204484" y="257055"/>
                              <a:ext cx="4616071" cy="387740"/>
                            </a:xfrm>
                            <a:prstGeom prst="rect">
                              <a:avLst/>
                            </a:prstGeom>
                            <a:noFill/>
                          </wps:spPr>
                          <wps:txbx>
                            <w:txbxContent>
                              <w:p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wps:txbx>
                          <wps:bodyPr wrap="square" rtlCol="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3D56295" id="مجموعة 11" o:spid="_x0000_s10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YZ+tWwBwAAtx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0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">
                  <v:imagedata r:id="rId72" o:title=""/>
                </v:shape>
                <v:group id="مجموعة 39" o:spid="_x0000_s1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">
                  <v:group id="مجموعة 40" o:spid="_x0000_s1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">
                    <v:group id="مجموعة 41" o:spid="_x0000_s1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">
                      <v:shape id="شكل حر 42" o:spid="_x0000_s1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" fillcolor="#168489" stroked="f" strokeweight="1pt">
                        <v:stroke joinstyle="miter"/>
                      </v:roundrect>
                    </v:group>
                    <v:oval id="شكل بيضاوي 44" o:spid="_x0000_s1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" filled="f" strokecolor="#a5a5a5 [2092]" strokeweight="1pt">
                      <v:stroke joinstyle="miter"/>
                    </v:oval>
                  </v:group>
                  <v:shape id="مربع نص 41" o:spid="_x0000_s108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" filled="f" stroked="f">
                    <v:textbox style="mso-fit-shape-to-text:t">
                      <w:txbxContent>
                        <w:p w14:paraId="0982188C" w14:textId="79BC44CB" w:rsidR="00FD1C94" w:rsidRDefault="00FD1C94" w:rsidP="00FD1C94">
                          <w:pPr>
                            <w:rPr>
                              <w:rFonts w:eastAsia="Calibri" w:hAnsi="Adobe Arabic" w:cs="Adobe Arabic"/>
                              <w:b/>
                              <w:bCs/>
                              <w:color w:val="FFFFFF"/>
                              <w:kern w:val="24"/>
                              <w:sz w:val="36"/>
                              <w:szCs w:val="36"/>
                              <w:lang w:bidi="ar-EG"/>
                            </w:rPr>
                          </w:pPr>
                          <w:r w:rsidRPr="00FD1C94">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rsidR="00C97494" w:rsidRPr="001F23E4" w:rsidRDefault="00C97494" w:rsidP="00DF5DFA">
      <w:pPr>
        <w:pStyle w:val="ListParagraph"/>
        <w:numPr>
          <w:ilvl w:val="0"/>
          <w:numId w:val="8"/>
        </w:numPr>
        <w:spacing w:line="276" w:lineRule="auto"/>
        <w:jc w:val="both"/>
        <w:rPr>
          <w:rFonts w:ascii="Sakkal Majalla" w:hAnsi="Sakkal Majalla" w:cs="Sakkal Majalla"/>
          <w:sz w:val="32"/>
          <w:szCs w:val="32"/>
        </w:rPr>
      </w:pPr>
      <w:r>
        <w:rPr>
          <w:rFonts w:ascii="Sakkal Majalla" w:hAnsi="Sakkal Majalla"/>
          <w:noProof/>
          <w:sz w:val="32"/>
          <w:szCs w:val="32"/>
        </w:rPr>
        <w:drawing>
          <wp:anchor distT="0" distB="0" distL="114300" distR="114300" simplePos="0" relativeHeight="252807168" behindDoc="0" locked="0" layoutInCell="1" allowOverlap="1" wp14:anchorId="3064647F" wp14:editId="0C5FA1F6">
            <wp:simplePos x="0" y="0"/>
            <wp:positionH relativeFrom="column">
              <wp:posOffset>-184150</wp:posOffset>
            </wp:positionH>
            <wp:positionV relativeFrom="paragraph">
              <wp:posOffset>669691</wp:posOffset>
            </wp:positionV>
            <wp:extent cx="2085474" cy="2085474"/>
            <wp:effectExtent l="0" t="0" r="0" b="0"/>
            <wp:wrapSquare wrapText="bothSides"/>
            <wp:docPr id="1335582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085474" cy="2085474"/>
                    </a:xfrm>
                    <a:prstGeom prst="rect">
                      <a:avLst/>
                    </a:prstGeom>
                    <a:noFill/>
                    <a:ln>
                      <a:noFill/>
                    </a:ln>
                  </pic:spPr>
                </pic:pic>
              </a:graphicData>
            </a:graphic>
          </wp:anchor>
        </w:drawing>
      </w:r>
      <w:r w:rsidR="004E1ED7" w:rsidRPr="00C97494">
        <w:rPr>
          <w:rFonts w:ascii="Sakkal Majalla" w:hAnsi="Sakkal Majalla" w:cs="Sakkal Majalla"/>
          <w:sz w:val="32"/>
          <w:szCs w:val="32"/>
          <w:rtl/>
        </w:rPr>
        <w:t>قواعد السلوك الوظيفي هي مجموعة المبادئ والمعايير التي تحدد كيفية تصرف الموظفين في بيئة العمل. تهدف هذه القواعد إلى توجيه سلوك الموظفين نحو الالتزام بالأخلاقيات المهنية، والممارسات الصحيحة التي تعزز بيئة عمل إيجابية ومنتجة. كما أنها تساعد على ترسيخ قيم النزاهة، والاحترام المتبادل، والمسؤولية، والشفافية في كافة مستويات المؤسسة.</w:t>
      </w:r>
    </w:p>
    <w:p w:rsidR="001F23E4" w:rsidRPr="001F23E4" w:rsidRDefault="004E1ED7" w:rsidP="00DF5DFA">
      <w:pPr>
        <w:pStyle w:val="ListParagraph"/>
        <w:numPr>
          <w:ilvl w:val="0"/>
          <w:numId w:val="8"/>
        </w:numPr>
        <w:spacing w:line="276" w:lineRule="auto"/>
        <w:jc w:val="both"/>
        <w:rPr>
          <w:rFonts w:ascii="Sakkal Majalla" w:hAnsi="Sakkal Majalla" w:cs="Sakkal Majalla"/>
          <w:sz w:val="32"/>
          <w:szCs w:val="32"/>
        </w:rPr>
      </w:pPr>
      <w:r w:rsidRPr="00C97494">
        <w:rPr>
          <w:rFonts w:ascii="Sakkal Majalla" w:hAnsi="Sakkal Majalla" w:cs="Sakkal Majalla"/>
          <w:sz w:val="32"/>
          <w:szCs w:val="32"/>
          <w:rtl/>
        </w:rPr>
        <w:t>تعتبر قواعد السلوك الوظيفي أداة حيوية لضمان التناغم بين الموظفين وبينهم وبين الإدارة، كما أنها تُسهم في حماية حقوق الأفراد داخل المؤسسة وتعزيز الواجبات المتعلقة بهم. بالإضافة إلى ذلك، تساهم هذه القواعد في تحقيق الأهداف التنظيمية للمؤسسة، من خلال خلق بيئة عمل قائمة على الالتزام والاحترافية، مما يدعم الأداء العالي ويزيد من ثقة العملاء والمجتمع في المؤسسة.</w:t>
      </w:r>
    </w:p>
    <w:p w:rsidR="004E1ED7" w:rsidRDefault="001F23E4" w:rsidP="00DF5DFA">
      <w:pPr>
        <w:pStyle w:val="ListParagraph"/>
        <w:numPr>
          <w:ilvl w:val="0"/>
          <w:numId w:val="8"/>
        </w:numPr>
        <w:spacing w:line="276" w:lineRule="auto"/>
        <w:jc w:val="both"/>
        <w:rPr>
          <w:rFonts w:ascii="Sakkal Majalla" w:hAnsi="Sakkal Majalla" w:cs="Sakkal Majalla"/>
          <w:sz w:val="32"/>
          <w:szCs w:val="32"/>
        </w:rPr>
      </w:pPr>
      <w:r>
        <w:rPr>
          <w:rFonts w:ascii="Sakkal Majalla" w:hAnsi="Sakkal Majalla" w:cs="Sakkal Majalla"/>
          <w:noProof/>
          <w:sz w:val="32"/>
          <w:szCs w:val="32"/>
        </w:rPr>
        <w:drawing>
          <wp:anchor distT="0" distB="0" distL="114300" distR="114300" simplePos="0" relativeHeight="252808192" behindDoc="0" locked="0" layoutInCell="1" allowOverlap="1" wp14:anchorId="6EF81C73" wp14:editId="213AF13E">
            <wp:simplePos x="0" y="0"/>
            <wp:positionH relativeFrom="column">
              <wp:posOffset>102235</wp:posOffset>
            </wp:positionH>
            <wp:positionV relativeFrom="paragraph">
              <wp:posOffset>351021</wp:posOffset>
            </wp:positionV>
            <wp:extent cx="2189480" cy="2189480"/>
            <wp:effectExtent l="0" t="0" r="0" b="0"/>
            <wp:wrapSquare wrapText="bothSides"/>
            <wp:docPr id="16157754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189480" cy="2189480"/>
                    </a:xfrm>
                    <a:prstGeom prst="rect">
                      <a:avLst/>
                    </a:prstGeom>
                    <a:noFill/>
                    <a:ln>
                      <a:noFill/>
                    </a:ln>
                  </pic:spPr>
                </pic:pic>
              </a:graphicData>
            </a:graphic>
          </wp:anchor>
        </w:drawing>
      </w:r>
      <w:r w:rsidR="004E1ED7" w:rsidRPr="00C97494">
        <w:rPr>
          <w:rFonts w:ascii="Sakkal Majalla" w:hAnsi="Sakkal Majalla" w:cs="Sakkal Majalla"/>
          <w:sz w:val="32"/>
          <w:szCs w:val="32"/>
          <w:rtl/>
        </w:rPr>
        <w:t>إن التزام الموظفين بقواعد السلوك الوظيفي يعزز من سمعتهم المهنية ويخلق ثقافة عمل تحترم القيم الإنسانية والمهنية على حد سواء، مما يجعلها أساساً لتحقيق النجاح الفردي والجماعي.</w:t>
      </w:r>
    </w:p>
    <w:p w:rsidR="001F23E4" w:rsidRPr="00C97494" w:rsidRDefault="001F23E4" w:rsidP="001F23E4">
      <w:pPr>
        <w:pStyle w:val="ListParagraph"/>
        <w:spacing w:line="276" w:lineRule="auto"/>
        <w:ind w:left="360"/>
        <w:jc w:val="center"/>
        <w:rPr>
          <w:rFonts w:ascii="Sakkal Majalla" w:hAnsi="Sakkal Majalla" w:cs="Sakkal Majalla"/>
          <w:sz w:val="32"/>
          <w:szCs w:val="32"/>
          <w:rtl/>
        </w:rPr>
      </w:pPr>
    </w:p>
    <w:tbl>
      <w:tblPr>
        <w:tblStyle w:val="TableGrid2"/>
        <w:tblpPr w:leftFromText="180" w:rightFromText="180" w:vertAnchor="text" w:horzAnchor="margin" w:tblpXSpec="center" w:tblpY="-119"/>
        <w:tblOverlap w:val="never"/>
        <w:bidiVisual/>
        <w:tblW w:w="96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E1ED7" w:rsidRPr="00FD1C94" w:rsidTr="0053146B">
        <w:trPr>
          <w:trHeight w:val="2152"/>
        </w:trPr>
        <w:tc>
          <w:tcPr>
            <w:tcW w:w="2122" w:type="dxa"/>
            <w:tcBorders>
              <w:right w:val="single" w:sz="36" w:space="0" w:color="168489"/>
            </w:tcBorders>
            <w:shd w:val="clear" w:color="auto" w:fill="F2F2F2" w:themeFill="background1" w:themeFillShade="F2"/>
            <w:vAlign w:val="center"/>
          </w:tcPr>
          <w:p w:rsidR="004E1ED7" w:rsidRPr="00FD1C94" w:rsidRDefault="004E1ED7" w:rsidP="0053146B">
            <w:pPr>
              <w:pageBreakBefore/>
              <w:bidi w:val="0"/>
              <w:spacing w:line="240" w:lineRule="auto"/>
              <w:jc w:val="center"/>
              <w:rPr>
                <w:rFonts w:ascii="Adobe Arabic" w:eastAsia="Times New Roman" w:hAnsi="Adobe Arabic" w:cs="Adobe Arabic"/>
                <w:b/>
                <w:bCs/>
                <w:color w:val="168489"/>
                <w:kern w:val="24"/>
                <w:sz w:val="44"/>
                <w:szCs w:val="44"/>
                <w:rtl/>
                <w:lang w:bidi="ar-SY"/>
              </w:rPr>
            </w:pPr>
            <w:bookmarkStart w:id="1" w:name="_Hlk174996026"/>
            <w:r w:rsidRPr="00FD1C94">
              <w:rPr>
                <w:rFonts w:ascii="Adobe Arabic" w:eastAsia="Times New Roman" w:hAnsi="Adobe Arabic" w:cs="Adobe Arabic"/>
                <w:b/>
                <w:bCs/>
                <w:noProof/>
                <w:color w:val="168489"/>
                <w:kern w:val="24"/>
                <w:sz w:val="44"/>
                <w:szCs w:val="44"/>
                <w:rtl/>
              </w:rPr>
              <w:lastRenderedPageBreak/>
              <w:drawing>
                <wp:inline distT="0" distB="0" distL="0" distR="0" wp14:anchorId="46A80704" wp14:editId="23D5C533">
                  <wp:extent cx="485140" cy="485140"/>
                  <wp:effectExtent l="0" t="0" r="0" b="0"/>
                  <wp:docPr id="14" name="Picture 1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4E1ED7" w:rsidRPr="00FD1C94" w:rsidRDefault="004E1ED7" w:rsidP="0053146B">
            <w:pPr>
              <w:spacing w:line="360" w:lineRule="auto"/>
              <w:jc w:val="center"/>
              <w:rPr>
                <w:rFonts w:ascii="Adobe Arabic" w:eastAsia="Times New Roman" w:hAnsi="Adobe Arabic" w:cs="Adobe Arabic"/>
                <w:b/>
                <w:color w:val="168489"/>
                <w:kern w:val="24"/>
                <w:sz w:val="44"/>
                <w:szCs w:val="44"/>
                <w:rtl/>
                <w:lang w:bidi="ar-SY"/>
              </w:rPr>
            </w:pPr>
            <w:r>
              <w:rPr>
                <w:rFonts w:eastAsia="Times New Roman" w:cs="GE Dinar Two Medium"/>
                <w:b/>
                <w:bCs/>
                <w:color w:val="1E3D6A"/>
                <w:kern w:val="24"/>
                <w:sz w:val="36"/>
                <w:szCs w:val="36"/>
                <w:lang w:bidi="ar-SY"/>
              </w:rPr>
              <w:t xml:space="preserve">  </w:t>
            </w:r>
            <w:r w:rsidRPr="00FD1C94">
              <w:rPr>
                <w:rFonts w:eastAsia="Times New Roman" w:cs="GE Dinar Two Medium" w:hint="cs"/>
                <w:b/>
                <w:bCs/>
                <w:color w:val="1E3D6A"/>
                <w:kern w:val="24"/>
                <w:sz w:val="36"/>
                <w:szCs w:val="36"/>
                <w:rtl/>
                <w:lang w:bidi="ar-SY"/>
              </w:rPr>
              <w:t xml:space="preserve"> </w:t>
            </w:r>
            <w:r w:rsidRPr="00FD1C94">
              <w:rPr>
                <w:rFonts w:ascii="Adobe Arabic" w:hAnsi="Adobe Arabic" w:cs="Adobe Arabic" w:hint="cs"/>
                <w:b/>
                <w:color w:val="1E3D6A"/>
                <w:sz w:val="56"/>
                <w:szCs w:val="56"/>
                <w:rtl/>
              </w:rPr>
              <w:t>نشاط</w:t>
            </w:r>
            <w:r w:rsidRPr="00FD1C94">
              <w:rPr>
                <w:rFonts w:ascii="Adobe Arabic" w:eastAsia="Times New Roman" w:hAnsi="Adobe Arabic" w:cs="Adobe Arabic" w:hint="cs"/>
                <w:b/>
                <w:color w:val="168489"/>
                <w:kern w:val="24"/>
                <w:sz w:val="96"/>
                <w:szCs w:val="96"/>
                <w:rtl/>
                <w:lang w:bidi="ar-SY"/>
              </w:rPr>
              <w:t xml:space="preserve"> </w:t>
            </w:r>
          </w:p>
        </w:tc>
        <w:tc>
          <w:tcPr>
            <w:tcW w:w="7506" w:type="dxa"/>
            <w:tcBorders>
              <w:left w:val="single" w:sz="36" w:space="0" w:color="168489"/>
            </w:tcBorders>
            <w:shd w:val="clear" w:color="auto" w:fill="F2F2F2" w:themeFill="background1" w:themeFillShade="F2"/>
          </w:tcPr>
          <w:p w:rsidR="004E1ED7" w:rsidRPr="00FD1C94" w:rsidRDefault="004E1ED7" w:rsidP="0053146B">
            <w:pPr>
              <w:bidi w:val="0"/>
              <w:spacing w:before="240" w:after="240" w:line="240" w:lineRule="auto"/>
              <w:jc w:val="right"/>
              <w:rPr>
                <w:rFonts w:ascii="Adobe Arabic" w:hAnsi="Adobe Arabic" w:cs="Adobe Arabic"/>
                <w:bCs/>
                <w:color w:val="1E3D6A"/>
                <w:sz w:val="36"/>
                <w:szCs w:val="36"/>
                <w:rtl/>
              </w:rPr>
            </w:pPr>
            <w:r w:rsidRPr="00FD1C94">
              <w:rPr>
                <w:rFonts w:ascii="Adobe Arabic" w:hAnsi="Adobe Arabic" w:cs="Adobe Arabic"/>
                <w:bCs/>
                <w:color w:val="1E3D6A"/>
                <w:sz w:val="36"/>
                <w:szCs w:val="36"/>
                <w:rtl/>
              </w:rPr>
              <w:t>نشاط تعارف المشاركين</w:t>
            </w:r>
          </w:p>
          <w:p w:rsidR="004E1ED7" w:rsidRDefault="004E1ED7" w:rsidP="0053146B">
            <w:pPr>
              <w:bidi w:val="0"/>
              <w:spacing w:line="240" w:lineRule="auto"/>
              <w:jc w:val="right"/>
              <w:rPr>
                <w:rFonts w:ascii="Adobe Arabic" w:hAnsi="Adobe Arabic" w:cs="Adobe Arabic"/>
                <w:bCs/>
                <w:color w:val="7A8696"/>
                <w:sz w:val="36"/>
                <w:szCs w:val="36"/>
                <w:rtl/>
              </w:rPr>
            </w:pPr>
            <w:r w:rsidRPr="00FD1C94">
              <w:rPr>
                <w:rFonts w:ascii="Adobe Arabic" w:hAnsi="Adobe Arabic" w:cs="Adobe Arabic"/>
                <w:bCs/>
                <w:color w:val="7A8696"/>
                <w:sz w:val="36"/>
                <w:szCs w:val="36"/>
                <w:rtl/>
              </w:rPr>
              <w:t xml:space="preserve">اسم </w:t>
            </w:r>
            <w:r w:rsidRPr="00FD1C94">
              <w:rPr>
                <w:rFonts w:ascii="Adobe Arabic" w:hAnsi="Adobe Arabic" w:cs="Adobe Arabic"/>
                <w:bCs/>
                <w:color w:val="7A8696"/>
                <w:sz w:val="36"/>
                <w:szCs w:val="36"/>
                <w:rtl/>
                <w:lang w:bidi="ar-SY"/>
              </w:rPr>
              <w:t>ال</w:t>
            </w:r>
            <w:r w:rsidRPr="00FD1C94">
              <w:rPr>
                <w:rFonts w:ascii="Adobe Arabic" w:hAnsi="Adobe Arabic" w:cs="Adobe Arabic"/>
                <w:bCs/>
                <w:color w:val="7A8696"/>
                <w:sz w:val="36"/>
                <w:szCs w:val="36"/>
                <w:rtl/>
              </w:rPr>
              <w:t>نشاط "</w:t>
            </w:r>
            <w:r w:rsidRPr="00D81407">
              <w:rPr>
                <w:rFonts w:ascii="Adobe Arabic" w:hAnsi="Adobe Arabic" w:cs="Adobe Arabic"/>
                <w:bCs/>
                <w:color w:val="7A8696"/>
                <w:sz w:val="36"/>
                <w:szCs w:val="36"/>
                <w:rtl/>
              </w:rPr>
              <w:t xml:space="preserve"> </w:t>
            </w:r>
            <w:r w:rsidRPr="004E1ED7">
              <w:rPr>
                <w:rFonts w:ascii="Adobe Arabic" w:hAnsi="Adobe Arabic" w:cs="Adobe Arabic"/>
                <w:bCs/>
                <w:color w:val="7A8696"/>
                <w:sz w:val="36"/>
                <w:szCs w:val="36"/>
                <w:rtl/>
              </w:rPr>
              <w:t>شبكة التعارف</w:t>
            </w:r>
            <w:r w:rsidRPr="00FD1C94">
              <w:rPr>
                <w:rFonts w:ascii="Adobe Arabic" w:hAnsi="Adobe Arabic" w:cs="Adobe Arabic"/>
                <w:bCs/>
                <w:color w:val="7A8696"/>
                <w:sz w:val="36"/>
                <w:szCs w:val="36"/>
                <w:rtl/>
              </w:rPr>
              <w:t>"</w:t>
            </w:r>
          </w:p>
          <w:p w:rsidR="004E1ED7" w:rsidRPr="00FD1C94" w:rsidRDefault="004E1ED7" w:rsidP="0053146B">
            <w:pPr>
              <w:bidi w:val="0"/>
              <w:spacing w:line="240" w:lineRule="auto"/>
              <w:jc w:val="right"/>
              <w:rPr>
                <w:rFonts w:ascii="Adobe Arabic" w:hAnsi="Adobe Arabic" w:cs="Adobe Arabic"/>
                <w:bCs/>
                <w:color w:val="7A8696"/>
                <w:sz w:val="36"/>
                <w:szCs w:val="36"/>
              </w:rPr>
            </w:pPr>
          </w:p>
          <w:p w:rsidR="004E1ED7" w:rsidRPr="004E1ED7" w:rsidRDefault="004E1ED7" w:rsidP="0053146B">
            <w:pPr>
              <w:rPr>
                <w:rFonts w:ascii="Sakkal Majalla" w:hAnsi="Sakkal Majalla"/>
                <w:color w:val="auto"/>
                <w:sz w:val="32"/>
                <w:szCs w:val="32"/>
                <w:rtl/>
              </w:rPr>
            </w:pPr>
            <w:r w:rsidRPr="00FD1C94">
              <w:rPr>
                <w:rFonts w:ascii="Adobe Arabic" w:hAnsi="Adobe Arabic" w:cs="Adobe Arabic"/>
                <w:bCs/>
                <w:color w:val="7A8696"/>
                <w:sz w:val="36"/>
                <w:szCs w:val="36"/>
                <w:rtl/>
              </w:rPr>
              <w:t>المدة الزمنية:</w:t>
            </w:r>
            <w:r w:rsidRPr="00FD1C94">
              <w:rPr>
                <w:rFonts w:ascii="Adobe Arabic" w:hAnsi="Adobe Arabic" w:cs="Adobe Arabic"/>
                <w:b/>
                <w:color w:val="auto"/>
                <w:sz w:val="36"/>
                <w:szCs w:val="36"/>
                <w:rtl/>
              </w:rPr>
              <w:t xml:space="preserve"> </w:t>
            </w:r>
            <w:r w:rsidRPr="004E1ED7">
              <w:rPr>
                <w:rFonts w:ascii="Adobe Arabic" w:hAnsi="Adobe Arabic" w:cs="Adobe Arabic"/>
                <w:bCs/>
                <w:color w:val="7A8696"/>
                <w:sz w:val="36"/>
                <w:szCs w:val="36"/>
                <w:rtl/>
              </w:rPr>
              <w:t>20-30 دقيقة (حسب عدد المشاركين)</w:t>
            </w:r>
          </w:p>
        </w:tc>
      </w:tr>
    </w:tbl>
    <w:bookmarkEnd w:id="1"/>
    <w:p w:rsidR="00AB5C58" w:rsidRPr="001F23E4" w:rsidRDefault="00AB5C58" w:rsidP="00AB5C58">
      <w:pPr>
        <w:rPr>
          <w:rFonts w:ascii="Sakkal Majalla" w:hAnsi="Sakkal Majalla"/>
          <w:color w:val="C00000"/>
          <w:sz w:val="32"/>
          <w:szCs w:val="32"/>
        </w:rPr>
      </w:pPr>
      <w:r w:rsidRPr="001F23E4">
        <w:rPr>
          <w:rFonts w:ascii="Sakkal Majalla" w:hAnsi="Sakkal Majalla"/>
          <w:color w:val="C00000"/>
          <w:sz w:val="32"/>
          <w:szCs w:val="32"/>
          <w:rtl/>
        </w:rPr>
        <w:t>الهدف:</w:t>
      </w:r>
    </w:p>
    <w:p w:rsidR="00AB5C58" w:rsidRDefault="00AB5C58" w:rsidP="001F23E4">
      <w:pPr>
        <w:rPr>
          <w:rFonts w:ascii="Sakkal Majalla" w:hAnsi="Sakkal Majalla"/>
          <w:sz w:val="32"/>
          <w:szCs w:val="32"/>
        </w:rPr>
      </w:pPr>
      <w:r>
        <w:rPr>
          <w:rFonts w:ascii="Sakkal Majalla" w:hAnsi="Sakkal Majalla"/>
          <w:sz w:val="32"/>
          <w:szCs w:val="32"/>
          <w:rtl/>
        </w:rPr>
        <w:t>التعرف على المشاركين وبناء علاقات مهنية بينهم، بالإضافة إلى كسر الجليد وخلق بيئة مريحة للتفاعل خلال البرنامج التدريبي.</w:t>
      </w:r>
    </w:p>
    <w:p w:rsidR="00AB5C58" w:rsidRPr="001E5A35" w:rsidRDefault="001E5A35" w:rsidP="001E5A35">
      <w:pPr>
        <w:ind w:left="-897"/>
        <w:rPr>
          <w:rFonts w:ascii="Sakkal Majalla" w:hAnsi="Sakkal Majalla"/>
          <w:sz w:val="32"/>
          <w:szCs w:val="32"/>
        </w:rPr>
      </w:pPr>
      <w:r>
        <w:rPr>
          <w:noProof/>
        </w:rPr>
        <mc:AlternateContent>
          <mc:Choice Requires="wps">
            <w:drawing>
              <wp:inline distT="0" distB="0" distL="0" distR="0" wp14:anchorId="55FC18E7" wp14:editId="43544B2E">
                <wp:extent cx="6728460" cy="5359400"/>
                <wp:effectExtent l="0" t="0" r="152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8460" cy="5359400"/>
                        </a:xfrm>
                        <a:prstGeom prst="roundRect">
                          <a:avLst>
                            <a:gd name="adj" fmla="val 16667"/>
                          </a:avLst>
                        </a:prstGeom>
                        <a:solidFill>
                          <a:srgbClr val="EAF4E4"/>
                        </a:solidFill>
                        <a:ln w="12700">
                          <a:solidFill>
                            <a:schemeClr val="accent6"/>
                          </a:solidFill>
                          <a:miter lim="800000"/>
                          <a:headEnd/>
                          <a:tailEnd/>
                        </a:ln>
                      </wps:spPr>
                      <wps:txbx>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id="Rectangle: Rounded Corners 1815" o:spid="_x0000_s1082" style="width:529.8pt;height:42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" fillcolor="#eaf4e4" strokecolor="#70ad47 [3209]" strokeweight="1pt">
                <v:stroke joinstyle="miter"/>
                <v:textbox inset="0,3mm,0">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v:textbox>
                <w10:wrap anchorx="page"/>
                <w10:anchorlock/>
              </v:roundrect>
            </w:pict>
          </mc:Fallback>
        </mc:AlternateContent>
      </w:r>
    </w:p>
    <w:p w:rsidR="00916BB1" w:rsidRPr="001F23E4" w:rsidRDefault="00B06506" w:rsidP="001E5A35">
      <w:pPr>
        <w:pStyle w:val="ListParagraph"/>
        <w:spacing w:line="276" w:lineRule="auto"/>
        <w:ind w:left="95"/>
        <w:jc w:val="center"/>
        <w:rPr>
          <w:rFonts w:ascii="Sakkal Majalla" w:hAnsi="Sakkal Majalla" w:cs="Sakkal Majalla"/>
          <w:sz w:val="32"/>
          <w:szCs w:val="32"/>
          <w:rtl/>
        </w:rPr>
      </w:pPr>
      <w:r>
        <w:rPr>
          <w:noProof/>
        </w:rPr>
        <w:drawing>
          <wp:anchor distT="0" distB="0" distL="114300" distR="114300" simplePos="0" relativeHeight="252809216" behindDoc="0" locked="0" layoutInCell="1" allowOverlap="1" wp14:anchorId="3DFFCAC7" wp14:editId="19131A20">
            <wp:simplePos x="0" y="0"/>
            <wp:positionH relativeFrom="column">
              <wp:posOffset>2238375</wp:posOffset>
            </wp:positionH>
            <wp:positionV relativeFrom="paragraph">
              <wp:posOffset>154305</wp:posOffset>
            </wp:positionV>
            <wp:extent cx="1180465" cy="1180465"/>
            <wp:effectExtent l="0" t="0" r="635" b="635"/>
            <wp:wrapNone/>
            <wp:docPr id="1266653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53524" name=""/>
                    <pic:cNvPicPr/>
                  </pic:nvPicPr>
                  <pic:blipFill>
                    <a:blip r:embed="rId75">
                      <a:extLst>
                        <a:ext uri="{28A0092B-C50C-407E-A947-70E740481C1C}">
                          <a14:useLocalDpi xmlns:a14="http://schemas.microsoft.com/office/drawing/2010/main" val="0"/>
                        </a:ext>
                      </a:extLst>
                    </a:blip>
                    <a:stretch>
                      <a:fillRect/>
                    </a:stretch>
                  </pic:blipFill>
                  <pic:spPr>
                    <a:xfrm>
                      <a:off x="0" y="0"/>
                      <a:ext cx="1180465" cy="1180465"/>
                    </a:xfrm>
                    <a:prstGeom prst="rect">
                      <a:avLst/>
                    </a:prstGeom>
                  </pic:spPr>
                </pic:pic>
              </a:graphicData>
            </a:graphic>
            <wp14:sizeRelH relativeFrom="page">
              <wp14:pctWidth>0</wp14:pctWidth>
            </wp14:sizeRelH>
            <wp14:sizeRelV relativeFrom="page">
              <wp14:pctHeight>0</wp14:pctHeight>
            </wp14:sizeRelV>
          </wp:anchor>
        </w:drawing>
      </w:r>
    </w:p>
    <w:p w:rsidR="003E3B8E" w:rsidRDefault="003E3B8E" w:rsidP="001F23E4">
      <w:pPr>
        <w:pageBreakBefore/>
        <w:rPr>
          <w:rFonts w:ascii="Sakkal Majalla" w:hAnsi="Sakkal Majalla"/>
          <w:sz w:val="32"/>
          <w:szCs w:val="32"/>
        </w:rPr>
      </w:pPr>
      <w:r>
        <w:rPr>
          <w:noProof/>
        </w:rPr>
        <w:lastRenderedPageBreak/>
        <mc:AlternateContent>
          <mc:Choice Requires="wpg">
            <w:drawing>
              <wp:inline distT="0" distB="0" distL="0" distR="0" wp14:anchorId="7DCD70F6" wp14:editId="1C8134DD">
                <wp:extent cx="5731510" cy="895350"/>
                <wp:effectExtent l="0" t="0" r="21590" b="19050"/>
                <wp:docPr id="157763038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804841550"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223850991" name="مجموعة 39"/>
                        <wpg:cNvGrpSpPr>
                          <a:grpSpLocks/>
                        </wpg:cNvGrpSpPr>
                        <wpg:grpSpPr bwMode="auto">
                          <a:xfrm>
                            <a:off x="0" y="0"/>
                            <a:ext cx="57315" cy="8953"/>
                            <a:chOff x="0" y="0"/>
                            <a:chExt cx="58781" cy="9188"/>
                          </a:xfrm>
                        </wpg:grpSpPr>
                        <wpg:grpSp>
                          <wpg:cNvPr id="402272299" name="مجموعة 40"/>
                          <wpg:cNvGrpSpPr>
                            <a:grpSpLocks/>
                          </wpg:cNvGrpSpPr>
                          <wpg:grpSpPr bwMode="auto">
                            <a:xfrm>
                              <a:off x="0" y="0"/>
                              <a:ext cx="58781" cy="9188"/>
                              <a:chOff x="0" y="0"/>
                              <a:chExt cx="62403" cy="9190"/>
                            </a:xfrm>
                          </wpg:grpSpPr>
                          <wpg:grpSp>
                            <wpg:cNvPr id="1072228962" name="مجموعة 41"/>
                            <wpg:cNvGrpSpPr>
                              <a:grpSpLocks/>
                            </wpg:cNvGrpSpPr>
                            <wpg:grpSpPr bwMode="auto">
                              <a:xfrm>
                                <a:off x="0" y="1692"/>
                                <a:ext cx="54330" cy="5806"/>
                                <a:chOff x="0" y="1692"/>
                                <a:chExt cx="54330" cy="5806"/>
                              </a:xfrm>
                            </wpg:grpSpPr>
                            <wps:wsp>
                              <wps:cNvPr id="57116501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793573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13567755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2969546"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تعريف السلوك الوظيفي</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DCD70F6" id="_x0000_s10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XAsxbnwcAAK0a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10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">
                  <v:imagedata r:id="rId72" o:title=""/>
                </v:shape>
                <v:group id="مجموعة 39" o:spid="_x0000_s10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">
                  <v:group id="مجموعة 40" o:spid="_x0000_s10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">
                    <v:group id="مجموعة 41" o:spid="_x0000_s10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">
                      <v:shape id="شكل حر 42" o:spid="_x0000_s10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" fillcolor="#168489" stroked="f" strokeweight="1pt">
                        <v:stroke joinstyle="miter"/>
                      </v:roundrect>
                    </v:group>
                    <v:oval id="شكل بيضاوي 44" o:spid="_x0000_s10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" filled="f" strokecolor="#a5a5a5 [2092]" strokeweight="1pt">
                      <v:stroke joinstyle="miter"/>
                    </v:oval>
                  </v:group>
                  <v:shape id="مربع نص 41" o:spid="_x0000_s1091"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" filled="f" stroked="f">
                    <v:textbox style="mso-fit-shape-to-text:t">
                      <w:txbxContent>
                        <w:p w14:paraId="07922A91" w14:textId="6C3EF5F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تعريف </w:t>
                          </w:r>
                          <w:r w:rsidRPr="000D578D">
                            <w:rPr>
                              <w:rFonts w:eastAsia="Calibri" w:hAnsi="Adobe Arabic" w:cs="Adobe Arabic"/>
                              <w:b/>
                              <w:bCs/>
                              <w:color w:val="FFFFFF"/>
                              <w:kern w:val="24"/>
                              <w:sz w:val="36"/>
                              <w:szCs w:val="36"/>
                              <w:rtl/>
                              <w:lang w:bidi="ar-EG"/>
                            </w:rPr>
                            <w:t>السلوك الوظيفي</w:t>
                          </w:r>
                        </w:p>
                      </w:txbxContent>
                    </v:textbox>
                  </v:shape>
                </v:group>
                <w10:anchorlock/>
              </v:group>
            </w:pict>
          </mc:Fallback>
        </mc:AlternateContent>
      </w:r>
    </w:p>
    <w:p w:rsidR="003E3B8E" w:rsidRPr="00D1678E" w:rsidRDefault="000D578D" w:rsidP="00D1678E">
      <w:pPr>
        <w:rPr>
          <w:rFonts w:ascii="Sakkal Majalla" w:hAnsi="Sakkal Majalla"/>
          <w:sz w:val="32"/>
          <w:szCs w:val="32"/>
        </w:rPr>
      </w:pPr>
      <w:r w:rsidRPr="00E42DAD">
        <w:rPr>
          <w:rFonts w:ascii="Adobe Arabic" w:hAnsi="Adobe Arabic" w:cs="Adobe Arabic"/>
          <w:noProof/>
          <w:color w:val="1E3D6A"/>
          <w:sz w:val="36"/>
          <w:szCs w:val="36"/>
        </w:rPr>
        <mc:AlternateContent>
          <mc:Choice Requires="wpg">
            <w:drawing>
              <wp:anchor distT="0" distB="0" distL="114300" distR="114300" simplePos="0" relativeHeight="252806144" behindDoc="0" locked="0" layoutInCell="1" allowOverlap="1" wp14:anchorId="38392B94" wp14:editId="6485CB4C">
                <wp:simplePos x="0" y="0"/>
                <wp:positionH relativeFrom="column">
                  <wp:posOffset>4945380</wp:posOffset>
                </wp:positionH>
                <wp:positionV relativeFrom="paragraph">
                  <wp:posOffset>1905</wp:posOffset>
                </wp:positionV>
                <wp:extent cx="784860" cy="638175"/>
                <wp:effectExtent l="0" t="0" r="2540" b="22860"/>
                <wp:wrapSquare wrapText="bothSides"/>
                <wp:docPr id="175044319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687891334" name="Picture 687891334" descr="Problem "/>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75010529" name="Rectangle: Rounded Corners 1175010529"/>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5545A5E" id="Group 29" o:spid="_x0000_s1026" style="position:absolute;margin-left:389.4pt;margin-top:.15pt;width:61.8pt;height:50.25pt;z-index:252806144;mso-width-relative:margin;mso-height-relative:margin"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&#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">
                <v:shape id="Picture 687891334"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">
                  <v:imagedata r:id="rId76" o:title="Problem "/>
                </v:shape>
                <v:roundrect id="Rectangle: Rounded Corners 117501052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" fillcolor="#168489" strokecolor="#168489" strokeweight="1pt">
                  <v:stroke joinstyle="miter"/>
                </v:roundrect>
                <w10:wrap type="square"/>
              </v:group>
            </w:pict>
          </mc:Fallback>
        </mc:AlternateContent>
      </w:r>
      <w:r w:rsidR="00AB5C58">
        <w:rPr>
          <w:rFonts w:ascii="Sakkal Majalla" w:hAnsi="Sakkal Majalla"/>
          <w:sz w:val="32"/>
          <w:szCs w:val="32"/>
          <w:rtl/>
        </w:rPr>
        <w:t>يُشير السلوك الوظيفي إلى مجموعة الأنماط والسلوكيات التي يُظهرها الفرد في بيئة العمل، والتي تؤثر على أدائه المهني وعلاقاته مع زملائه ورؤسائه. يتضمن السلوك الوظيفي مجموعة من العوامل المرتبطة بكيفية تفاعل الشخص مع المهام الموكلة إليه، وكيفية تعامله مع الآخرين في مكان العمل، ومدى التزامه بالقواعد والقيم التنظيمية.</w:t>
      </w:r>
    </w:p>
    <w:p w:rsidR="00AB5C58" w:rsidRDefault="00B06506" w:rsidP="00AB5C58">
      <w:pPr>
        <w:rPr>
          <w:rFonts w:ascii="Sakkal Majalla" w:hAnsi="Sakkal Majalla"/>
          <w:b/>
          <w:bCs/>
          <w:color w:val="C00000"/>
          <w:sz w:val="32"/>
          <w:szCs w:val="32"/>
        </w:rPr>
      </w:pPr>
      <w:hyperlink r:id="rId77" w:history="1">
        <w:r w:rsidR="00AB5C58" w:rsidRPr="00B06506">
          <w:rPr>
            <w:rStyle w:val="Hyperlink"/>
            <w:rFonts w:ascii="Sakkal Majalla" w:hAnsi="Sakkal Majalla"/>
            <w:b/>
            <w:bCs/>
            <w:sz w:val="32"/>
            <w:szCs w:val="32"/>
            <w:rtl/>
          </w:rPr>
          <w:t>السلوك الوظيفي يمكن أن يشمل:</w:t>
        </w:r>
      </w:hyperlink>
    </w:p>
    <w:p w:rsidR="00916BB1" w:rsidRPr="00D1678E" w:rsidRDefault="00916BB1" w:rsidP="00916BB1">
      <w:pPr>
        <w:jc w:val="center"/>
        <w:rPr>
          <w:rFonts w:ascii="Sakkal Majalla" w:hAnsi="Sakkal Majalla"/>
          <w:b/>
          <w:bCs/>
          <w:color w:val="C00000"/>
          <w:sz w:val="32"/>
          <w:szCs w:val="32"/>
        </w:rPr>
      </w:pPr>
      <w:r w:rsidRPr="00916BB1">
        <w:rPr>
          <w:rFonts w:ascii="Sakkal Majalla" w:hAnsi="Sakkal Majalla"/>
          <w:b/>
          <w:bCs/>
          <w:noProof/>
          <w:color w:val="C00000"/>
          <w:sz w:val="32"/>
          <w:szCs w:val="32"/>
        </w:rPr>
        <mc:AlternateContent>
          <mc:Choice Requires="wpg">
            <w:drawing>
              <wp:inline distT="0" distB="0" distL="0" distR="0" wp14:anchorId="151B3EF3" wp14:editId="769ADC3B">
                <wp:extent cx="4614025" cy="3321515"/>
                <wp:effectExtent l="0" t="0" r="0" b="0"/>
                <wp:docPr id="113" name="Group 1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4A6F6DE-E5E6-06BF-506B-F968CE9D3248}"/>
                    </a:ext>
                  </a:extLst>
                </wp:docPr>
                <wp:cNvGraphicFramePr/>
                <a:graphic xmlns:a="http://schemas.openxmlformats.org/drawingml/2006/main">
                  <a:graphicData uri="http://schemas.microsoft.com/office/word/2010/wordprocessingGroup">
                    <wpg:wgp>
                      <wpg:cNvGrpSpPr/>
                      <wpg:grpSpPr>
                        <a:xfrm>
                          <a:off x="0" y="0"/>
                          <a:ext cx="4614025" cy="3321515"/>
                          <a:chOff x="0" y="0"/>
                          <a:chExt cx="7330206" cy="5277481"/>
                        </a:xfrm>
                      </wpg:grpSpPr>
                      <wpg:grpSp>
                        <wpg:cNvPr id="1855810213" name="Group 18558102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CCF1C27-A66E-5CE8-47C1-DC71E3312825}"/>
                            </a:ext>
                          </a:extLst>
                        </wpg:cNvPr>
                        <wpg:cNvGrpSpPr/>
                        <wpg:grpSpPr>
                          <a:xfrm>
                            <a:off x="4105873" y="0"/>
                            <a:ext cx="3224333" cy="2709344"/>
                            <a:chOff x="4105873" y="0"/>
                            <a:chExt cx="3224333" cy="2709344"/>
                          </a:xfrm>
                        </wpg:grpSpPr>
                        <wps:wsp>
                          <wps:cNvPr id="408282280"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59A83-AF84-933B-E572-E64D1314A52C}"/>
                              </a:ext>
                            </a:extLst>
                          </wps:cNvPr>
                          <wps:cNvSpPr/>
                          <wps:spPr>
                            <a:xfrm>
                              <a:off x="4782385"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2E6D70"/>
                            </a:solidFill>
                            <a:ln w="12700">
                              <a:miter lim="400000"/>
                            </a:ln>
                          </wps:spPr>
                          <wps:bodyPr lIns="28575" tIns="28575" rIns="28575" bIns="28575" anchor="ctr"/>
                        </wps:wsp>
                        <wps:wsp>
                          <wps:cNvPr id="53795726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EF332A-EA9B-5FB0-5FB7-5FCE1B7CE6C4}"/>
                              </a:ext>
                            </a:extLst>
                          </wps:cNvPr>
                          <wps:cNvSpPr/>
                          <wps:spPr>
                            <a:xfrm>
                              <a:off x="4966264"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3D8E92"/>
                            </a:solidFill>
                            <a:ln w="12700">
                              <a:miter lim="400000"/>
                            </a:ln>
                          </wps:spPr>
                          <wps:bodyPr lIns="28575" tIns="28575" rIns="28575" bIns="28575" anchor="ctr"/>
                        </wps:wsp>
                        <wps:wsp>
                          <wps:cNvPr id="154000117" name="TextBox 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6D82E9-C1DD-44C3-A73E-D1BA8E7754C3}"/>
                              </a:ext>
                            </a:extLst>
                          </wps:cNvPr>
                          <wps:cNvSpPr txBox="1"/>
                          <wps:spPr>
                            <a:xfrm>
                              <a:off x="4105873" y="2056638"/>
                              <a:ext cx="2303795" cy="652706"/>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الالتزام بالمواعيد</w:t>
                                </w:r>
                              </w:p>
                            </w:txbxContent>
                          </wps:txbx>
                          <wps:bodyPr wrap="square">
                            <a:noAutofit/>
                          </wps:bodyPr>
                        </wps:wsp>
                        <wps:wsp>
                          <wps:cNvPr id="1182900812" name="TextBox 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3A3E05-1CB1-0EC9-A6CE-269A676DF242}"/>
                              </a:ext>
                            </a:extLst>
                          </wps:cNvPr>
                          <wps:cNvSpPr txBox="1"/>
                          <wps:spPr>
                            <a:xfrm>
                              <a:off x="5537793" y="437481"/>
                              <a:ext cx="871882"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01</w:t>
                                </w:r>
                              </w:p>
                            </w:txbxContent>
                          </wps:txbx>
                          <wps:bodyPr wrap="square" rtlCol="0">
                            <a:noAutofit/>
                          </wps:bodyPr>
                        </wps:wsp>
                      </wpg:grpSp>
                      <wpg:grpSp>
                        <wpg:cNvPr id="1133830682" name="Group 113383068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CEBF6B-6DF4-5633-BABC-1EDED9B29064}"/>
                            </a:ext>
                          </a:extLst>
                        </wpg:cNvPr>
                        <wpg:cNvGrpSpPr/>
                        <wpg:grpSpPr>
                          <a:xfrm>
                            <a:off x="2037507" y="0"/>
                            <a:ext cx="3452094" cy="2703645"/>
                            <a:chOff x="2037507" y="0"/>
                            <a:chExt cx="3452094" cy="2703645"/>
                          </a:xfrm>
                        </wpg:grpSpPr>
                        <wps:wsp>
                          <wps:cNvPr id="128375965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C6EB7E-E04B-C99C-E4F1-4C6C4A086723}"/>
                              </a:ext>
                            </a:extLst>
                          </wps:cNvPr>
                          <wps:cNvSpPr/>
                          <wps:spPr>
                            <a:xfrm>
                              <a:off x="2941780"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C48C00"/>
                            </a:solidFill>
                            <a:ln w="12700">
                              <a:miter lim="400000"/>
                            </a:ln>
                          </wps:spPr>
                          <wps:bodyPr lIns="28575" tIns="28575" rIns="28575" bIns="28575" anchor="ctr"/>
                        </wps:wsp>
                        <wps:wsp>
                          <wps:cNvPr id="1362418886"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4AEAC6A-3783-ED18-F118-8294D0A0BCEC}"/>
                              </a:ext>
                            </a:extLst>
                          </wps:cNvPr>
                          <wps:cNvSpPr/>
                          <wps:spPr>
                            <a:xfrm>
                              <a:off x="3125661"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FFCC66"/>
                            </a:solidFill>
                            <a:ln w="12700">
                              <a:miter lim="400000"/>
                            </a:ln>
                          </wps:spPr>
                          <wps:bodyPr lIns="28575" tIns="28575" rIns="28575" bIns="28575" anchor="ctr"/>
                        </wps:wsp>
                        <wps:wsp>
                          <wps:cNvPr id="970149357" name="TextBox 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3B3C93-1BDF-024D-E6D2-EA4121A38E49}"/>
                              </a:ext>
                            </a:extLst>
                          </wps:cNvPr>
                          <wps:cNvSpPr txBox="1"/>
                          <wps:spPr>
                            <a:xfrm>
                              <a:off x="2037507" y="2050937"/>
                              <a:ext cx="2011173" cy="652708"/>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الانضباط</w:t>
                                </w:r>
                              </w:p>
                            </w:txbxContent>
                          </wps:txbx>
                          <wps:bodyPr wrap="square">
                            <a:noAutofit/>
                          </wps:bodyPr>
                        </wps:wsp>
                        <wps:wsp>
                          <wps:cNvPr id="1690995998" name="TextBox 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EA570C-E186-B556-98C8-257EFC133B08}"/>
                              </a:ext>
                            </a:extLst>
                          </wps:cNvPr>
                          <wps:cNvSpPr txBox="1"/>
                          <wps:spPr>
                            <a:xfrm>
                              <a:off x="3554675" y="437482"/>
                              <a:ext cx="959836"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02</w:t>
                                </w:r>
                              </w:p>
                            </w:txbxContent>
                          </wps:txbx>
                          <wps:bodyPr wrap="square" rtlCol="0">
                            <a:noAutofit/>
                          </wps:bodyPr>
                        </wps:wsp>
                      </wpg:grpSp>
                      <wpg:grpSp>
                        <wpg:cNvPr id="975705435" name="Group 9757054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C6378A-E3C3-43D5-9226-52068D20D233}"/>
                            </a:ext>
                          </a:extLst>
                        </wpg:cNvPr>
                        <wpg:cNvGrpSpPr/>
                        <wpg:grpSpPr>
                          <a:xfrm>
                            <a:off x="688927" y="0"/>
                            <a:ext cx="2960071" cy="2710215"/>
                            <a:chOff x="688927" y="0"/>
                            <a:chExt cx="2960071" cy="2710215"/>
                          </a:xfrm>
                        </wpg:grpSpPr>
                        <wps:wsp>
                          <wps:cNvPr id="354908118"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CE1450-7EAA-96EC-08EE-7449766481E8}"/>
                              </a:ext>
                            </a:extLst>
                          </wps:cNvPr>
                          <wps:cNvSpPr/>
                          <wps:spPr>
                            <a:xfrm>
                              <a:off x="1101177" y="0"/>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3D8E92"/>
                            </a:solidFill>
                            <a:ln w="12700">
                              <a:miter lim="400000"/>
                            </a:ln>
                          </wps:spPr>
                          <wps:bodyPr lIns="28575" tIns="28575" rIns="28575" bIns="28575" anchor="ctr"/>
                        </wps:wsp>
                        <wps:wsp>
                          <wps:cNvPr id="198065270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3EBA282-F889-8B48-1C6D-5C859B30FCC3}"/>
                              </a:ext>
                            </a:extLst>
                          </wps:cNvPr>
                          <wps:cNvSpPr/>
                          <wps:spPr>
                            <a:xfrm>
                              <a:off x="1285057" y="302861"/>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6CB4B8"/>
                            </a:solidFill>
                            <a:ln w="12700">
                              <a:miter lim="400000"/>
                            </a:ln>
                          </wps:spPr>
                          <wps:bodyPr lIns="28575" tIns="28575" rIns="28575" bIns="28575" anchor="ctr"/>
                        </wps:wsp>
                        <wps:wsp>
                          <wps:cNvPr id="93849514" name="TextBox 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5365A2-7206-7E7D-0A64-E4AC6D45CE4E}"/>
                              </a:ext>
                            </a:extLst>
                          </wps:cNvPr>
                          <wps:cNvSpPr txBox="1"/>
                          <wps:spPr>
                            <a:xfrm>
                              <a:off x="688927" y="2057508"/>
                              <a:ext cx="1251814"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التعاون</w:t>
                                </w:r>
                              </w:p>
                            </w:txbxContent>
                          </wps:txbx>
                          <wps:bodyPr wrap="square">
                            <a:noAutofit/>
                          </wps:bodyPr>
                        </wps:wsp>
                        <wps:wsp>
                          <wps:cNvPr id="998081983" name="TextBox 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E03760-FD7F-EFC4-1D3E-7D8874EED173}"/>
                              </a:ext>
                            </a:extLst>
                          </wps:cNvPr>
                          <wps:cNvSpPr txBox="1"/>
                          <wps:spPr>
                            <a:xfrm>
                              <a:off x="1696502" y="426637"/>
                              <a:ext cx="962387"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03</w:t>
                                </w:r>
                              </w:p>
                            </w:txbxContent>
                          </wps:txbx>
                          <wps:bodyPr wrap="square" rtlCol="0">
                            <a:noAutofit/>
                          </wps:bodyPr>
                        </wps:wsp>
                      </wpg:grpSp>
                      <wpg:grpSp>
                        <wpg:cNvPr id="699729298" name="Group 6997292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0656487-69EC-6DDA-1106-3ADF61E1295B}"/>
                            </a:ext>
                          </a:extLst>
                        </wpg:cNvPr>
                        <wpg:cNvGrpSpPr/>
                        <wpg:grpSpPr>
                          <a:xfrm>
                            <a:off x="3648983" y="2567663"/>
                            <a:ext cx="3162231" cy="2706612"/>
                            <a:chOff x="3648983" y="2567663"/>
                            <a:chExt cx="3162231" cy="2706612"/>
                          </a:xfrm>
                        </wpg:grpSpPr>
                        <wps:wsp>
                          <wps:cNvPr id="761663792"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0DB473-E45E-4078-420D-7D5E61574F8D}"/>
                              </a:ext>
                            </a:extLst>
                          </wps:cNvPr>
                          <wps:cNvSpPr/>
                          <wps:spPr>
                            <a:xfrm>
                              <a:off x="4263393" y="2567663"/>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chemeClr val="bg1">
                                <a:lumMod val="75000"/>
                              </a:schemeClr>
                            </a:solidFill>
                            <a:ln w="12700">
                              <a:miter lim="400000"/>
                            </a:ln>
                          </wps:spPr>
                          <wps:bodyPr lIns="28575" tIns="28575" rIns="28575" bIns="28575" anchor="ctr"/>
                        </wps:wsp>
                        <wps:wsp>
                          <wps:cNvPr id="143851697"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8866DC-90BA-A6B9-DB58-5C4304AB48BD}"/>
                              </a:ext>
                            </a:extLst>
                          </wps:cNvPr>
                          <wps:cNvSpPr/>
                          <wps:spPr>
                            <a:xfrm>
                              <a:off x="4447272" y="2870524"/>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chemeClr val="bg1">
                                <a:lumMod val="85000"/>
                              </a:schemeClr>
                            </a:solidFill>
                            <a:ln w="12700">
                              <a:miter lim="400000"/>
                            </a:ln>
                          </wps:spPr>
                          <wps:bodyPr lIns="28575" tIns="28575" rIns="28575" bIns="28575" anchor="ctr"/>
                        </wps:wsp>
                        <wps:wsp>
                          <wps:cNvPr id="1134406307" name="TextBox 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01947A-AC34-81D0-39D2-3766612FBCAC}"/>
                              </a:ext>
                            </a:extLst>
                          </wps:cNvPr>
                          <wps:cNvSpPr txBox="1"/>
                          <wps:spPr>
                            <a:xfrm>
                              <a:off x="3648983" y="4621567"/>
                              <a:ext cx="1692825" cy="652708"/>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الإيجابية</w:t>
                                </w:r>
                              </w:p>
                            </w:txbxContent>
                          </wps:txbx>
                          <wps:bodyPr wrap="square">
                            <a:noAutofit/>
                          </wps:bodyPr>
                        </wps:wsp>
                        <wps:wsp>
                          <wps:cNvPr id="1106305327" name="TextBox 1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3A4837-1D63-FCCA-EF9C-DBD503F3A679}"/>
                              </a:ext>
                            </a:extLst>
                          </wps:cNvPr>
                          <wps:cNvSpPr txBox="1"/>
                          <wps:spPr>
                            <a:xfrm>
                              <a:off x="4859363" y="3004442"/>
                              <a:ext cx="1012097" cy="742433"/>
                            </a:xfrm>
                            <a:prstGeom prst="rect">
                              <a:avLst/>
                            </a:prstGeom>
                            <a:noFill/>
                          </wps:spPr>
                          <wps:txbx>
                            <w:txbxContent>
                              <w:p w:rsidR="00916BB1" w:rsidRDefault="00916BB1" w:rsidP="00916BB1">
                                <w:pPr>
                                  <w:bidi w:val="0"/>
                                  <w:textAlignment w:val="baseline"/>
                                  <w:rPr>
                                    <w:rFonts w:ascii="Montserrat Black" w:hAnsi="Montserrat Black" w:cstheme="minorBidi"/>
                                    <w:kern w:val="24"/>
                                    <w:sz w:val="36"/>
                                    <w:szCs w:val="36"/>
                                  </w:rPr>
                                </w:pPr>
                                <w:r>
                                  <w:rPr>
                                    <w:rFonts w:ascii="Montserrat Black" w:hAnsi="Montserrat Black" w:cstheme="minorBidi"/>
                                    <w:kern w:val="24"/>
                                    <w:sz w:val="36"/>
                                    <w:szCs w:val="36"/>
                                  </w:rPr>
                                  <w:t>04</w:t>
                                </w:r>
                              </w:p>
                            </w:txbxContent>
                          </wps:txbx>
                          <wps:bodyPr wrap="square" rtlCol="0">
                            <a:noAutofit/>
                          </wps:bodyPr>
                        </wps:wsp>
                      </wpg:grpSp>
                      <wpg:grpSp>
                        <wpg:cNvPr id="1240767322" name="Group 12407673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61121D-FCBB-6AF9-7E7A-93115FA1D87E}"/>
                            </a:ext>
                          </a:extLst>
                        </wpg:cNvPr>
                        <wpg:cNvGrpSpPr/>
                        <wpg:grpSpPr>
                          <a:xfrm>
                            <a:off x="2101177" y="2567663"/>
                            <a:ext cx="2847401" cy="2709818"/>
                            <a:chOff x="2101177" y="2567663"/>
                            <a:chExt cx="2847401" cy="2709818"/>
                          </a:xfrm>
                        </wpg:grpSpPr>
                        <wps:wsp>
                          <wps:cNvPr id="486872759"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1AF3A1-92BD-3A23-2EEC-30691853AB92}"/>
                              </a:ext>
                            </a:extLst>
                          </wps:cNvPr>
                          <wps:cNvSpPr/>
                          <wps:spPr>
                            <a:xfrm>
                              <a:off x="2400757" y="2567663"/>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2E6D70"/>
                            </a:solidFill>
                            <a:ln w="12700">
                              <a:miter lim="400000"/>
                            </a:ln>
                          </wps:spPr>
                          <wps:bodyPr lIns="28575" tIns="28575" rIns="28575" bIns="28575" anchor="ctr"/>
                        </wps:wsp>
                        <wps:wsp>
                          <wps:cNvPr id="2102807072"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97D4E7-9531-D805-A64B-53611DFAC69F}"/>
                              </a:ext>
                            </a:extLst>
                          </wps:cNvPr>
                          <wps:cNvSpPr/>
                          <wps:spPr>
                            <a:xfrm>
                              <a:off x="2584636" y="2870524"/>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3D8E92"/>
                            </a:solidFill>
                            <a:ln w="12700">
                              <a:miter lim="400000"/>
                            </a:ln>
                          </wps:spPr>
                          <wps:bodyPr lIns="28575" tIns="28575" rIns="28575" bIns="28575" anchor="ctr"/>
                        </wps:wsp>
                        <wps:wsp>
                          <wps:cNvPr id="1139010068" name="TextBox 1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006DC76-6D4A-3F30-976D-3D456FBAB0AD}"/>
                              </a:ext>
                            </a:extLst>
                          </wps:cNvPr>
                          <wps:cNvSpPr txBox="1"/>
                          <wps:spPr>
                            <a:xfrm>
                              <a:off x="2101177" y="4624774"/>
                              <a:ext cx="1184382"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المرونة</w:t>
                                </w:r>
                              </w:p>
                            </w:txbxContent>
                          </wps:txbx>
                          <wps:bodyPr wrap="square">
                            <a:noAutofit/>
                          </wps:bodyPr>
                        </wps:wsp>
                        <wps:wsp>
                          <wps:cNvPr id="988882140" name="TextBox 1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8B3050-B74B-907D-BA65-27299193608E}"/>
                              </a:ext>
                            </a:extLst>
                          </wps:cNvPr>
                          <wps:cNvSpPr txBox="1"/>
                          <wps:spPr>
                            <a:xfrm>
                              <a:off x="3156227" y="3004442"/>
                              <a:ext cx="871881"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05</w:t>
                                </w:r>
                              </w:p>
                            </w:txbxContent>
                          </wps:txbx>
                          <wps:bodyPr wrap="square" rtlCol="0">
                            <a:noAutofit/>
                          </wps:bodyPr>
                        </wps:wsp>
                      </wpg:grpSp>
                      <wpg:grpSp>
                        <wpg:cNvPr id="792852333" name="Group 7928523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3D8BDA-EBF6-51A6-6402-45E2132B1F37}"/>
                            </a:ext>
                          </a:extLst>
                        </wpg:cNvPr>
                        <wpg:cNvGrpSpPr/>
                        <wpg:grpSpPr>
                          <a:xfrm>
                            <a:off x="0" y="2570772"/>
                            <a:ext cx="3114514" cy="2703600"/>
                            <a:chOff x="0" y="2570772"/>
                            <a:chExt cx="3114514" cy="2703600"/>
                          </a:xfrm>
                        </wpg:grpSpPr>
                        <wps:wsp>
                          <wps:cNvPr id="2095913808"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46B327-F13D-CDBF-14BE-7D222EFCC0BA}"/>
                              </a:ext>
                            </a:extLst>
                          </wps:cNvPr>
                          <wps:cNvSpPr/>
                          <wps:spPr>
                            <a:xfrm>
                              <a:off x="566693" y="2570772"/>
                              <a:ext cx="2547821" cy="195507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1183" y="0"/>
                                  </a:lnTo>
                                  <a:lnTo>
                                    <a:pt x="11183" y="0"/>
                                  </a:lnTo>
                                  <a:cubicBezTo>
                                    <a:pt x="8661" y="0"/>
                                    <a:pt x="5942" y="2187"/>
                                    <a:pt x="5117" y="4888"/>
                                  </a:cubicBezTo>
                                  <a:lnTo>
                                    <a:pt x="1706" y="16031"/>
                                  </a:lnTo>
                                  <a:lnTo>
                                    <a:pt x="0" y="21600"/>
                                  </a:lnTo>
                                  <a:lnTo>
                                    <a:pt x="3077" y="21600"/>
                                  </a:lnTo>
                                  <a:lnTo>
                                    <a:pt x="4383" y="18122"/>
                                  </a:lnTo>
                                  <a:cubicBezTo>
                                    <a:pt x="4819" y="16963"/>
                                    <a:pt x="5832" y="16025"/>
                                    <a:pt x="6653" y="16025"/>
                                  </a:cubicBezTo>
                                  <a:lnTo>
                                    <a:pt x="9386" y="16025"/>
                                  </a:lnTo>
                                  <a:cubicBezTo>
                                    <a:pt x="11412" y="16025"/>
                                    <a:pt x="14296" y="13701"/>
                                    <a:pt x="15827" y="10833"/>
                                  </a:cubicBezTo>
                                  <a:lnTo>
                                    <a:pt x="21600" y="0"/>
                                  </a:lnTo>
                                  <a:close/>
                                </a:path>
                              </a:pathLst>
                            </a:custGeom>
                            <a:solidFill>
                              <a:srgbClr val="C48C00"/>
                            </a:solidFill>
                            <a:ln w="12700">
                              <a:miter lim="400000"/>
                            </a:ln>
                          </wps:spPr>
                          <wps:bodyPr lIns="28575" tIns="28575" rIns="28575" bIns="28575" anchor="ctr"/>
                        </wps:wsp>
                        <wps:wsp>
                          <wps:cNvPr id="1451182181" name="Shape">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05A60B-05C4-B578-8A93-4F317C0FF4FD}"/>
                              </a:ext>
                            </a:extLst>
                          </wps:cNvPr>
                          <wps:cNvSpPr/>
                          <wps:spPr>
                            <a:xfrm>
                              <a:off x="750574" y="2873633"/>
                              <a:ext cx="1727933" cy="1186568"/>
                            </a:xfrm>
                            <a:custGeom>
                              <a:avLst/>
                              <a:gdLst/>
                              <a:ahLst/>
                              <a:cxnLst>
                                <a:cxn ang="0">
                                  <a:pos x="wd2" y="hd2"/>
                                </a:cxn>
                                <a:cxn ang="5400000">
                                  <a:pos x="wd2" y="hd2"/>
                                </a:cxn>
                                <a:cxn ang="10800000">
                                  <a:pos x="wd2" y="hd2"/>
                                </a:cxn>
                                <a:cxn ang="16200000">
                                  <a:pos x="wd2" y="hd2"/>
                                </a:cxn>
                              </a:cxnLst>
                              <a:rect l="0" t="0" r="r" b="b"/>
                              <a:pathLst>
                                <a:path w="21600" h="21600" extrusionOk="0">
                                  <a:moveTo>
                                    <a:pt x="10242" y="0"/>
                                  </a:moveTo>
                                  <a:cubicBezTo>
                                    <a:pt x="7856" y="0"/>
                                    <a:pt x="5253" y="2442"/>
                                    <a:pt x="4428" y="5444"/>
                                  </a:cubicBezTo>
                                  <a:lnTo>
                                    <a:pt x="1710" y="15358"/>
                                  </a:lnTo>
                                  <a:lnTo>
                                    <a:pt x="0" y="21600"/>
                                  </a:lnTo>
                                  <a:cubicBezTo>
                                    <a:pt x="946" y="18154"/>
                                    <a:pt x="3603" y="15358"/>
                                    <a:pt x="5929" y="15358"/>
                                  </a:cubicBezTo>
                                  <a:lnTo>
                                    <a:pt x="11953" y="15358"/>
                                  </a:lnTo>
                                  <a:cubicBezTo>
                                    <a:pt x="13670" y="15358"/>
                                    <a:pt x="15935" y="13301"/>
                                    <a:pt x="17016" y="10761"/>
                                  </a:cubicBezTo>
                                  <a:lnTo>
                                    <a:pt x="21600" y="0"/>
                                  </a:lnTo>
                                  <a:lnTo>
                                    <a:pt x="10242" y="0"/>
                                  </a:lnTo>
                                  <a:close/>
                                </a:path>
                              </a:pathLst>
                            </a:custGeom>
                            <a:solidFill>
                              <a:srgbClr val="FFCC66"/>
                            </a:solidFill>
                            <a:ln w="12700">
                              <a:miter lim="400000"/>
                            </a:ln>
                          </wps:spPr>
                          <wps:bodyPr lIns="28575" tIns="28575" rIns="28575" bIns="28575" anchor="ctr"/>
                        </wps:wsp>
                        <wps:wsp>
                          <wps:cNvPr id="1241404466" name="TextBox 1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0E3DEA-088F-677B-94F7-F2C6116DF370}"/>
                              </a:ext>
                            </a:extLst>
                          </wps:cNvPr>
                          <wps:cNvSpPr txBox="1"/>
                          <wps:spPr>
                            <a:xfrm>
                              <a:off x="0" y="4621665"/>
                              <a:ext cx="1673696" cy="652707"/>
                            </a:xfrm>
                            <a:prstGeom prst="rect">
                              <a:avLst/>
                            </a:prstGeom>
                            <a:noFill/>
                          </wps:spPr>
                          <wps:txbx>
                            <w:txbxContent>
                              <w:p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المبادرة</w:t>
                                </w:r>
                              </w:p>
                            </w:txbxContent>
                          </wps:txbx>
                          <wps:bodyPr wrap="square">
                            <a:noAutofit/>
                          </wps:bodyPr>
                        </wps:wsp>
                        <wps:wsp>
                          <wps:cNvPr id="1672208573" name="TextBox 1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7A4180-7E45-E71A-6734-E2A36EEA5756}"/>
                              </a:ext>
                            </a:extLst>
                          </wps:cNvPr>
                          <wps:cNvSpPr txBox="1"/>
                          <wps:spPr>
                            <a:xfrm>
                              <a:off x="1179652" y="3007551"/>
                              <a:ext cx="959836" cy="742433"/>
                            </a:xfrm>
                            <a:prstGeom prst="rect">
                              <a:avLst/>
                            </a:prstGeom>
                            <a:noFill/>
                          </wps:spPr>
                          <wps:txbx>
                            <w:txbxContent>
                              <w:p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06</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1B3EF3" id="Group 112" o:spid="_x0000_s1092" style="width:363.3pt;height:261.55pt;mso-position-horizontal-relative:char;mso-position-vertical-relative:line" coordsize="73302,52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">
                <v:group id="Group 1855810213" o:spid="_x0000_s1093" style="position:absolute;left:41058;width:32244;height:27093" coordorigin="41058" coordsize="32243,27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">
                  <v:shape id="Shape" o:spid="_x0000_s1094" style="position:absolute;left:47823;width:25479;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" path="m21600,l11183,r,c8661,,5942,2187,5117,4888l1706,16031,,21600r3077,l4383,18122v436,-1159,1449,-2097,2270,-2097l9386,16025v2026,,4910,-2324,6441,-5192l21600,xe" fillcolor="#2e6d70" stroked="f" strokeweight="1pt">
                    <v:stroke miterlimit="4" joinstyle="miter"/>
                    <v:path arrowok="t" o:extrusionok="f" o:connecttype="custom" o:connectlocs="1273911,977540;1273911,977540;1273911,977540;1273911,977540" o:connectangles="0,90,180,270"/>
                  </v:shape>
                  <v:shape id="Shape" o:spid="_x0000_s1095" style="position:absolute;left:49662;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" path="m10242,c7856,,5253,2442,4428,5444l1710,15358,,21600c946,18154,3603,15358,5929,15358r6024,c13670,15358,15935,13301,17016,10761l21600,,10242,xe" fillcolor="#3d8e92" stroked="f" strokeweight="1pt">
                    <v:stroke miterlimit="4" joinstyle="miter"/>
                    <v:path arrowok="t" o:extrusionok="f" o:connecttype="custom" o:connectlocs="863967,593284;863967,593284;863967,593284;863967,593284" o:connectangles="0,90,180,270"/>
                  </v:shape>
                  <v:shape id="TextBox 84" o:spid="_x0000_s1096" type="#_x0000_t202" style="position:absolute;left:41058;top:20566;width:23038;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" filled="f" stroked="f">
                    <v:textbox>
                      <w:txbxContent>
                        <w:p w14:paraId="415E6F6C"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الالتزام بالمواعيد</w:t>
                          </w:r>
                        </w:p>
                      </w:txbxContent>
                    </v:textbox>
                  </v:shape>
                  <v:shape id="TextBox 85" o:spid="_x0000_s1097" type="#_x0000_t202" style="position:absolute;left:55377;top:4374;width:8719;height:7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" filled="f" stroked="f">
                    <v:textbox>
                      <w:txbxContent>
                        <w:p w14:paraId="1F71BD6E"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01</w:t>
                          </w:r>
                        </w:p>
                      </w:txbxContent>
                    </v:textbox>
                  </v:shape>
                </v:group>
                <v:group id="Group 1133830682" o:spid="_x0000_s1098" style="position:absolute;left:20375;width:34521;height:27036" coordorigin="20375" coordsize="34520,27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">
                  <v:shape id="Shape" o:spid="_x0000_s1099" style="position:absolute;left:29417;width:25479;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" path="m21600,l11183,r,c8661,,5942,2187,5117,4888l1706,16031,,21600r3077,l4383,18122v436,-1159,1449,-2097,2270,-2097l9386,16025v2026,,4910,-2324,6441,-5192l21600,xe" fillcolor="#c48c00" stroked="f" strokeweight="1pt">
                    <v:stroke miterlimit="4" joinstyle="miter"/>
                    <v:path arrowok="t" o:extrusionok="f" o:connecttype="custom" o:connectlocs="1273911,977540;1273911,977540;1273911,977540;1273911,977540" o:connectangles="0,90,180,270"/>
                  </v:shape>
                  <v:shape id="Shape" o:spid="_x0000_s1100" style="position:absolute;left:31256;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" path="m10242,c7856,,5253,2442,4428,5444l1710,15358,,21600c946,18154,3603,15358,5929,15358r6024,c13670,15358,15935,13301,17016,10761l21600,,10242,xe" fillcolor="#fc6" stroked="f" strokeweight="1pt">
                    <v:stroke miterlimit="4" joinstyle="miter"/>
                    <v:path arrowok="t" o:extrusionok="f" o:connecttype="custom" o:connectlocs="863967,593284;863967,593284;863967,593284;863967,593284" o:connectangles="0,90,180,270"/>
                  </v:shape>
                  <v:shape id="TextBox 89" o:spid="_x0000_s1101" type="#_x0000_t202" style="position:absolute;left:20375;top:20509;width:20111;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" filled="f" stroked="f">
                    <v:textbox>
                      <w:txbxContent>
                        <w:p w14:paraId="79734539"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الانضباط</w:t>
                          </w:r>
                        </w:p>
                      </w:txbxContent>
                    </v:textbox>
                  </v:shape>
                  <v:shape id="TextBox 90" o:spid="_x0000_s1102" type="#_x0000_t202" style="position:absolute;left:35546;top:4374;width:9599;height:7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" filled="f" stroked="f">
                    <v:textbox>
                      <w:txbxContent>
                        <w:p w14:paraId="120E4CB5"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02</w:t>
                          </w:r>
                        </w:p>
                      </w:txbxContent>
                    </v:textbox>
                  </v:shape>
                </v:group>
                <v:group id="Group 975705435" o:spid="_x0000_s1103" style="position:absolute;left:6889;width:29600;height:27102" coordorigin="6889" coordsize="29600,27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">
                  <v:shape id="Shape" o:spid="_x0000_s1104" style="position:absolute;left:11011;width:25478;height:1955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" path="m21600,l11183,r,c8661,,5942,2187,5117,4888l1706,16031,,21600r3077,l4383,18122v436,-1159,1449,-2097,2270,-2097l9386,16025v2026,,4910,-2324,6441,-5192l21600,xe" fillcolor="#3d8e92" stroked="f" strokeweight="1pt">
                    <v:stroke miterlimit="4" joinstyle="miter"/>
                    <v:path arrowok="t" o:extrusionok="f" o:connecttype="custom" o:connectlocs="1273911,977540;1273911,977540;1273911,977540;1273911,977540" o:connectangles="0,90,180,270"/>
                  </v:shape>
                  <v:shape id="Shape" o:spid="_x0000_s1105" style="position:absolute;left:12850;top:3028;width:17279;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" path="m10242,c7856,,5253,2442,4428,5444l1710,15358,,21600c946,18154,3603,15358,5929,15358r6024,c13670,15358,15935,13301,17016,10761l21600,,10242,xe" fillcolor="#6cb4b8" stroked="f" strokeweight="1pt">
                    <v:stroke miterlimit="4" joinstyle="miter"/>
                    <v:path arrowok="t" o:extrusionok="f" o:connecttype="custom" o:connectlocs="863967,593284;863967,593284;863967,593284;863967,593284" o:connectangles="0,90,180,270"/>
                  </v:shape>
                  <v:shape id="TextBox 94" o:spid="_x0000_s1106" type="#_x0000_t202" style="position:absolute;left:6889;top:20575;width:12518;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" filled="f" stroked="f">
                    <v:textbox>
                      <w:txbxContent>
                        <w:p w14:paraId="50F89ED2"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التعاون</w:t>
                          </w:r>
                        </w:p>
                      </w:txbxContent>
                    </v:textbox>
                  </v:shape>
                  <v:shape id="TextBox 95" o:spid="_x0000_s1107" type="#_x0000_t202" style="position:absolute;left:16965;top:4266;width:9623;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" filled="f" stroked="f">
                    <v:textbox>
                      <w:txbxContent>
                        <w:p w14:paraId="1198EB7F" w14:textId="77777777"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03</w:t>
                          </w:r>
                        </w:p>
                      </w:txbxContent>
                    </v:textbox>
                  </v:shape>
                </v:group>
                <v:group id="Group 699729298" o:spid="_x0000_s1108" style="position:absolute;left:36489;top:25676;width:31623;height:27066" coordorigin="36489,25676" coordsize="31622,27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">
                  <v:shape id="Shape" o:spid="_x0000_s1109" style="position:absolute;left:42633;top:25676;width:25479;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" path="m21600,l11183,r,c8661,,5942,2187,5117,4888l1706,16031,,21600r3077,l4383,18122v436,-1159,1449,-2097,2270,-2097l9386,16025v2026,,4910,-2324,6441,-5192l21600,xe" fillcolor="#bfbfbf [2412]" stroked="f" strokeweight="1pt">
                    <v:stroke miterlimit="4" joinstyle="miter"/>
                    <v:path arrowok="t" o:extrusionok="f" o:connecttype="custom" o:connectlocs="1273911,977540;1273911,977540;1273911,977540;1273911,977540" o:connectangles="0,90,180,270"/>
                  </v:shape>
                  <v:shape id="Shape" o:spid="_x0000_s1110" style="position:absolute;left:44472;top:28705;width:17280;height:1186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" path="m10242,c7856,,5253,2442,4428,5444l1710,15358,,21600c946,18154,3603,15358,5929,15358r6024,c13670,15358,15935,13301,17016,10761l21600,,10242,xe" fillcolor="#d8d8d8 [2732]" stroked="f" strokeweight="1pt">
                    <v:stroke miterlimit="4" joinstyle="miter"/>
                    <v:path arrowok="t" o:extrusionok="f" o:connecttype="custom" o:connectlocs="863967,593284;863967,593284;863967,593284;863967,593284" o:connectangles="0,90,180,270"/>
                  </v:shape>
                  <v:shape id="TextBox 99" o:spid="_x0000_s1111" type="#_x0000_t202" style="position:absolute;left:36489;top:46215;width:16929;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" filled="f" stroked="f">
                    <v:textbox>
                      <w:txbxContent>
                        <w:p w14:paraId="3A38A576"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الإيجابية</w:t>
                          </w:r>
                        </w:p>
                      </w:txbxContent>
                    </v:textbox>
                  </v:shape>
                  <v:shape id="TextBox 100" o:spid="_x0000_s1112" type="#_x0000_t202" style="position:absolute;left:48593;top:30044;width:10121;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" filled="f" stroked="f">
                    <v:textbox>
                      <w:txbxContent>
                        <w:p w14:paraId="2104A311" w14:textId="77777777" w:rsidR="00916BB1" w:rsidRDefault="00916BB1" w:rsidP="00916BB1">
                          <w:pPr>
                            <w:bidi w:val="0"/>
                            <w:textAlignment w:val="baseline"/>
                            <w:rPr>
                              <w:rFonts w:ascii="Montserrat Black" w:hAnsi="Montserrat Black" w:cstheme="minorBidi"/>
                              <w:kern w:val="24"/>
                              <w:sz w:val="36"/>
                              <w:szCs w:val="36"/>
                            </w:rPr>
                          </w:pPr>
                          <w:r>
                            <w:rPr>
                              <w:rFonts w:ascii="Montserrat Black" w:hAnsi="Montserrat Black" w:cstheme="minorBidi"/>
                              <w:kern w:val="24"/>
                              <w:sz w:val="36"/>
                              <w:szCs w:val="36"/>
                            </w:rPr>
                            <w:t>04</w:t>
                          </w:r>
                        </w:p>
                      </w:txbxContent>
                    </v:textbox>
                  </v:shape>
                </v:group>
                <v:group id="Group 1240767322" o:spid="_x0000_s1113" style="position:absolute;left:21011;top:25676;width:28474;height:27098" coordorigin="21011,25676" coordsize="28474,27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">
                  <v:shape id="Shape" o:spid="_x0000_s1114" style="position:absolute;left:24007;top:25676;width:25478;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" path="m21600,l11183,r,c8661,,5942,2187,5117,4888l1706,16031,,21600r3077,l4383,18122v436,-1159,1449,-2097,2270,-2097l9386,16025v2026,,4910,-2324,6441,-5192l21600,xe" fillcolor="#2e6d70" stroked="f" strokeweight="1pt">
                    <v:stroke miterlimit="4" joinstyle="miter"/>
                    <v:path arrowok="t" o:extrusionok="f" o:connecttype="custom" o:connectlocs="1273911,977540;1273911,977540;1273911,977540;1273911,977540" o:connectangles="0,90,180,270"/>
                  </v:shape>
                  <v:shape id="Shape" o:spid="_x0000_s1115" style="position:absolute;left:25846;top:28705;width:17279;height:11865;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" path="m10242,c7856,,5253,2442,4428,5444l1710,15358,,21600c946,18154,3603,15358,5929,15358r6024,c13670,15358,15935,13301,17016,10761l21600,,10242,xe" fillcolor="#3d8e92" stroked="f" strokeweight="1pt">
                    <v:stroke miterlimit="4" joinstyle="miter"/>
                    <v:path arrowok="t" o:extrusionok="f" o:connecttype="custom" o:connectlocs="863967,593284;863967,593284;863967,593284;863967,593284" o:connectangles="0,90,180,270"/>
                  </v:shape>
                  <v:shape id="TextBox 104" o:spid="_x0000_s1116" type="#_x0000_t202" style="position:absolute;left:21011;top:46247;width:11844;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" filled="f" stroked="f">
                    <v:textbox>
                      <w:txbxContent>
                        <w:p w14:paraId="2A242969"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المرونة</w:t>
                          </w:r>
                        </w:p>
                      </w:txbxContent>
                    </v:textbox>
                  </v:shape>
                  <v:shape id="TextBox 105" o:spid="_x0000_s1117" type="#_x0000_t202" style="position:absolute;left:31562;top:30044;width:8719;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" filled="f" stroked="f">
                    <v:textbox>
                      <w:txbxContent>
                        <w:p w14:paraId="0E065924" w14:textId="4B6650C9"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05</w:t>
                          </w:r>
                        </w:p>
                      </w:txbxContent>
                    </v:textbox>
                  </v:shape>
                </v:group>
                <v:group id="Group 792852333" o:spid="_x0000_s1118" style="position:absolute;top:25707;width:31145;height:27036" coordorigin=",25707" coordsize="31145,27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">
                  <v:shape id="Shape" o:spid="_x0000_s1119" style="position:absolute;left:5666;top:25707;width:25479;height:1955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" path="m21600,l11183,r,c8661,,5942,2187,5117,4888l1706,16031,,21600r3077,l4383,18122v436,-1159,1449,-2097,2270,-2097l9386,16025v2026,,4910,-2324,6441,-5192l21600,xe" fillcolor="#c48c00" stroked="f" strokeweight="1pt">
                    <v:stroke miterlimit="4" joinstyle="miter"/>
                    <v:path arrowok="t" o:extrusionok="f" o:connecttype="custom" o:connectlocs="1273911,977540;1273911,977540;1273911,977540;1273911,977540" o:connectangles="0,90,180,270"/>
                  </v:shape>
                  <v:shape id="Shape" o:spid="_x0000_s1120" style="position:absolute;left:7505;top:28736;width:17280;height:11866;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" path="m10242,c7856,,5253,2442,4428,5444l1710,15358,,21600c946,18154,3603,15358,5929,15358r6024,c13670,15358,15935,13301,17016,10761l21600,,10242,xe" fillcolor="#fc6" stroked="f" strokeweight="1pt">
                    <v:stroke miterlimit="4" joinstyle="miter"/>
                    <v:path arrowok="t" o:extrusionok="f" o:connecttype="custom" o:connectlocs="863967,593284;863967,593284;863967,593284;863967,593284" o:connectangles="0,90,180,270"/>
                  </v:shape>
                  <v:shape id="TextBox 109" o:spid="_x0000_s1121" type="#_x0000_t202" style="position:absolute;top:46216;width:16736;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" filled="f" stroked="f">
                    <v:textbox>
                      <w:txbxContent>
                        <w:p w14:paraId="3C909441" w14:textId="77777777" w:rsidR="00916BB1" w:rsidRDefault="00916BB1" w:rsidP="00916BB1">
                          <w:pPr>
                            <w:bidi w:val="0"/>
                            <w:spacing w:after="160"/>
                            <w:jc w:val="center"/>
                            <w:rPr>
                              <w:rFonts w:eastAsia="Calibri" w:hAnsi="Adobe Arabic" w:cs="Adobe Arabic"/>
                              <w:b/>
                              <w:bCs/>
                              <w:color w:val="000000"/>
                              <w:kern w:val="24"/>
                              <w:sz w:val="36"/>
                              <w:szCs w:val="36"/>
                            </w:rPr>
                          </w:pPr>
                          <w:r>
                            <w:rPr>
                              <w:rFonts w:eastAsia="Calibri" w:hAnsi="Adobe Arabic" w:cs="Adobe Arabic"/>
                              <w:b/>
                              <w:bCs/>
                              <w:color w:val="000000"/>
                              <w:kern w:val="24"/>
                              <w:sz w:val="36"/>
                              <w:szCs w:val="36"/>
                              <w:rtl/>
                            </w:rPr>
                            <w:t>المبادرة</w:t>
                          </w:r>
                        </w:p>
                      </w:txbxContent>
                    </v:textbox>
                  </v:shape>
                  <v:shape id="TextBox 110" o:spid="_x0000_s1122" type="#_x0000_t202" style="position:absolute;left:11796;top:30075;width:9598;height: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" filled="f" stroked="f">
                    <v:textbox>
                      <w:txbxContent>
                        <w:p w14:paraId="03E6FE6B" w14:textId="247A92E3" w:rsidR="00916BB1" w:rsidRDefault="00916BB1" w:rsidP="00916BB1">
                          <w:pPr>
                            <w:bidi w:val="0"/>
                            <w:textAlignment w:val="baseline"/>
                            <w:rPr>
                              <w:rFonts w:ascii="Montserrat Black" w:hAnsi="Montserrat Black" w:cstheme="minorBidi"/>
                              <w:color w:val="FFFFFF" w:themeColor="background1"/>
                              <w:kern w:val="24"/>
                              <w:sz w:val="36"/>
                              <w:szCs w:val="36"/>
                            </w:rPr>
                          </w:pPr>
                          <w:r>
                            <w:rPr>
                              <w:rFonts w:ascii="Montserrat Black" w:hAnsi="Montserrat Black" w:cstheme="minorBidi"/>
                              <w:color w:val="FFFFFF" w:themeColor="background1"/>
                              <w:kern w:val="24"/>
                              <w:sz w:val="36"/>
                              <w:szCs w:val="36"/>
                            </w:rPr>
                            <w:t>06</w:t>
                          </w:r>
                        </w:p>
                      </w:txbxContent>
                    </v:textbox>
                  </v:shape>
                </v:group>
                <w10:anchorlock/>
              </v:group>
            </w:pict>
          </mc:Fallback>
        </mc:AlternateConten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الالتزام بالمواعيد: </w:t>
      </w:r>
      <w:r w:rsidRPr="00D1678E">
        <w:rPr>
          <w:rFonts w:ascii="Sakkal Majalla" w:hAnsi="Sakkal Majalla" w:cs="Sakkal Majalla"/>
          <w:sz w:val="32"/>
          <w:szCs w:val="32"/>
          <w:rtl/>
        </w:rPr>
        <w:t>احترام الوقت والالتزام بساعات العمل.</w: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الانضباط: </w:t>
      </w:r>
      <w:r w:rsidRPr="00D1678E">
        <w:rPr>
          <w:rFonts w:ascii="Sakkal Majalla" w:hAnsi="Sakkal Majalla" w:cs="Sakkal Majalla"/>
          <w:sz w:val="32"/>
          <w:szCs w:val="32"/>
          <w:rtl/>
        </w:rPr>
        <w:t>اتباع القوانين والسياسات والإجراءات المعمول بها في مكان العمل.</w: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التعاون: </w:t>
      </w:r>
      <w:r w:rsidRPr="00D1678E">
        <w:rPr>
          <w:rFonts w:ascii="Sakkal Majalla" w:hAnsi="Sakkal Majalla" w:cs="Sakkal Majalla"/>
          <w:sz w:val="32"/>
          <w:szCs w:val="32"/>
          <w:rtl/>
        </w:rPr>
        <w:t>القدرة على العمل ضمن فريق والمساهمة في تحقيق أهداف المؤسسة.</w: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الإيجابية: </w:t>
      </w:r>
      <w:r w:rsidRPr="00D1678E">
        <w:rPr>
          <w:rFonts w:ascii="Sakkal Majalla" w:hAnsi="Sakkal Majalla" w:cs="Sakkal Majalla"/>
          <w:sz w:val="32"/>
          <w:szCs w:val="32"/>
          <w:rtl/>
        </w:rPr>
        <w:t>الحفاظ على موقف إيجابي تجاه العمل وزملاء العمل.</w: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المرونة: </w:t>
      </w:r>
      <w:r w:rsidRPr="00D1678E">
        <w:rPr>
          <w:rFonts w:ascii="Sakkal Majalla" w:hAnsi="Sakkal Majalla" w:cs="Sakkal Majalla"/>
          <w:sz w:val="32"/>
          <w:szCs w:val="32"/>
          <w:rtl/>
        </w:rPr>
        <w:t>القدرة على التكيف مع التغييرات في بيئة العمل.</w:t>
      </w:r>
    </w:p>
    <w:p w:rsidR="00AB5C58" w:rsidRPr="00D1678E" w:rsidRDefault="00AB5C58" w:rsidP="00DF5DFA">
      <w:pPr>
        <w:pStyle w:val="ListParagraph"/>
        <w:numPr>
          <w:ilvl w:val="0"/>
          <w:numId w:val="7"/>
        </w:numPr>
        <w:spacing w:line="276" w:lineRule="auto"/>
        <w:jc w:val="both"/>
        <w:rPr>
          <w:rFonts w:ascii="Sakkal Majalla" w:hAnsi="Sakkal Majalla" w:cs="Sakkal Majalla"/>
          <w:sz w:val="32"/>
          <w:szCs w:val="32"/>
        </w:rPr>
      </w:pPr>
      <w:r w:rsidRPr="001F23E4">
        <w:rPr>
          <w:rFonts w:ascii="Sakkal Majalla" w:hAnsi="Sakkal Majalla" w:cs="Sakkal Majalla"/>
          <w:color w:val="168489"/>
          <w:sz w:val="32"/>
          <w:szCs w:val="32"/>
          <w:rtl/>
        </w:rPr>
        <w:t xml:space="preserve">المبادرة: </w:t>
      </w:r>
      <w:r w:rsidRPr="00D1678E">
        <w:rPr>
          <w:rFonts w:ascii="Sakkal Majalla" w:hAnsi="Sakkal Majalla" w:cs="Sakkal Majalla"/>
          <w:sz w:val="32"/>
          <w:szCs w:val="32"/>
          <w:rtl/>
        </w:rPr>
        <w:t>القدرة على أخذ زمام المبادرة دون انتظار التوجيهات المستمرة.</w:t>
      </w:r>
    </w:p>
    <w:p w:rsidR="00AB5C58" w:rsidRDefault="003E3B8E" w:rsidP="00424055">
      <w:pPr>
        <w:pageBreakBefore/>
        <w:rPr>
          <w:rFonts w:ascii="Sakkal Majalla" w:hAnsi="Sakkal Majalla"/>
          <w:sz w:val="32"/>
          <w:szCs w:val="32"/>
        </w:rPr>
      </w:pPr>
      <w:r>
        <w:rPr>
          <w:noProof/>
        </w:rPr>
        <w:lastRenderedPageBreak/>
        <mc:AlternateContent>
          <mc:Choice Requires="wpg">
            <w:drawing>
              <wp:inline distT="0" distB="0" distL="0" distR="0" wp14:anchorId="2B7C7299" wp14:editId="39EEE2D7">
                <wp:extent cx="5731510" cy="895350"/>
                <wp:effectExtent l="0" t="0" r="21590" b="19050"/>
                <wp:docPr id="168947422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28553476"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362542749" name="مجموعة 39"/>
                        <wpg:cNvGrpSpPr>
                          <a:grpSpLocks/>
                        </wpg:cNvGrpSpPr>
                        <wpg:grpSpPr bwMode="auto">
                          <a:xfrm>
                            <a:off x="0" y="0"/>
                            <a:ext cx="57315" cy="8953"/>
                            <a:chOff x="0" y="0"/>
                            <a:chExt cx="58781" cy="9188"/>
                          </a:xfrm>
                        </wpg:grpSpPr>
                        <wpg:grpSp>
                          <wpg:cNvPr id="25555319" name="مجموعة 40"/>
                          <wpg:cNvGrpSpPr>
                            <a:grpSpLocks/>
                          </wpg:cNvGrpSpPr>
                          <wpg:grpSpPr bwMode="auto">
                            <a:xfrm>
                              <a:off x="0" y="0"/>
                              <a:ext cx="58781" cy="9188"/>
                              <a:chOff x="0" y="0"/>
                              <a:chExt cx="62403" cy="9190"/>
                            </a:xfrm>
                          </wpg:grpSpPr>
                          <wpg:grpSp>
                            <wpg:cNvPr id="1747522799" name="مجموعة 41"/>
                            <wpg:cNvGrpSpPr>
                              <a:grpSpLocks/>
                            </wpg:cNvGrpSpPr>
                            <wpg:grpSpPr bwMode="auto">
                              <a:xfrm>
                                <a:off x="0" y="1692"/>
                                <a:ext cx="54330" cy="5806"/>
                                <a:chOff x="0" y="1692"/>
                                <a:chExt cx="54330" cy="5806"/>
                              </a:xfrm>
                            </wpg:grpSpPr>
                            <wps:wsp>
                              <wps:cNvPr id="167129677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5774624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8906515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5533169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أهمية السلوك الوظيفي</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7C7299" id="_x0000_s11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XD7dnnwcAAK4a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11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">
                  <v:imagedata r:id="rId72" o:title=""/>
                </v:shape>
                <v:group id="مجموعة 39" o:spid="_x0000_s11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">
                  <v:group id="مجموعة 40" o:spid="_x0000_s11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">
                    <v:group id="مجموعة 41" o:spid="_x0000_s11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">
                      <v:shape id="شكل حر 42" o:spid="_x0000_s11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1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" fillcolor="#168489" stroked="f" strokeweight="1pt">
                        <v:stroke joinstyle="miter"/>
                      </v:roundrect>
                    </v:group>
                    <v:oval id="شكل بيضاوي 44" o:spid="_x0000_s11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" filled="f" strokecolor="#a5a5a5 [2092]" strokeweight="1pt">
                      <v:stroke joinstyle="miter"/>
                    </v:oval>
                  </v:group>
                  <v:shape id="مربع نص 41" o:spid="_x0000_s1131"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" filled="f" stroked="f">
                    <v:textbox style="mso-fit-shape-to-text:t">
                      <w:txbxContent>
                        <w:p w14:paraId="14C4F218" w14:textId="449733F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أهمية السلوك الوظيفي</w:t>
                          </w:r>
                        </w:p>
                      </w:txbxContent>
                    </v:textbox>
                  </v:shape>
                </v:group>
                <w10:anchorlock/>
              </v:group>
            </w:pict>
          </mc:Fallback>
        </mc:AlternateContent>
      </w:r>
    </w:p>
    <w:p w:rsidR="00AB5C58" w:rsidRDefault="00AB5C58" w:rsidP="00DF5DFA">
      <w:pPr>
        <w:pStyle w:val="ListParagraph"/>
        <w:numPr>
          <w:ilvl w:val="0"/>
          <w:numId w:val="6"/>
        </w:numPr>
        <w:spacing w:line="276" w:lineRule="auto"/>
        <w:jc w:val="both"/>
        <w:rPr>
          <w:rFonts w:ascii="Sakkal Majalla" w:hAnsi="Sakkal Majalla" w:cs="Sakkal Majalla"/>
          <w:color w:val="C00000"/>
          <w:sz w:val="32"/>
          <w:szCs w:val="32"/>
        </w:rPr>
      </w:pPr>
      <w:r w:rsidRPr="00BC599A">
        <w:rPr>
          <w:rFonts w:ascii="Sakkal Majalla" w:hAnsi="Sakkal Majalla" w:cs="Sakkal Majalla"/>
          <w:sz w:val="32"/>
          <w:szCs w:val="32"/>
          <w:rtl/>
        </w:rPr>
        <w:t xml:space="preserve">تنبع أهمية السلوك الوظيفي من تأثيره المباشر على الفرد والمؤسسة على حد سواء. السلوك الوظيفي الإيجابي يُساهم في تحقيق بيئة عمل منتجة، مترابطة، ومستقرة، وهو عامل أساسي في تحسين أداء العمل، ورفع مستوى الرضا الوظيفي، وتعزيز العلاقات المهنية. </w:t>
      </w:r>
      <w:hyperlink r:id="rId78" w:history="1">
        <w:r w:rsidRPr="00B06506">
          <w:rPr>
            <w:rStyle w:val="Hyperlink"/>
            <w:rFonts w:ascii="Sakkal Majalla" w:hAnsi="Sakkal Majalla" w:cs="Sakkal Majalla"/>
            <w:sz w:val="32"/>
            <w:szCs w:val="32"/>
            <w:rtl/>
          </w:rPr>
          <w:t>فيما يلي بعض النقاط التي توضّح أهمية السلوك الوظيفي:</w:t>
        </w:r>
      </w:hyperlink>
    </w:p>
    <w:p w:rsidR="004E128D" w:rsidRPr="004E128D" w:rsidRDefault="004E128D" w:rsidP="004E128D">
      <w:pPr>
        <w:rPr>
          <w:rFonts w:ascii="Sakkal Majalla" w:hAnsi="Sakkal Majalla"/>
          <w:color w:val="C00000"/>
          <w:sz w:val="32"/>
          <w:szCs w:val="32"/>
        </w:rPr>
      </w:pPr>
    </w:p>
    <w:p w:rsidR="00861716" w:rsidRPr="00861716" w:rsidRDefault="00861716" w:rsidP="004E128D">
      <w:pPr>
        <w:ind w:left="-46"/>
        <w:rPr>
          <w:rFonts w:ascii="Sakkal Majalla" w:hAnsi="Sakkal Majalla"/>
          <w:color w:val="C00000"/>
          <w:sz w:val="32"/>
          <w:szCs w:val="32"/>
          <w:rtl/>
        </w:rPr>
      </w:pPr>
      <w:r w:rsidRPr="00861716">
        <w:rPr>
          <w:rFonts w:ascii="Sakkal Majalla" w:hAnsi="Sakkal Majalla"/>
          <w:noProof/>
          <w:color w:val="C00000"/>
          <w:sz w:val="32"/>
          <w:szCs w:val="32"/>
        </w:rPr>
        <mc:AlternateContent>
          <mc:Choice Requires="wpg">
            <w:drawing>
              <wp:inline distT="0" distB="0" distL="0" distR="0" wp14:anchorId="12E7007A" wp14:editId="6798BA07">
                <wp:extent cx="5729843" cy="5448789"/>
                <wp:effectExtent l="0" t="0" r="0" b="0"/>
                <wp:docPr id="216" name="Group 2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12B3F4-419B-ACFA-F474-636E1BCB7CBA}"/>
                    </a:ext>
                  </a:extLst>
                </wp:docPr>
                <wp:cNvGraphicFramePr/>
                <a:graphic xmlns:a="http://schemas.openxmlformats.org/drawingml/2006/main">
                  <a:graphicData uri="http://schemas.microsoft.com/office/word/2010/wordprocessingGroup">
                    <wpg:wgp>
                      <wpg:cNvGrpSpPr/>
                      <wpg:grpSpPr>
                        <a:xfrm>
                          <a:off x="0" y="0"/>
                          <a:ext cx="5729843" cy="5448789"/>
                          <a:chOff x="0" y="0"/>
                          <a:chExt cx="10472502" cy="9958329"/>
                        </a:xfrm>
                      </wpg:grpSpPr>
                      <wpg:grpSp>
                        <wpg:cNvPr id="228942321" name="Group 2289423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A7D3F6-6535-41D9-20A8-B1B1E994A4F6}"/>
                            </a:ext>
                          </a:extLst>
                        </wpg:cNvPr>
                        <wpg:cNvGrpSpPr/>
                        <wpg:grpSpPr>
                          <a:xfrm>
                            <a:off x="1541235" y="2320342"/>
                            <a:ext cx="2644706" cy="2652570"/>
                            <a:chOff x="1541253" y="2320342"/>
                            <a:chExt cx="1948316" cy="1954110"/>
                          </a:xfrm>
                        </wpg:grpSpPr>
                        <wpg:grpSp>
                          <wpg:cNvPr id="1979888594" name="Group 19798885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567BE83-EA2C-EB3E-F64B-D34F1FAEB728}"/>
                              </a:ext>
                            </a:extLst>
                          </wpg:cNvPr>
                          <wpg:cNvGrpSpPr/>
                          <wpg:grpSpPr>
                            <a:xfrm>
                              <a:off x="1541253" y="2320342"/>
                              <a:ext cx="1948316" cy="1730855"/>
                              <a:chOff x="1541253" y="2320342"/>
                              <a:chExt cx="1948316" cy="1730855"/>
                            </a:xfrm>
                          </wpg:grpSpPr>
                          <wps:wsp>
                            <wps:cNvPr id="1861462290" name="Freeform: Shape 18614622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A3B083-F90C-5542-A4D8-A1412A42BBCF}"/>
                                </a:ext>
                              </a:extLst>
                            </wps:cNvPr>
                            <wps:cNvSpPr/>
                            <wps:spPr>
                              <a:xfrm>
                                <a:off x="1685193" y="232034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083538687" name="Freeform: Shape 1083538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C6EDAE0-E462-B57C-A5DE-15131057A519}"/>
                                </a:ext>
                              </a:extLst>
                            </wps:cNvPr>
                            <wps:cNvSpPr/>
                            <wps:spPr>
                              <a:xfrm>
                                <a:off x="1772839" y="240798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920484950" name="Freeform: Shape 19204849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3F5445-8B7D-10E7-06DC-693031D6D6A6}"/>
                                </a:ext>
                              </a:extLst>
                            </wps:cNvPr>
                            <wps:cNvSpPr/>
                            <wps:spPr>
                              <a:xfrm>
                                <a:off x="1685193" y="342312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854948778" name="TextBox 1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A9B8826-78E4-9941-9DF7-D857EB5071DE}"/>
                                </a:ext>
                              </a:extLst>
                            </wps:cNvPr>
                            <wps:cNvSpPr txBox="1"/>
                            <wps:spPr>
                              <a:xfrm>
                                <a:off x="1541253" y="3484152"/>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التحفيز والتطوير المهني</w:t>
                                  </w:r>
                                </w:p>
                              </w:txbxContent>
                            </wps:txbx>
                            <wps:bodyPr wrap="square">
                              <a:noAutofit/>
                            </wps:bodyPr>
                          </wps:wsp>
                        </wpg:grpSp>
                        <wps:wsp>
                          <wps:cNvPr id="133493564" name="Freeform: Shape 1334935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3106FAD-7BBE-AFD6-7633-7011D680A2A4}"/>
                              </a:ext>
                            </a:extLst>
                          </wps:cNvPr>
                          <wps:cNvSpPr/>
                          <wps:spPr>
                            <a:xfrm rot="18900000">
                              <a:off x="2432475" y="393305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848273033" name="TextBox 12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3993F2-50DF-C11B-B720-B28EE97D58F3}"/>
                              </a:ext>
                            </a:extLst>
                          </wps:cNvPr>
                          <wps:cNvSpPr txBox="1"/>
                          <wps:spPr>
                            <a:xfrm>
                              <a:off x="2380454" y="3943037"/>
                              <a:ext cx="345189"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wps:txbx>
                          <wps:bodyPr wrap="square" rtlCol="0">
                            <a:noAutofit/>
                          </wps:bodyPr>
                        </wps:wsp>
                      </wpg:grpSp>
                      <wpg:grpSp>
                        <wpg:cNvPr id="1768326604" name="Group 17683266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6C0372-8D53-27F4-C188-9AD07288924F}"/>
                            </a:ext>
                          </a:extLst>
                        </wpg:cNvPr>
                        <wpg:cNvGrpSpPr/>
                        <wpg:grpSpPr>
                          <a:xfrm>
                            <a:off x="2837957" y="4653931"/>
                            <a:ext cx="2644706" cy="2652461"/>
                            <a:chOff x="2837957" y="4653931"/>
                            <a:chExt cx="2644706" cy="2652461"/>
                          </a:xfrm>
                        </wpg:grpSpPr>
                        <wpg:grpSp>
                          <wpg:cNvPr id="1671174839" name="Group 16711748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2260400-DA74-5208-6A48-27158F33C8AD}"/>
                              </a:ext>
                            </a:extLst>
                          </wpg:cNvPr>
                          <wpg:cNvGrpSpPr/>
                          <wpg:grpSpPr>
                            <a:xfrm>
                              <a:off x="2837957" y="4653931"/>
                              <a:ext cx="2644706" cy="2652461"/>
                              <a:chOff x="2837991" y="4653932"/>
                              <a:chExt cx="1948316" cy="1954030"/>
                            </a:xfrm>
                          </wpg:grpSpPr>
                          <wpg:grpSp>
                            <wpg:cNvPr id="861431102" name="Group 8614311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870509-54AA-462E-E656-97FEBF754890}"/>
                                </a:ext>
                              </a:extLst>
                            </wpg:cNvPr>
                            <wpg:cNvGrpSpPr/>
                            <wpg:grpSpPr>
                              <a:xfrm>
                                <a:off x="2837991" y="4653932"/>
                                <a:ext cx="1948316" cy="1730855"/>
                                <a:chOff x="2837991" y="4653932"/>
                                <a:chExt cx="1948316" cy="1730855"/>
                              </a:xfrm>
                            </wpg:grpSpPr>
                            <wps:wsp>
                              <wps:cNvPr id="1104577991" name="Freeform: Shape 11045779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54199E-8D12-1509-5C18-FA739AF03BCC}"/>
                                  </a:ext>
                                </a:extLst>
                              </wps:cNvPr>
                              <wps:cNvSpPr/>
                              <wps:spPr>
                                <a:xfrm>
                                  <a:off x="2981976" y="4653932"/>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85066228" name="Freeform: Shape 850662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5EA4CC-1103-FD72-A398-AB55AF5958FB}"/>
                                  </a:ext>
                                </a:extLst>
                              </wps:cNvPr>
                              <wps:cNvSpPr/>
                              <wps:spPr>
                                <a:xfrm>
                                  <a:off x="3069622" y="4741578"/>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07397761" name="Freeform: Shape 1073977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97929B-CCF5-C5AA-7337-CA8298C0BA2B}"/>
                                  </a:ext>
                                </a:extLst>
                              </wps:cNvPr>
                              <wps:cNvSpPr/>
                              <wps:spPr>
                                <a:xfrm>
                                  <a:off x="2981976" y="5756718"/>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413268002" name="TextBox 1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5F0A06-8223-BA18-8C79-EDD1E983BD24}"/>
                                  </a:ext>
                                </a:extLst>
                              </wps:cNvPr>
                              <wps:cNvSpPr txBox="1"/>
                              <wps:spPr>
                                <a:xfrm>
                                  <a:off x="2837991" y="5817696"/>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تقليل التوتر والصراعات</w:t>
                                    </w:r>
                                  </w:p>
                                </w:txbxContent>
                              </wps:txbx>
                              <wps:bodyPr wrap="square">
                                <a:noAutofit/>
                              </wps:bodyPr>
                            </wps:wsp>
                          </wpg:grpSp>
                          <wps:wsp>
                            <wps:cNvPr id="1869671501" name="Freeform: Shape 18696715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33C4A3-495E-6743-7EE2-5FF8A120AA4C}"/>
                                </a:ext>
                              </a:extLst>
                            </wps:cNvPr>
                            <wps:cNvSpPr/>
                            <wps:spPr>
                              <a:xfrm rot="18900000">
                                <a:off x="3729258" y="6266643"/>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666432585" name="TextBox 1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C4D4C4-9FAE-2D45-D9E6-3E815196D3F4}"/>
                                </a:ext>
                              </a:extLst>
                            </wps:cNvPr>
                            <wps:cNvSpPr txBox="1"/>
                            <wps:spPr>
                              <a:xfrm>
                                <a:off x="3677151" y="6276547"/>
                                <a:ext cx="347683"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wps:txbx>
                            <wps:bodyPr wrap="square" rtlCol="0">
                              <a:noAutofit/>
                            </wps:bodyPr>
                          </wps:wsp>
                        </wpg:grpSp>
                        <pic:pic xmlns:pic="http://schemas.openxmlformats.org/drawingml/2006/picture">
                          <pic:nvPicPr>
                            <pic:cNvPr id="97812803" name="Picture 978128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8FB960-BF60-D1E6-3E4F-E7793598F4B8}"/>
                                </a:ext>
                              </a:extLst>
                            </pic:cNvPr>
                            <pic:cNvPicPr>
                              <a:picLocks noChangeAspect="1"/>
                            </pic:cNvPicPr>
                          </pic:nvPicPr>
                          <pic:blipFill>
                            <a:blip r:embed="rId79"/>
                            <a:stretch>
                              <a:fillRect/>
                            </a:stretch>
                          </pic:blipFill>
                          <pic:spPr>
                            <a:xfrm>
                              <a:off x="3805296" y="5100335"/>
                              <a:ext cx="864534" cy="864534"/>
                            </a:xfrm>
                            <a:prstGeom prst="rect">
                              <a:avLst/>
                            </a:prstGeom>
                          </pic:spPr>
                        </pic:pic>
                      </wpg:grpSp>
                      <wpg:grpSp>
                        <wpg:cNvPr id="993501465" name="Group 9935014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4E62851-78FF-02CA-2FDA-27D87E2036E1}"/>
                            </a:ext>
                          </a:extLst>
                        </wpg:cNvPr>
                        <wpg:cNvGrpSpPr/>
                        <wpg:grpSpPr>
                          <a:xfrm>
                            <a:off x="5211253" y="4648384"/>
                            <a:ext cx="3154082" cy="2621156"/>
                            <a:chOff x="5211253" y="4648384"/>
                            <a:chExt cx="3154082" cy="2621156"/>
                          </a:xfrm>
                        </wpg:grpSpPr>
                        <wpg:grpSp>
                          <wpg:cNvPr id="2055363734" name="Group 20553637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6DC3923-1B3D-76BC-B160-F32BAD4C0239}"/>
                              </a:ext>
                            </a:extLst>
                          </wpg:cNvPr>
                          <wpg:cNvGrpSpPr/>
                          <wpg:grpSpPr>
                            <a:xfrm>
                              <a:off x="5211253" y="4648384"/>
                              <a:ext cx="3154082" cy="2621156"/>
                              <a:chOff x="5278613" y="4648385"/>
                              <a:chExt cx="2323566" cy="1930968"/>
                            </a:xfrm>
                          </wpg:grpSpPr>
                          <wps:wsp>
                            <wps:cNvPr id="1394061478" name="Freeform: Shape 1394061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425D94-F8BF-C0C3-9CC5-262807A65A1B}"/>
                                </a:ext>
                              </a:extLst>
                            </wps:cNvPr>
                            <wps:cNvSpPr/>
                            <wps:spPr>
                              <a:xfrm>
                                <a:off x="5557490" y="464838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827094372" name="Freeform: Shape 8270943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C6D9AB-02DB-A621-48C5-2DC5760E719C}"/>
                                </a:ext>
                              </a:extLst>
                            </wps:cNvPr>
                            <wps:cNvSpPr/>
                            <wps:spPr>
                              <a:xfrm>
                                <a:off x="5645136" y="473603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449110547" name="Freeform: Shape 14491105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FD5551-E46D-C136-532F-705B6A5B8000}"/>
                                </a:ext>
                              </a:extLst>
                            </wps:cNvPr>
                            <wps:cNvSpPr/>
                            <wps:spPr>
                              <a:xfrm>
                                <a:off x="5557490" y="575117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814570737" name="Freeform: Shape 18145707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FE2E86-0653-FF44-F160-867726105879}"/>
                                </a:ext>
                              </a:extLst>
                            </wps:cNvPr>
                            <wps:cNvSpPr/>
                            <wps:spPr>
                              <a:xfrm rot="18900000">
                                <a:off x="6304772" y="626109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69159245" name="TextBox 1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1E61C5-F64B-B050-617C-56280C8F66CF}"/>
                                </a:ext>
                              </a:extLst>
                            </wps:cNvPr>
                            <wps:cNvSpPr txBox="1"/>
                            <wps:spPr>
                              <a:xfrm>
                                <a:off x="6233121" y="6247938"/>
                                <a:ext cx="351010"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wps:txbx>
                            <wps:bodyPr wrap="square" rtlCol="0">
                              <a:noAutofit/>
                            </wps:bodyPr>
                          </wps:wsp>
                          <wps:wsp>
                            <wps:cNvPr id="850704207" name="TextBox 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BFF7BE-1FCC-BE31-B594-BB682A633D47}"/>
                                </a:ext>
                              </a:extLst>
                            </wps:cNvPr>
                            <wps:cNvSpPr txBox="1"/>
                            <wps:spPr>
                              <a:xfrm>
                                <a:off x="5278613" y="5815020"/>
                                <a:ext cx="232356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26"/>
                                      <w:szCs w:val="26"/>
                                      <w:lang w:bidi="ar-EG"/>
                                    </w:rPr>
                                  </w:pPr>
                                  <w:r w:rsidRPr="00861716">
                                    <w:rPr>
                                      <w:rFonts w:eastAsia="Calibri" w:hAnsi="Adobe Arabic" w:cs="Adobe Arabic"/>
                                      <w:b/>
                                      <w:bCs/>
                                      <w:color w:val="FFFFFF" w:themeColor="background1"/>
                                      <w:kern w:val="24"/>
                                      <w:sz w:val="26"/>
                                      <w:szCs w:val="26"/>
                                      <w:rtl/>
                                      <w:lang w:bidi="ar-EG"/>
                                    </w:rPr>
                                    <w:t>القدرة على التكيّف والتغيير</w:t>
                                  </w:r>
                                </w:p>
                              </w:txbxContent>
                            </wps:txbx>
                            <wps:bodyPr wrap="square">
                              <a:noAutofit/>
                            </wps:bodyPr>
                          </wps:wsp>
                        </wpg:grpSp>
                        <pic:pic xmlns:pic="http://schemas.openxmlformats.org/drawingml/2006/picture">
                          <pic:nvPicPr>
                            <pic:cNvPr id="1851919945" name="Picture 18519199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1DDD00-F05B-282D-59A2-5A85294CA03C}"/>
                                </a:ext>
                              </a:extLst>
                            </pic:cNvPr>
                            <pic:cNvPicPr>
                              <a:picLocks noChangeAspect="1"/>
                            </pic:cNvPicPr>
                          </pic:nvPicPr>
                          <pic:blipFill>
                            <a:blip r:embed="rId80">
                              <a:biLevel thresh="75000"/>
                            </a:blip>
                            <a:stretch>
                              <a:fillRect/>
                            </a:stretch>
                          </pic:blipFill>
                          <pic:spPr>
                            <a:xfrm>
                              <a:off x="6458188" y="5178540"/>
                              <a:ext cx="707197" cy="707197"/>
                            </a:xfrm>
                            <a:prstGeom prst="rect">
                              <a:avLst/>
                            </a:prstGeom>
                          </pic:spPr>
                        </pic:pic>
                      </wpg:grpSp>
                      <wpg:grpSp>
                        <wpg:cNvPr id="1966635985" name="Group 19666359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6214B1-78A2-09C5-15BF-5A8C033E19EB}"/>
                            </a:ext>
                          </a:extLst>
                        </wpg:cNvPr>
                        <wpg:cNvGrpSpPr/>
                        <wpg:grpSpPr>
                          <a:xfrm>
                            <a:off x="0" y="0"/>
                            <a:ext cx="2644706" cy="2635424"/>
                            <a:chOff x="0" y="0"/>
                            <a:chExt cx="2644706" cy="2635424"/>
                          </a:xfrm>
                        </wpg:grpSpPr>
                        <wpg:grpSp>
                          <wpg:cNvPr id="937776672" name="Group 9377766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AD25075-1D2A-AB7E-E243-7A5D7F719FCE}"/>
                              </a:ext>
                            </a:extLst>
                          </wpg:cNvPr>
                          <wpg:cNvGrpSpPr/>
                          <wpg:grpSpPr>
                            <a:xfrm>
                              <a:off x="0" y="0"/>
                              <a:ext cx="2644706" cy="2635424"/>
                              <a:chOff x="0" y="0"/>
                              <a:chExt cx="1948316" cy="1941479"/>
                            </a:xfrm>
                          </wpg:grpSpPr>
                          <wps:wsp>
                            <wps:cNvPr id="1465419196" name="Freeform: Shape 1465419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EA27942-02EB-DB57-22F9-6D67B03DEC20}"/>
                                </a:ext>
                              </a:extLst>
                            </wps:cNvPr>
                            <wps:cNvSpPr/>
                            <wps:spPr>
                              <a:xfrm>
                                <a:off x="108926" y="0"/>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519850325" name="Freeform: Shape 15198503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70DCDF-E58A-675D-9068-E21E1B5E3AE7}"/>
                                </a:ext>
                              </a:extLst>
                            </wps:cNvPr>
                            <wps:cNvSpPr/>
                            <wps:spPr>
                              <a:xfrm>
                                <a:off x="196572" y="87646"/>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961412408" name="Freeform: Shape 9614124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0DEB7C-8021-11D0-F9B1-9B53B0B744B9}"/>
                                </a:ext>
                              </a:extLst>
                            </wps:cNvPr>
                            <wps:cNvSpPr/>
                            <wps:spPr>
                              <a:xfrm>
                                <a:off x="108926" y="1102786"/>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240032973" name="Freeform: Shape 2400329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7C7300-895E-84AD-2A6B-337BDE1B4243}"/>
                                </a:ext>
                              </a:extLst>
                            </wps:cNvPr>
                            <wps:cNvSpPr/>
                            <wps:spPr>
                              <a:xfrm rot="18900000">
                                <a:off x="856208" y="1612711"/>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504578238" name="TextBox 1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DC9A5A6-C2B3-EB45-C3C5-78AB83430871}"/>
                                </a:ext>
                              </a:extLst>
                            </wps:cNvPr>
                            <wps:cNvSpPr txBox="1"/>
                            <wps:spPr>
                              <a:xfrm>
                                <a:off x="772078" y="1610064"/>
                                <a:ext cx="356832" cy="331415"/>
                              </a:xfrm>
                              <a:prstGeom prst="rect">
                                <a:avLst/>
                              </a:prstGeom>
                              <a:noFill/>
                            </wps:spPr>
                            <wps:txbx>
                              <w:txbxContent>
                                <w:p w:rsidR="00861716" w:rsidRDefault="00861716" w:rsidP="00861716">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wps:txbx>
                            <wps:bodyPr wrap="square" rtlCol="0">
                              <a:noAutofit/>
                            </wps:bodyPr>
                          </wps:wsp>
                          <wps:wsp>
                            <wps:cNvPr id="17371183" name="TextBox 1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6115FC-4305-9724-1E6A-AA0703FE1381}"/>
                                </a:ext>
                              </a:extLst>
                            </wps:cNvPr>
                            <wps:cNvSpPr txBox="1"/>
                            <wps:spPr>
                              <a:xfrm>
                                <a:off x="0" y="1105473"/>
                                <a:ext cx="1948316" cy="458047"/>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تطوير العلاقات المهنية</w:t>
                                  </w:r>
                                </w:p>
                              </w:txbxContent>
                            </wps:txbx>
                            <wps:bodyPr wrap="square">
                              <a:noAutofit/>
                            </wps:bodyPr>
                          </wps:wsp>
                        </wpg:grpSp>
                        <pic:pic xmlns:pic="http://schemas.openxmlformats.org/drawingml/2006/picture">
                          <pic:nvPicPr>
                            <pic:cNvPr id="2132155267" name="Picture 2132155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CA29B7-E6B0-E817-C7C0-895ACCA58F9D}"/>
                                </a:ext>
                              </a:extLst>
                            </pic:cNvPr>
                            <pic:cNvPicPr>
                              <a:picLocks noChangeAspect="1"/>
                            </pic:cNvPicPr>
                          </pic:nvPicPr>
                          <pic:blipFill>
                            <a:blip r:embed="rId81"/>
                            <a:stretch>
                              <a:fillRect/>
                            </a:stretch>
                          </pic:blipFill>
                          <pic:spPr>
                            <a:xfrm>
                              <a:off x="889387" y="555943"/>
                              <a:ext cx="866237" cy="866237"/>
                            </a:xfrm>
                            <a:prstGeom prst="rect">
                              <a:avLst/>
                            </a:prstGeom>
                          </pic:spPr>
                        </pic:pic>
                      </wpg:grpSp>
                      <wpg:grpSp>
                        <wpg:cNvPr id="1358570574" name="Group 13585705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D3230A1-3A73-FCA9-E23A-3FE6B60F5504}"/>
                            </a:ext>
                          </a:extLst>
                        </wpg:cNvPr>
                        <wpg:cNvGrpSpPr/>
                        <wpg:grpSpPr>
                          <a:xfrm>
                            <a:off x="6459080" y="2314795"/>
                            <a:ext cx="3310070" cy="2652794"/>
                            <a:chOff x="6459080" y="2314795"/>
                            <a:chExt cx="3310070" cy="2652794"/>
                          </a:xfrm>
                        </wpg:grpSpPr>
                        <wpg:grpSp>
                          <wpg:cNvPr id="1954400954" name="Group 19544009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3CB696-49C5-2D2A-86AD-FA3739F0EAE2}"/>
                              </a:ext>
                            </a:extLst>
                          </wpg:cNvPr>
                          <wpg:cNvGrpSpPr/>
                          <wpg:grpSpPr>
                            <a:xfrm>
                              <a:off x="6459080" y="2314795"/>
                              <a:ext cx="3310070" cy="2652794"/>
                              <a:chOff x="6541759" y="2314795"/>
                              <a:chExt cx="2438480" cy="1954275"/>
                            </a:xfrm>
                          </wpg:grpSpPr>
                          <wps:wsp>
                            <wps:cNvPr id="1984549439" name="Freeform: Shape 19845494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ED42628-CEFC-A334-625D-9346FDB80CD6}"/>
                                </a:ext>
                              </a:extLst>
                            </wps:cNvPr>
                            <wps:cNvSpPr/>
                            <wps:spPr>
                              <a:xfrm>
                                <a:off x="6873148" y="231479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722979185" name="Freeform: Shape 17229791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E881E5-DA9A-471A-B928-8E567042DA8B}"/>
                                </a:ext>
                              </a:extLst>
                            </wps:cNvPr>
                            <wps:cNvSpPr/>
                            <wps:spPr>
                              <a:xfrm>
                                <a:off x="6960794" y="240244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601010647" name="Freeform: Shape 16010106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8EB908-1F85-7FFF-0B4F-FDF369DDA6E1}"/>
                                </a:ext>
                              </a:extLst>
                            </wps:cNvPr>
                            <wps:cNvSpPr/>
                            <wps:spPr>
                              <a:xfrm>
                                <a:off x="6873148" y="341758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224055913" name="Freeform: Shape 12240559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B7B258-C707-D60B-72B8-43CD8731D936}"/>
                                </a:ext>
                              </a:extLst>
                            </wps:cNvPr>
                            <wps:cNvSpPr/>
                            <wps:spPr>
                              <a:xfrm rot="18900000">
                                <a:off x="7620430" y="392750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937935523" name="TextBox 1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2B1E98-283E-9467-CD4E-CF82676BE997}"/>
                                </a:ext>
                              </a:extLst>
                            </wps:cNvPr>
                            <wps:cNvSpPr txBox="1"/>
                            <wps:spPr>
                              <a:xfrm>
                                <a:off x="7547071" y="3937655"/>
                                <a:ext cx="341028"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wps:txbx>
                            <wps:bodyPr wrap="square" rtlCol="0">
                              <a:noAutofit/>
                            </wps:bodyPr>
                          </wps:wsp>
                          <wps:wsp>
                            <wps:cNvPr id="1679405596" name="TextBox 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C712B7-850C-EFAC-59AC-7B15BE065918}"/>
                                </a:ext>
                              </a:extLst>
                            </wps:cNvPr>
                            <wps:cNvSpPr txBox="1"/>
                            <wps:spPr>
                              <a:xfrm>
                                <a:off x="6541759" y="3446198"/>
                                <a:ext cx="2438480"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Cs w:val="28"/>
                                      <w:lang w:bidi="ar-EG"/>
                                    </w:rPr>
                                  </w:pPr>
                                  <w:r w:rsidRPr="00861716">
                                    <w:rPr>
                                      <w:rFonts w:eastAsia="Calibri" w:hAnsi="Adobe Arabic" w:cs="Adobe Arabic"/>
                                      <w:b/>
                                      <w:bCs/>
                                      <w:color w:val="FFFFFF" w:themeColor="background1"/>
                                      <w:kern w:val="24"/>
                                      <w:szCs w:val="28"/>
                                      <w:rtl/>
                                      <w:lang w:bidi="ar-EG"/>
                                    </w:rPr>
                                    <w:t>الالتزام بالقوانين والأخلاقيات</w:t>
                                  </w:r>
                                </w:p>
                              </w:txbxContent>
                            </wps:txbx>
                            <wps:bodyPr wrap="square">
                              <a:noAutofit/>
                            </wps:bodyPr>
                          </wps:wsp>
                        </wpg:grpSp>
                        <pic:pic xmlns:pic="http://schemas.openxmlformats.org/drawingml/2006/picture">
                          <pic:nvPicPr>
                            <pic:cNvPr id="1397783598" name="Picture 13977835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996BC1-F40D-F1EB-C481-39B3B5D3B5B3}"/>
                                </a:ext>
                              </a:extLst>
                            </pic:cNvPr>
                            <pic:cNvPicPr>
                              <a:picLocks noChangeAspect="1"/>
                            </pic:cNvPicPr>
                          </pic:nvPicPr>
                          <pic:blipFill>
                            <a:blip r:embed="rId82"/>
                            <a:stretch>
                              <a:fillRect/>
                            </a:stretch>
                          </pic:blipFill>
                          <pic:spPr>
                            <a:xfrm>
                              <a:off x="7725054" y="2876279"/>
                              <a:ext cx="801392" cy="801392"/>
                            </a:xfrm>
                            <a:prstGeom prst="rect">
                              <a:avLst/>
                            </a:prstGeom>
                          </pic:spPr>
                        </pic:pic>
                      </wpg:grpSp>
                      <wpg:grpSp>
                        <wpg:cNvPr id="385598866" name="Group 3855988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D6261D4-CA72-14C8-3B8D-0079768140CB}"/>
                            </a:ext>
                          </a:extLst>
                        </wpg:cNvPr>
                        <wpg:cNvGrpSpPr/>
                        <wpg:grpSpPr>
                          <a:xfrm>
                            <a:off x="7827796" y="33819"/>
                            <a:ext cx="2644706" cy="2610863"/>
                            <a:chOff x="7827796" y="33819"/>
                            <a:chExt cx="2644706" cy="2610863"/>
                          </a:xfrm>
                        </wpg:grpSpPr>
                        <wpg:grpSp>
                          <wpg:cNvPr id="2119771149" name="Group 21197711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58A164-C83B-F89C-4E69-DFCC9F72F16C}"/>
                              </a:ext>
                            </a:extLst>
                          </wpg:cNvPr>
                          <wpg:cNvGrpSpPr/>
                          <wpg:grpSpPr>
                            <a:xfrm>
                              <a:off x="7827796" y="33819"/>
                              <a:ext cx="2644706" cy="2610863"/>
                              <a:chOff x="7827889" y="33819"/>
                              <a:chExt cx="1948316" cy="1923385"/>
                            </a:xfrm>
                          </wpg:grpSpPr>
                          <wps:wsp>
                            <wps:cNvPr id="429338901" name="Freeform: Shape 4293389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6C4DDDB-3E08-9589-5C8C-4D5ED356D791}"/>
                                </a:ext>
                              </a:extLst>
                            </wps:cNvPr>
                            <wps:cNvSpPr/>
                            <wps:spPr>
                              <a:xfrm>
                                <a:off x="7928225" y="3381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240405822" name="Freeform: Shape 2404058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7C8A5F-9074-9833-8082-928B6B924BBB}"/>
                                </a:ext>
                              </a:extLst>
                            </wps:cNvPr>
                            <wps:cNvSpPr/>
                            <wps:spPr>
                              <a:xfrm>
                                <a:off x="8015871" y="12146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986671302" name="Freeform: Shape 9866713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893AA6-E743-2AC2-99F4-D2342F1B20FD}"/>
                                </a:ext>
                              </a:extLst>
                            </wps:cNvPr>
                            <wps:cNvSpPr/>
                            <wps:spPr>
                              <a:xfrm>
                                <a:off x="7928225" y="113660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459076775" name="Freeform: Shape 4590767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CC5955-B25E-29EC-7EC6-5C20E5C63B33}"/>
                                </a:ext>
                              </a:extLst>
                            </wps:cNvPr>
                            <wps:cNvSpPr/>
                            <wps:spPr>
                              <a:xfrm rot="18900000">
                                <a:off x="8675507" y="164653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639043174" name="TextBox 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DE0D99-BB8D-49A8-1F2B-A34FB1EBAF66}"/>
                                </a:ext>
                              </a:extLst>
                            </wps:cNvPr>
                            <wps:cNvSpPr txBox="1"/>
                            <wps:spPr>
                              <a:xfrm>
                                <a:off x="8624434" y="1602209"/>
                                <a:ext cx="361322" cy="35499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wps:txbx>
                            <wps:bodyPr wrap="square" rtlCol="0">
                              <a:noAutofit/>
                            </wps:bodyPr>
                          </wps:wsp>
                          <wps:wsp>
                            <wps:cNvPr id="642797942" name="TextBox 1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C6A78BF-89E2-F7ED-17F2-340DB79980AB}"/>
                                </a:ext>
                              </a:extLst>
                            </wps:cNvPr>
                            <wps:cNvSpPr txBox="1"/>
                            <wps:spPr>
                              <a:xfrm>
                                <a:off x="7827889" y="1192112"/>
                                <a:ext cx="1948316"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تحسين الأداء الوظيفي</w:t>
                                  </w:r>
                                </w:p>
                              </w:txbxContent>
                            </wps:txbx>
                            <wps:bodyPr wrap="square">
                              <a:noAutofit/>
                            </wps:bodyPr>
                          </wps:wsp>
                        </wpg:grpSp>
                        <pic:pic xmlns:pic="http://schemas.openxmlformats.org/drawingml/2006/picture">
                          <pic:nvPicPr>
                            <pic:cNvPr id="1216006704" name="Picture 12160067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A4F2C1-5B99-BA87-D739-C25E389AFB84}"/>
                                </a:ext>
                              </a:extLst>
                            </pic:cNvPr>
                            <pic:cNvPicPr>
                              <a:picLocks noChangeAspect="1"/>
                            </pic:cNvPicPr>
                          </pic:nvPicPr>
                          <pic:blipFill>
                            <a:blip r:embed="rId83">
                              <a:biLevel thresh="25000"/>
                            </a:blip>
                            <a:stretch>
                              <a:fillRect/>
                            </a:stretch>
                          </pic:blipFill>
                          <pic:spPr>
                            <a:xfrm>
                              <a:off x="8911991" y="687043"/>
                              <a:ext cx="609468" cy="609468"/>
                            </a:xfrm>
                            <a:prstGeom prst="rect">
                              <a:avLst/>
                            </a:prstGeom>
                          </pic:spPr>
                        </pic:pic>
                      </wpg:grpSp>
                      <wpg:grpSp>
                        <wpg:cNvPr id="1317324860" name="Group 13173248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D3BC30-7B2E-8772-384E-E3AC37102A6C}"/>
                            </a:ext>
                          </a:extLst>
                        </wpg:cNvPr>
                        <wpg:cNvGrpSpPr/>
                        <wpg:grpSpPr>
                          <a:xfrm>
                            <a:off x="4140318" y="7197425"/>
                            <a:ext cx="2644706" cy="2760904"/>
                            <a:chOff x="4140318" y="7197425"/>
                            <a:chExt cx="2644706" cy="2760904"/>
                          </a:xfrm>
                        </wpg:grpSpPr>
                        <wpg:grpSp>
                          <wpg:cNvPr id="684239423" name="Group 6842394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E45EEAD-5F15-8D86-997F-32834FD13553}"/>
                              </a:ext>
                            </a:extLst>
                          </wpg:cNvPr>
                          <wpg:cNvGrpSpPr/>
                          <wpg:grpSpPr>
                            <a:xfrm>
                              <a:off x="4140318" y="7197425"/>
                              <a:ext cx="2644706" cy="2760904"/>
                              <a:chOff x="4140374" y="7197424"/>
                              <a:chExt cx="1948316" cy="2033918"/>
                            </a:xfrm>
                          </wpg:grpSpPr>
                          <wps:wsp>
                            <wps:cNvPr id="462490889" name="Freeform: Shape 4624908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58A3A6-DAD7-77FF-C874-757D065DDAC9}"/>
                                </a:ext>
                              </a:extLst>
                            </wps:cNvPr>
                            <wps:cNvSpPr/>
                            <wps:spPr>
                              <a:xfrm>
                                <a:off x="4230951" y="7197424"/>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782734267" name="Freeform: Shape 1782734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81761B-EBF8-C03D-B283-EE088B1C035C}"/>
                                </a:ext>
                              </a:extLst>
                            </wps:cNvPr>
                            <wps:cNvSpPr/>
                            <wps:spPr>
                              <a:xfrm>
                                <a:off x="4318597" y="7285070"/>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356285702" name="Freeform: Shape 13562857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DDF5902-193C-74C1-DE80-597E8E75163F}"/>
                                </a:ext>
                              </a:extLst>
                            </wps:cNvPr>
                            <wps:cNvSpPr/>
                            <wps:spPr>
                              <a:xfrm>
                                <a:off x="4230951" y="8300210"/>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785458536" name="Freeform: Shape 7854585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BDBF4BF-ACC5-9487-B559-DD33E2A4874B}"/>
                                </a:ext>
                              </a:extLst>
                            </wps:cNvPr>
                            <wps:cNvSpPr/>
                            <wps:spPr>
                              <a:xfrm rot="18900000">
                                <a:off x="4978233" y="8810135"/>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34270176" name="TextBox 1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ED2F2F-B648-C1F6-C089-DA50DDB3AE8E}"/>
                                </a:ext>
                              </a:extLst>
                            </wps:cNvPr>
                            <wps:cNvSpPr txBox="1"/>
                            <wps:spPr>
                              <a:xfrm>
                                <a:off x="4906488" y="8796682"/>
                                <a:ext cx="546947" cy="434660"/>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wps:txbx>
                            <wps:bodyPr wrap="square" rtlCol="0">
                              <a:noAutofit/>
                            </wps:bodyPr>
                          </wps:wsp>
                          <wps:wsp>
                            <wps:cNvPr id="867856527" name="TextBox 1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1FDAD3-0BFA-4002-A221-8BA31545010D}"/>
                                </a:ext>
                              </a:extLst>
                            </wps:cNvPr>
                            <wps:cNvSpPr txBox="1"/>
                            <wps:spPr>
                              <a:xfrm>
                                <a:off x="4140374" y="8373068"/>
                                <a:ext cx="1948316" cy="437122"/>
                              </a:xfrm>
                              <a:prstGeom prst="rect">
                                <a:avLst/>
                              </a:prstGeom>
                              <a:noFill/>
                            </wps:spPr>
                            <wps:txbx>
                              <w:txbxContent>
                                <w:p w:rsidR="00861716" w:rsidRPr="00916BB1" w:rsidRDefault="00861716" w:rsidP="00861716">
                                  <w:pPr>
                                    <w:bidi w:val="0"/>
                                    <w:spacing w:after="160"/>
                                    <w:jc w:val="center"/>
                                    <w:rPr>
                                      <w:rFonts w:eastAsia="Calibri" w:hAnsi="Adobe Arabic" w:cs="Adobe Arabic"/>
                                      <w:b/>
                                      <w:bCs/>
                                      <w:color w:val="FFFFFF" w:themeColor="background1"/>
                                      <w:kern w:val="24"/>
                                      <w:sz w:val="29"/>
                                      <w:szCs w:val="29"/>
                                      <w:lang w:bidi="ar-EG"/>
                                    </w:rPr>
                                  </w:pPr>
                                  <w:r w:rsidRPr="00916BB1">
                                    <w:rPr>
                                      <w:rFonts w:eastAsia="Calibri" w:hAnsi="Adobe Arabic" w:cs="Adobe Arabic"/>
                                      <w:b/>
                                      <w:bCs/>
                                      <w:color w:val="FFFFFF" w:themeColor="background1"/>
                                      <w:kern w:val="24"/>
                                      <w:sz w:val="29"/>
                                      <w:szCs w:val="29"/>
                                      <w:rtl/>
                                      <w:lang w:bidi="ar-EG"/>
                                    </w:rPr>
                                    <w:t>تحقيق الأهداف المؤسسية</w:t>
                                  </w:r>
                                </w:p>
                              </w:txbxContent>
                            </wps:txbx>
                            <wps:bodyPr wrap="square">
                              <a:noAutofit/>
                            </wps:bodyPr>
                          </wps:wsp>
                        </wpg:grpSp>
                        <pic:pic xmlns:pic="http://schemas.openxmlformats.org/drawingml/2006/picture">
                          <pic:nvPicPr>
                            <pic:cNvPr id="678122909" name="Graphic 179" descr="Bullseye with solid fill">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2AA392-3598-C696-5A9C-48AF0F8ED926}"/>
                                </a:ext>
                              </a:extLst>
                            </pic:cNvPr>
                            <pic:cNvPicPr>
                              <a:picLocks noChangeAspect="1"/>
                            </pic:cNvPicPr>
                          </pic:nvPicPr>
                          <pic:blipFill>
                            <a:blip r:embed="rId84"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svg="http://schemas.microsoft.com/office/drawing/2016/SVG/main" r:embed="rId85"/>
                                </a:ext>
                              </a:extLst>
                            </a:blip>
                            <a:stretch>
                              <a:fillRect/>
                            </a:stretch>
                          </pic:blipFill>
                          <pic:spPr>
                            <a:xfrm>
                              <a:off x="4957314" y="7528803"/>
                              <a:ext cx="1081918" cy="1081918"/>
                            </a:xfrm>
                            <a:prstGeom prst="rect">
                              <a:avLst/>
                            </a:prstGeom>
                          </pic:spPr>
                        </pic:pic>
                      </wpg:grpSp>
                      <wpg:grpSp>
                        <wpg:cNvPr id="1082948999" name="Group 10829489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02516F-9F0D-AFC0-93B7-762C8DE2885B}"/>
                            </a:ext>
                          </a:extLst>
                        </wpg:cNvPr>
                        <wpg:cNvGrpSpPr/>
                        <wpg:grpSpPr>
                          <a:xfrm>
                            <a:off x="4957114" y="33819"/>
                            <a:ext cx="3084852" cy="2621279"/>
                            <a:chOff x="4957114" y="33819"/>
                            <a:chExt cx="3084852" cy="2621279"/>
                          </a:xfrm>
                        </wpg:grpSpPr>
                        <wpg:grpSp>
                          <wpg:cNvPr id="421063172" name="Group 4210631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5F1C5D-09D3-6586-2399-304BC921FB15}"/>
                              </a:ext>
                            </a:extLst>
                          </wpg:cNvPr>
                          <wpg:cNvGrpSpPr/>
                          <wpg:grpSpPr>
                            <a:xfrm>
                              <a:off x="4957114" y="33819"/>
                              <a:ext cx="3084852" cy="2621279"/>
                              <a:chOff x="5027747" y="33819"/>
                              <a:chExt cx="2272565" cy="1931058"/>
                            </a:xfrm>
                          </wpg:grpSpPr>
                          <wps:wsp>
                            <wps:cNvPr id="297706687" name="Freeform: Shape 297706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968C4A-8E2B-87AD-CBD4-A6DBF6217510}"/>
                                </a:ext>
                              </a:extLst>
                            </wps:cNvPr>
                            <wps:cNvSpPr/>
                            <wps:spPr>
                              <a:xfrm>
                                <a:off x="5315784" y="33819"/>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267542125" name="Freeform: Shape 12675421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7C3C95-DA4E-8912-F142-303E997EFCE2}"/>
                                </a:ext>
                              </a:extLst>
                            </wps:cNvPr>
                            <wps:cNvSpPr/>
                            <wps:spPr>
                              <a:xfrm>
                                <a:off x="5403430" y="121465"/>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279300533" name="Freeform: Shape 2793005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7F83C3D-73E0-1975-0332-94A9E95CE8AC}"/>
                                </a:ext>
                              </a:extLst>
                            </wps:cNvPr>
                            <wps:cNvSpPr/>
                            <wps:spPr>
                              <a:xfrm>
                                <a:off x="5315784" y="1136605"/>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119495736" name="Freeform: Shape 11194957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494032-7AF5-848D-2AB3-79355C203809}"/>
                                </a:ext>
                              </a:extLst>
                            </wps:cNvPr>
                            <wps:cNvSpPr/>
                            <wps:spPr>
                              <a:xfrm rot="18900000">
                                <a:off x="6063066" y="1646530"/>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1705566038" name="TextBox 1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209FEC-45AF-1045-AEB8-6A223CDC1FE2}"/>
                                </a:ext>
                              </a:extLst>
                            </wps:cNvPr>
                            <wps:cNvSpPr txBox="1"/>
                            <wps:spPr>
                              <a:xfrm>
                                <a:off x="5991404" y="1633462"/>
                                <a:ext cx="339367"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wps:txbx>
                            <wps:bodyPr wrap="square" rtlCol="0">
                              <a:noAutofit/>
                            </wps:bodyPr>
                          </wps:wsp>
                          <wps:wsp>
                            <wps:cNvPr id="336219282" name="TextBox 1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6C234E-A2E8-8B1B-6F2A-D38FEC7B37C1}"/>
                                </a:ext>
                              </a:extLst>
                            </wps:cNvPr>
                            <wps:cNvSpPr txBox="1"/>
                            <wps:spPr>
                              <a:xfrm>
                                <a:off x="5027747" y="1140668"/>
                                <a:ext cx="2272565" cy="432018"/>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24"/>
                                      <w:szCs w:val="24"/>
                                      <w:lang w:bidi="ar-EG"/>
                                    </w:rPr>
                                  </w:pPr>
                                  <w:r w:rsidRPr="00861716">
                                    <w:rPr>
                                      <w:rFonts w:eastAsia="Calibri" w:hAnsi="Adobe Arabic" w:cs="Adobe Arabic"/>
                                      <w:b/>
                                      <w:bCs/>
                                      <w:color w:val="FFFFFF" w:themeColor="background1"/>
                                      <w:kern w:val="24"/>
                                      <w:sz w:val="24"/>
                                      <w:szCs w:val="24"/>
                                      <w:rtl/>
                                      <w:lang w:bidi="ar-EG"/>
                                    </w:rPr>
                                    <w:t>تعزيز التعاون والعمل الجماعي</w:t>
                                  </w:r>
                                </w:p>
                              </w:txbxContent>
                            </wps:txbx>
                            <wps:bodyPr wrap="square">
                              <a:noAutofit/>
                            </wps:bodyPr>
                          </wps:wsp>
                        </wpg:grpSp>
                        <pic:pic xmlns:pic="http://schemas.openxmlformats.org/drawingml/2006/picture">
                          <pic:nvPicPr>
                            <pic:cNvPr id="34958129" name="Picture 349581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2A6F4F-B41A-07E3-2B73-664BA859DDD1}"/>
                                </a:ext>
                              </a:extLst>
                            </pic:cNvPr>
                            <pic:cNvPicPr>
                              <a:picLocks noChangeAspect="1"/>
                            </pic:cNvPicPr>
                          </pic:nvPicPr>
                          <pic:blipFill>
                            <a:blip r:embed="rId86"/>
                            <a:stretch>
                              <a:fillRect/>
                            </a:stretch>
                          </pic:blipFill>
                          <pic:spPr>
                            <a:xfrm>
                              <a:off x="6108005" y="448212"/>
                              <a:ext cx="883098" cy="883098"/>
                            </a:xfrm>
                            <a:prstGeom prst="rect">
                              <a:avLst/>
                            </a:prstGeom>
                          </pic:spPr>
                        </pic:pic>
                      </wpg:grpSp>
                      <wpg:grpSp>
                        <wpg:cNvPr id="2140336770" name="Group 21403367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57E31A-D867-35FC-F83E-F5DE5A9BDCCE}"/>
                            </a:ext>
                          </a:extLst>
                        </wpg:cNvPr>
                        <wpg:cNvGrpSpPr/>
                        <wpg:grpSpPr>
                          <a:xfrm>
                            <a:off x="2630272" y="39366"/>
                            <a:ext cx="2752636" cy="2537120"/>
                            <a:chOff x="2630272" y="39366"/>
                            <a:chExt cx="2752636" cy="2537120"/>
                          </a:xfrm>
                        </wpg:grpSpPr>
                        <wpg:grpSp>
                          <wpg:cNvPr id="1518907434" name="Group 15189074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F0E56-1B9A-8525-3D72-F73BDD839404}"/>
                              </a:ext>
                            </a:extLst>
                          </wpg:cNvPr>
                          <wpg:cNvGrpSpPr/>
                          <wpg:grpSpPr>
                            <a:xfrm>
                              <a:off x="2630272" y="39366"/>
                              <a:ext cx="2752636" cy="2537120"/>
                              <a:chOff x="2672778" y="39366"/>
                              <a:chExt cx="2027828" cy="1869060"/>
                            </a:xfrm>
                          </wpg:grpSpPr>
                          <wpg:grpSp>
                            <wpg:cNvPr id="851507179" name="Group 8515071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038431-5E17-7174-B55E-45F9127D0B3C}"/>
                                </a:ext>
                              </a:extLst>
                            </wpg:cNvPr>
                            <wpg:cNvGrpSpPr/>
                            <wpg:grpSpPr>
                              <a:xfrm>
                                <a:off x="2672778" y="39366"/>
                                <a:ext cx="2027828" cy="1730855"/>
                                <a:chOff x="2672778" y="39366"/>
                                <a:chExt cx="2027828" cy="1730855"/>
                              </a:xfrm>
                            </wpg:grpSpPr>
                            <wps:wsp>
                              <wps:cNvPr id="945796849" name="Freeform: Shape 9457968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E343B8-C160-6178-E8AF-02360C88EB3D}"/>
                                  </a:ext>
                                </a:extLst>
                              </wps:cNvPr>
                              <wps:cNvSpPr/>
                              <wps:spPr>
                                <a:xfrm>
                                  <a:off x="2791698" y="39366"/>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922589855" name="Freeform: Shape 19225898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139D67-93F2-F450-F093-B3FB28609E9B}"/>
                                  </a:ext>
                                </a:extLst>
                              </wps:cNvPr>
                              <wps:cNvSpPr/>
                              <wps:spPr>
                                <a:xfrm>
                                  <a:off x="2879344" y="127012"/>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1995402654" name="Freeform: Shape 19954026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785493-B761-6F0E-A91D-380507BC109E}"/>
                                  </a:ext>
                                </a:extLst>
                              </wps:cNvPr>
                              <wps:cNvSpPr/>
                              <wps:spPr>
                                <a:xfrm>
                                  <a:off x="2791698" y="1142152"/>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1057464151" name="TextBox 2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2BF8656-1021-13E4-8BAB-B43B3644B653}"/>
                                  </a:ext>
                                </a:extLst>
                              </wps:cNvPr>
                              <wps:cNvSpPr txBox="1"/>
                              <wps:spPr>
                                <a:xfrm>
                                  <a:off x="2672778" y="1161707"/>
                                  <a:ext cx="2027828"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تحقيق الرضا الوظيفي</w:t>
                                    </w:r>
                                  </w:p>
                                </w:txbxContent>
                              </wps:txbx>
                              <wps:bodyPr wrap="square">
                                <a:noAutofit/>
                              </wps:bodyPr>
                            </wps:wsp>
                          </wpg:grpSp>
                          <wps:wsp>
                            <wps:cNvPr id="851810630" name="Freeform: Shape 8518106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5F0416-2B1A-9DE4-760D-BD09D44DE09A}"/>
                                </a:ext>
                              </a:extLst>
                            </wps:cNvPr>
                            <wps:cNvSpPr/>
                            <wps:spPr>
                              <a:xfrm rot="18900000">
                                <a:off x="3538980" y="1652077"/>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774514077" name="TextBox 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34E87C-B982-1B55-0C42-EED696AD33F7}"/>
                                </a:ext>
                              </a:extLst>
                            </wps:cNvPr>
                            <wps:cNvSpPr txBox="1"/>
                            <wps:spPr>
                              <a:xfrm>
                                <a:off x="3467844" y="1607952"/>
                                <a:ext cx="339286" cy="300474"/>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wps:txbx>
                            <wps:bodyPr wrap="square" rtlCol="0">
                              <a:noAutofit/>
                            </wps:bodyPr>
                          </wps:wsp>
                        </wpg:grpSp>
                        <pic:pic xmlns:pic="http://schemas.openxmlformats.org/drawingml/2006/picture">
                          <pic:nvPicPr>
                            <pic:cNvPr id="318785978" name="Picture 318785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358BEA-63DF-6EF2-3BFF-E94A24E2ED0B}"/>
                                </a:ext>
                              </a:extLst>
                            </pic:cNvPr>
                            <pic:cNvPicPr>
                              <a:picLocks noChangeAspect="1"/>
                            </pic:cNvPicPr>
                          </pic:nvPicPr>
                          <pic:blipFill>
                            <a:blip r:embed="rId87"/>
                            <a:stretch>
                              <a:fillRect/>
                            </a:stretch>
                          </pic:blipFill>
                          <pic:spPr>
                            <a:xfrm flipH="1">
                              <a:off x="3577440" y="427966"/>
                              <a:ext cx="857261" cy="857261"/>
                            </a:xfrm>
                            <a:prstGeom prst="rect">
                              <a:avLst/>
                            </a:prstGeom>
                          </pic:spPr>
                        </pic:pic>
                      </wpg:grpSp>
                      <wpg:grpSp>
                        <wpg:cNvPr id="511111720" name="Group 5111117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610117-2A12-DA7F-3C21-27849D94BADA}"/>
                            </a:ext>
                          </a:extLst>
                        </wpg:cNvPr>
                        <wpg:cNvGrpSpPr/>
                        <wpg:grpSpPr>
                          <a:xfrm>
                            <a:off x="4170074" y="2314794"/>
                            <a:ext cx="2645443" cy="2621080"/>
                            <a:chOff x="4170074" y="2314794"/>
                            <a:chExt cx="2645443" cy="2621080"/>
                          </a:xfrm>
                        </wpg:grpSpPr>
                        <wpg:grpSp>
                          <wpg:cNvPr id="1227871548" name="Group 12278715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4CE3F5-8E99-0176-189D-198FA3CADAF1}"/>
                              </a:ext>
                            </a:extLst>
                          </wpg:cNvPr>
                          <wpg:cNvGrpSpPr/>
                          <wpg:grpSpPr>
                            <a:xfrm>
                              <a:off x="4170074" y="2314794"/>
                              <a:ext cx="2645443" cy="2621080"/>
                              <a:chOff x="4170130" y="2314795"/>
                              <a:chExt cx="1948859" cy="1930912"/>
                            </a:xfrm>
                          </wpg:grpSpPr>
                          <wps:wsp>
                            <wps:cNvPr id="264587905" name="Freeform: Shape 2645879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9BE382-CE07-BF29-CB12-D8E03901DCCE}"/>
                                </a:ext>
                              </a:extLst>
                            </wps:cNvPr>
                            <wps:cNvSpPr/>
                            <wps:spPr>
                              <a:xfrm>
                                <a:off x="4260707" y="2314795"/>
                                <a:ext cx="1730855" cy="1730855"/>
                              </a:xfrm>
                              <a:custGeom>
                                <a:avLst/>
                                <a:gdLst>
                                  <a:gd name="connsiteX0" fmla="*/ 1730855 w 1730855"/>
                                  <a:gd name="connsiteY0" fmla="*/ 865428 h 1730855"/>
                                  <a:gd name="connsiteX1" fmla="*/ 865428 w 1730855"/>
                                  <a:gd name="connsiteY1" fmla="*/ 1730856 h 1730855"/>
                                  <a:gd name="connsiteX2" fmla="*/ 0 w 1730855"/>
                                  <a:gd name="connsiteY2" fmla="*/ 865428 h 1730855"/>
                                  <a:gd name="connsiteX3" fmla="*/ 865428 w 1730855"/>
                                  <a:gd name="connsiteY3" fmla="*/ 0 h 1730855"/>
                                  <a:gd name="connsiteX4" fmla="*/ 1730855 w 1730855"/>
                                  <a:gd name="connsiteY4" fmla="*/ 865428 h 1730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30855" h="1730855">
                                    <a:moveTo>
                                      <a:pt x="1730855" y="865428"/>
                                    </a:moveTo>
                                    <a:cubicBezTo>
                                      <a:pt x="1730855" y="1343391"/>
                                      <a:pt x="1343390" y="1730856"/>
                                      <a:pt x="865428" y="1730856"/>
                                    </a:cubicBezTo>
                                    <a:cubicBezTo>
                                      <a:pt x="387465" y="1730856"/>
                                      <a:pt x="0" y="1343391"/>
                                      <a:pt x="0" y="865428"/>
                                    </a:cubicBezTo>
                                    <a:cubicBezTo>
                                      <a:pt x="0" y="387465"/>
                                      <a:pt x="387465" y="0"/>
                                      <a:pt x="865428" y="0"/>
                                    </a:cubicBezTo>
                                    <a:cubicBezTo>
                                      <a:pt x="1343390" y="0"/>
                                      <a:pt x="1730855" y="387465"/>
                                      <a:pt x="1730855" y="865428"/>
                                    </a:cubicBezTo>
                                    <a:close/>
                                  </a:path>
                                </a:pathLst>
                              </a:custGeom>
                              <a:solidFill>
                                <a:srgbClr val="3D8E92"/>
                              </a:solidFill>
                              <a:ln w="11257" cap="flat">
                                <a:noFill/>
                                <a:prstDash val="solid"/>
                                <a:miter/>
                              </a:ln>
                            </wps:spPr>
                            <wps:bodyPr rtlCol="0" anchor="ctr"/>
                          </wps:wsp>
                          <wps:wsp>
                            <wps:cNvPr id="1054948061" name="Freeform: Shape 10549480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AF94DB-0ECE-4056-E6CF-27355F0F8C29}"/>
                                </a:ext>
                              </a:extLst>
                            </wps:cNvPr>
                            <wps:cNvSpPr/>
                            <wps:spPr>
                              <a:xfrm>
                                <a:off x="4348353" y="2402441"/>
                                <a:ext cx="1555561" cy="1555562"/>
                              </a:xfrm>
                              <a:custGeom>
                                <a:avLst/>
                                <a:gdLst>
                                  <a:gd name="connsiteX0" fmla="*/ 1555562 w 1555561"/>
                                  <a:gd name="connsiteY0" fmla="*/ 777781 h 1555562"/>
                                  <a:gd name="connsiteX1" fmla="*/ 777781 w 1555561"/>
                                  <a:gd name="connsiteY1" fmla="*/ 1555562 h 1555562"/>
                                  <a:gd name="connsiteX2" fmla="*/ 0 w 1555561"/>
                                  <a:gd name="connsiteY2" fmla="*/ 777781 h 1555562"/>
                                  <a:gd name="connsiteX3" fmla="*/ 777781 w 1555561"/>
                                  <a:gd name="connsiteY3" fmla="*/ 0 h 1555562"/>
                                  <a:gd name="connsiteX4" fmla="*/ 1555562 w 1555561"/>
                                  <a:gd name="connsiteY4" fmla="*/ 777781 h 1555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55561" h="1555562">
                                    <a:moveTo>
                                      <a:pt x="1555562" y="777781"/>
                                    </a:moveTo>
                                    <a:cubicBezTo>
                                      <a:pt x="1555562" y="1207338"/>
                                      <a:pt x="1207337" y="1555562"/>
                                      <a:pt x="777781" y="1555562"/>
                                    </a:cubicBezTo>
                                    <a:cubicBezTo>
                                      <a:pt x="348224" y="1555562"/>
                                      <a:pt x="0" y="1207338"/>
                                      <a:pt x="0" y="777781"/>
                                    </a:cubicBezTo>
                                    <a:cubicBezTo>
                                      <a:pt x="0" y="348224"/>
                                      <a:pt x="348224" y="0"/>
                                      <a:pt x="777781" y="0"/>
                                    </a:cubicBezTo>
                                    <a:cubicBezTo>
                                      <a:pt x="1207337" y="0"/>
                                      <a:pt x="1555562" y="348224"/>
                                      <a:pt x="1555562" y="777781"/>
                                    </a:cubicBezTo>
                                    <a:close/>
                                  </a:path>
                                </a:pathLst>
                              </a:custGeom>
                              <a:solidFill>
                                <a:srgbClr val="FFFFFF"/>
                              </a:solidFill>
                              <a:ln w="11257" cap="flat">
                                <a:noFill/>
                                <a:prstDash val="solid"/>
                                <a:miter/>
                              </a:ln>
                            </wps:spPr>
                            <wps:bodyPr rtlCol="0" anchor="ctr"/>
                          </wps:wsp>
                          <wps:wsp>
                            <wps:cNvPr id="649000134" name="Freeform: Shape 6490001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9A4FA9-3FC5-2E7A-1FD5-C8342AAB93FE}"/>
                                </a:ext>
                              </a:extLst>
                            </wps:cNvPr>
                            <wps:cNvSpPr/>
                            <wps:spPr>
                              <a:xfrm>
                                <a:off x="4260707" y="3417581"/>
                                <a:ext cx="1730855" cy="460765"/>
                              </a:xfrm>
                              <a:custGeom>
                                <a:avLst/>
                                <a:gdLst>
                                  <a:gd name="connsiteX0" fmla="*/ 1500473 w 1730855"/>
                                  <a:gd name="connsiteY0" fmla="*/ 460765 h 460765"/>
                                  <a:gd name="connsiteX1" fmla="*/ 230383 w 1730855"/>
                                  <a:gd name="connsiteY1" fmla="*/ 460765 h 460765"/>
                                  <a:gd name="connsiteX2" fmla="*/ 0 w 1730855"/>
                                  <a:gd name="connsiteY2" fmla="*/ 230383 h 460765"/>
                                  <a:gd name="connsiteX3" fmla="*/ 0 w 1730855"/>
                                  <a:gd name="connsiteY3" fmla="*/ 230383 h 460765"/>
                                  <a:gd name="connsiteX4" fmla="*/ 230383 w 1730855"/>
                                  <a:gd name="connsiteY4" fmla="*/ 0 h 460765"/>
                                  <a:gd name="connsiteX5" fmla="*/ 1500473 w 1730855"/>
                                  <a:gd name="connsiteY5" fmla="*/ 0 h 460765"/>
                                  <a:gd name="connsiteX6" fmla="*/ 1730855 w 1730855"/>
                                  <a:gd name="connsiteY6" fmla="*/ 230383 h 460765"/>
                                  <a:gd name="connsiteX7" fmla="*/ 1730855 w 1730855"/>
                                  <a:gd name="connsiteY7" fmla="*/ 230383 h 460765"/>
                                  <a:gd name="connsiteX8" fmla="*/ 1500473 w 1730855"/>
                                  <a:gd name="connsiteY8" fmla="*/ 460765 h 460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30855" h="460765">
                                    <a:moveTo>
                                      <a:pt x="1500473" y="460765"/>
                                    </a:moveTo>
                                    <a:lnTo>
                                      <a:pt x="230383" y="460765"/>
                                    </a:lnTo>
                                    <a:cubicBezTo>
                                      <a:pt x="103193" y="460765"/>
                                      <a:pt x="0" y="357685"/>
                                      <a:pt x="0" y="230383"/>
                                    </a:cubicBezTo>
                                    <a:lnTo>
                                      <a:pt x="0" y="230383"/>
                                    </a:lnTo>
                                    <a:cubicBezTo>
                                      <a:pt x="0" y="103193"/>
                                      <a:pt x="103081" y="0"/>
                                      <a:pt x="230383" y="0"/>
                                    </a:cubicBezTo>
                                    <a:lnTo>
                                      <a:pt x="1500473" y="0"/>
                                    </a:lnTo>
                                    <a:cubicBezTo>
                                      <a:pt x="1627662" y="0"/>
                                      <a:pt x="1730855" y="103081"/>
                                      <a:pt x="1730855" y="230383"/>
                                    </a:cubicBezTo>
                                    <a:lnTo>
                                      <a:pt x="1730855" y="230383"/>
                                    </a:lnTo>
                                    <a:cubicBezTo>
                                      <a:pt x="1730855" y="357572"/>
                                      <a:pt x="1627775" y="460765"/>
                                      <a:pt x="1500473" y="460765"/>
                                    </a:cubicBezTo>
                                    <a:close/>
                                  </a:path>
                                </a:pathLst>
                              </a:custGeom>
                              <a:solidFill>
                                <a:srgbClr val="50A3A7"/>
                              </a:solidFill>
                              <a:ln w="11257" cap="flat">
                                <a:noFill/>
                                <a:prstDash val="solid"/>
                                <a:miter/>
                              </a:ln>
                            </wps:spPr>
                            <wps:bodyPr rtlCol="0" anchor="ctr"/>
                          </wps:wsp>
                          <wps:wsp>
                            <wps:cNvPr id="346840269" name="Freeform: Shape 3468402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D905F4-D639-DB78-9600-2125FA445231}"/>
                                </a:ext>
                              </a:extLst>
                            </wps:cNvPr>
                            <wps:cNvSpPr/>
                            <wps:spPr>
                              <a:xfrm rot="18900000">
                                <a:off x="5007989" y="3927506"/>
                                <a:ext cx="236128" cy="236128"/>
                              </a:xfrm>
                              <a:custGeom>
                                <a:avLst/>
                                <a:gdLst>
                                  <a:gd name="connsiteX0" fmla="*/ 236128 w 236128"/>
                                  <a:gd name="connsiteY0" fmla="*/ 118064 h 236128"/>
                                  <a:gd name="connsiteX1" fmla="*/ 118064 w 236128"/>
                                  <a:gd name="connsiteY1" fmla="*/ 236128 h 236128"/>
                                  <a:gd name="connsiteX2" fmla="*/ 0 w 236128"/>
                                  <a:gd name="connsiteY2" fmla="*/ 118064 h 236128"/>
                                  <a:gd name="connsiteX3" fmla="*/ 118064 w 236128"/>
                                  <a:gd name="connsiteY3" fmla="*/ 0 h 236128"/>
                                  <a:gd name="connsiteX4" fmla="*/ 236128 w 236128"/>
                                  <a:gd name="connsiteY4" fmla="*/ 118064 h 236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36128" h="236128">
                                    <a:moveTo>
                                      <a:pt x="236128" y="118064"/>
                                    </a:moveTo>
                                    <a:cubicBezTo>
                                      <a:pt x="236128" y="183269"/>
                                      <a:pt x="183269" y="236128"/>
                                      <a:pt x="118064" y="236128"/>
                                    </a:cubicBezTo>
                                    <a:cubicBezTo>
                                      <a:pt x="52859" y="236128"/>
                                      <a:pt x="0" y="183269"/>
                                      <a:pt x="0" y="118064"/>
                                    </a:cubicBezTo>
                                    <a:cubicBezTo>
                                      <a:pt x="0" y="52859"/>
                                      <a:pt x="52859" y="0"/>
                                      <a:pt x="118064" y="0"/>
                                    </a:cubicBezTo>
                                    <a:cubicBezTo>
                                      <a:pt x="183269" y="0"/>
                                      <a:pt x="236128" y="52859"/>
                                      <a:pt x="236128" y="118064"/>
                                    </a:cubicBezTo>
                                    <a:close/>
                                  </a:path>
                                </a:pathLst>
                              </a:custGeom>
                              <a:solidFill>
                                <a:srgbClr val="381B4B"/>
                              </a:solidFill>
                              <a:ln w="11257" cap="flat">
                                <a:noFill/>
                                <a:prstDash val="solid"/>
                                <a:miter/>
                              </a:ln>
                            </wps:spPr>
                            <wps:bodyPr rtlCol="0" anchor="ctr"/>
                          </wps:wsp>
                          <wps:wsp>
                            <wps:cNvPr id="633606342" name="TextBox 2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581E9D3-2AE7-63F0-7065-15A16FEBDABE}"/>
                                </a:ext>
                              </a:extLst>
                            </wps:cNvPr>
                            <wps:cNvSpPr txBox="1"/>
                            <wps:spPr>
                              <a:xfrm>
                                <a:off x="4936401" y="3914292"/>
                                <a:ext cx="347683" cy="331415"/>
                              </a:xfrm>
                              <a:prstGeom prst="rect">
                                <a:avLst/>
                              </a:prstGeom>
                              <a:noFill/>
                            </wps:spPr>
                            <wps:txbx>
                              <w:txbxContent>
                                <w:p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wps:txbx>
                            <wps:bodyPr wrap="square" rtlCol="0">
                              <a:noAutofit/>
                            </wps:bodyPr>
                          </wps:wsp>
                          <wps:wsp>
                            <wps:cNvPr id="1221661923" name="TextBox 2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BFD0238-375E-3DE8-6333-57CF3456B100}"/>
                                </a:ext>
                              </a:extLst>
                            </wps:cNvPr>
                            <wps:cNvSpPr txBox="1"/>
                            <wps:spPr>
                              <a:xfrm>
                                <a:off x="4170130" y="3490684"/>
                                <a:ext cx="1948859" cy="437122"/>
                              </a:xfrm>
                              <a:prstGeom prst="rect">
                                <a:avLst/>
                              </a:prstGeom>
                              <a:noFill/>
                            </wps:spPr>
                            <wps:txbx>
                              <w:txbxContent>
                                <w:p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تعزيز سُمعة المؤسسة</w:t>
                                  </w:r>
                                </w:p>
                              </w:txbxContent>
                            </wps:txbx>
                            <wps:bodyPr wrap="square">
                              <a:noAutofit/>
                            </wps:bodyPr>
                          </wps:wsp>
                        </wpg:grpSp>
                        <pic:pic xmlns:pic="http://schemas.openxmlformats.org/drawingml/2006/picture">
                          <pic:nvPicPr>
                            <pic:cNvPr id="2004390107" name="Picture 20043901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722524-18B2-39C6-6BBC-77205E8EE3E6}"/>
                                </a:ext>
                              </a:extLst>
                            </pic:cNvPr>
                            <pic:cNvPicPr>
                              <a:picLocks noChangeAspect="1"/>
                            </pic:cNvPicPr>
                          </pic:nvPicPr>
                          <pic:blipFill>
                            <a:blip r:embed="rId88"/>
                            <a:stretch>
                              <a:fillRect/>
                            </a:stretch>
                          </pic:blipFill>
                          <pic:spPr>
                            <a:xfrm flipH="1">
                              <a:off x="5188063" y="2910936"/>
                              <a:ext cx="609470" cy="717059"/>
                            </a:xfrm>
                            <a:prstGeom prst="rect">
                              <a:avLst/>
                            </a:prstGeom>
                          </pic:spPr>
                        </pic:pic>
                      </wpg:grpSp>
                      <pic:pic xmlns:pic="http://schemas.openxmlformats.org/drawingml/2006/picture">
                        <pic:nvPicPr>
                          <pic:cNvPr id="1450463745" name="Picture 14504637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162A2BD-864B-A465-6EBB-D61E57571E3F}"/>
                              </a:ext>
                            </a:extLst>
                          </pic:cNvPr>
                          <pic:cNvPicPr>
                            <a:picLocks noChangeAspect="1"/>
                          </pic:cNvPicPr>
                        </pic:nvPicPr>
                        <pic:blipFill>
                          <a:blip r:embed="rId89"/>
                          <a:stretch>
                            <a:fillRect/>
                          </a:stretch>
                        </pic:blipFill>
                        <pic:spPr>
                          <a:xfrm>
                            <a:off x="2491282" y="2915941"/>
                            <a:ext cx="768340" cy="768340"/>
                          </a:xfrm>
                          <a:prstGeom prst="rect">
                            <a:avLst/>
                          </a:prstGeom>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E7007A" id="Group 215" o:spid="_x0000_s1132" style="width:451.15pt;height:429.05pt;mso-position-horizontal-relative:char;mso-position-vertical-relative:line" coordsize="104725,9958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">
                <v:group id="Group 228942321" o:spid="_x0000_s1133" style="position:absolute;left:15412;top:23203;width:26447;height:26526" coordorigin="15412,23203" coordsize="19483,1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">
                  <v:group id="Group 1979888594" o:spid="_x0000_s1134" style="position:absolute;left:15412;top:23203;width:19483;height:17308" coordorigin="15412,23203" coordsize="19483,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">
                    <v:shape id="Freeform: Shape 1861462290" o:spid="_x0000_s1135" style="position:absolute;left:16851;top:23203;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083538687" o:spid="_x0000_s1136" style="position:absolute;left:17728;top:24079;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920484950" o:spid="_x0000_s1137" style="position:absolute;left:16851;top:34231;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30" o:spid="_x0000_s1138" type="#_x0000_t202" style="position:absolute;left:15412;top:34841;width:19483;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" filled="f" stroked="f">
                      <v:textbox>
                        <w:txbxContent>
                          <w:p w14:paraId="17E97BFA"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 xml:space="preserve">التحفيز </w:t>
                            </w:r>
                            <w:r w:rsidRPr="00861716">
                              <w:rPr>
                                <w:rFonts w:eastAsia="Calibri" w:hAnsi="Adobe Arabic" w:cs="Adobe Arabic"/>
                                <w:b/>
                                <w:bCs/>
                                <w:color w:val="FFFFFF" w:themeColor="background1"/>
                                <w:kern w:val="24"/>
                                <w:sz w:val="30"/>
                                <w:szCs w:val="30"/>
                                <w:rtl/>
                                <w:lang w:bidi="ar-EG"/>
                              </w:rPr>
                              <w:t>والتطوير المهني</w:t>
                            </w:r>
                          </w:p>
                        </w:txbxContent>
                      </v:textbox>
                    </v:shape>
                  </v:group>
                  <v:shape id="Freeform: Shape 133493564" o:spid="_x0000_s1139" style="position:absolute;left:24324;top:39330;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26" o:spid="_x0000_s1140" type="#_x0000_t202" style="position:absolute;left:23804;top:39430;width:3452;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" filled="f" stroked="f">
                    <v:textbox>
                      <w:txbxContent>
                        <w:p w14:paraId="7345F312"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7</w:t>
                          </w:r>
                        </w:p>
                      </w:txbxContent>
                    </v:textbox>
                  </v:shape>
                </v:group>
                <v:group id="Group 1768326604" o:spid="_x0000_s1141" style="position:absolute;left:28379;top:46539;width:26447;height:26524" coordorigin="28379,46539" coordsize="26447,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">
                  <v:group id="Group 1671174839" o:spid="_x0000_s1142" style="position:absolute;left:28379;top:46539;width:26447;height:26524" coordorigin="28379,46539" coordsize="19483,19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">
                    <v:group id="Group 861431102" o:spid="_x0000_s1143" style="position:absolute;left:28379;top:46539;width:19484;height:17308" coordorigin="28379,46539" coordsize="19483,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">
                      <v:shape id="Freeform: Shape 1104577991" o:spid="_x0000_s1144" style="position:absolute;left:29819;top:46539;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85066228" o:spid="_x0000_s1145" style="position:absolute;left:30696;top:47415;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07397761" o:spid="_x0000_s1146" style="position:absolute;left:29819;top:57567;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140" o:spid="_x0000_s1147" type="#_x0000_t202" style="position:absolute;left:28379;top:58176;width:19484;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" filled="f" stroked="f">
                        <v:textbox>
                          <w:txbxContent>
                            <w:p w14:paraId="5D8ADDCB"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تقليل التوتر والصراعات</w:t>
                              </w:r>
                            </w:p>
                          </w:txbxContent>
                        </v:textbox>
                      </v:shape>
                    </v:group>
                    <v:shape id="Freeform: Shape 1869671501" o:spid="_x0000_s1148" style="position:absolute;left:37292;top:62666;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36" o:spid="_x0000_s1149" type="#_x0000_t202" style="position:absolute;left:36771;top:62765;width:3477;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" filled="f" stroked="f">
                      <v:textbox>
                        <w:txbxContent>
                          <w:p w14:paraId="336B9016"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9</w:t>
                            </w:r>
                          </w:p>
                        </w:txbxContent>
                      </v:textbox>
                    </v:shape>
                  </v:group>
                  <v:shape id="Picture 97812803" o:spid="_x0000_s1150" type="#_x0000_t75" style="position:absolute;left:38052;top:51003;width:8646;height:8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">
                    <v:imagedata r:id="rId90" o:title=""/>
                  </v:shape>
                </v:group>
                <v:group id="Group 993501465" o:spid="_x0000_s1151" style="position:absolute;left:52112;top:46483;width:31541;height:26212" coordorigin="52112,46483" coordsize="31540,26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">
                  <v:group id="Group 2055363734" o:spid="_x0000_s1152" style="position:absolute;left:52112;top:46483;width:31541;height:26212" coordorigin="52786,46483" coordsize="23235,19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">
                    <v:shape id="Freeform: Shape 1394061478" o:spid="_x0000_s1153" style="position:absolute;left:55574;top:46483;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827094372" o:spid="_x0000_s1154" style="position:absolute;left:56451;top:47360;width:15555;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449110547" o:spid="_x0000_s1155" style="position:absolute;left:55574;top:57511;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814570737" o:spid="_x0000_s1156" style="position:absolute;left:63047;top:62610;width:2362;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48" o:spid="_x0000_s1157" type="#_x0000_t202" style="position:absolute;left:62331;top:62479;width:3510;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" filled="f" stroked="f">
                      <v:textbox>
                        <w:txbxContent>
                          <w:p w14:paraId="0AF68477"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8</w:t>
                            </w:r>
                          </w:p>
                        </w:txbxContent>
                      </v:textbox>
                    </v:shape>
                    <v:shape id="TextBox 149" o:spid="_x0000_s1158" type="#_x0000_t202" style="position:absolute;left:52786;top:58150;width:23235;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" filled="f" stroked="f">
                      <v:textbox>
                        <w:txbxContent>
                          <w:p w14:paraId="13D2E48B" w14:textId="77777777" w:rsidR="00861716" w:rsidRPr="00861716" w:rsidRDefault="00861716" w:rsidP="00861716">
                            <w:pPr>
                              <w:bidi w:val="0"/>
                              <w:spacing w:after="160"/>
                              <w:jc w:val="center"/>
                              <w:rPr>
                                <w:rFonts w:eastAsia="Calibri" w:hAnsi="Adobe Arabic" w:cs="Adobe Arabic"/>
                                <w:b/>
                                <w:bCs/>
                                <w:color w:val="FFFFFF" w:themeColor="background1"/>
                                <w:kern w:val="24"/>
                                <w:sz w:val="26"/>
                                <w:szCs w:val="26"/>
                                <w:lang w:bidi="ar-EG"/>
                              </w:rPr>
                            </w:pPr>
                            <w:r w:rsidRPr="00861716">
                              <w:rPr>
                                <w:rFonts w:eastAsia="Calibri" w:hAnsi="Adobe Arabic" w:cs="Adobe Arabic"/>
                                <w:b/>
                                <w:bCs/>
                                <w:color w:val="FFFFFF" w:themeColor="background1"/>
                                <w:kern w:val="24"/>
                                <w:sz w:val="26"/>
                                <w:szCs w:val="26"/>
                                <w:rtl/>
                                <w:lang w:bidi="ar-EG"/>
                              </w:rPr>
                              <w:t>القدرة على التكيّف والتغيير</w:t>
                            </w:r>
                          </w:p>
                        </w:txbxContent>
                      </v:textbox>
                    </v:shape>
                  </v:group>
                  <v:shape id="Picture 1851919945" o:spid="_x0000_s1159" type="#_x0000_t75" style="position:absolute;left:64581;top:51785;width:7072;height:70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">
                    <v:imagedata r:id="rId91" o:title="" grayscale="t" bilevel="t"/>
                  </v:shape>
                </v:group>
                <v:group id="Group 1966635985" o:spid="_x0000_s1160" style="position:absolute;width:26447;height:26354" coordsize="26447,26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">
                  <v:group id="Group 937776672" o:spid="_x0000_s1161" style="position:absolute;width:26447;height:26354" coordsize="19483,19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">
                    <v:shape id="Freeform: Shape 1465419196" o:spid="_x0000_s1162" style="position:absolute;left:1089;width:17308;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519850325" o:spid="_x0000_s1163" style="position:absolute;left:1965;top:876;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961412408" o:spid="_x0000_s1164" style="position:absolute;left:1089;top:11027;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240032973" o:spid="_x0000_s1165" style="position:absolute;left:8562;top:16127;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57" o:spid="_x0000_s1166" type="#_x0000_t202" style="position:absolute;left:7720;top:16100;width:3569;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" filled="f" stroked="f">
                      <v:textbox>
                        <w:txbxContent>
                          <w:p w14:paraId="4EBAD7FC" w14:textId="77777777" w:rsidR="00861716" w:rsidRDefault="00861716" w:rsidP="00861716">
                            <w:pPr>
                              <w:bidi w:val="0"/>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4</w:t>
                            </w:r>
                          </w:p>
                        </w:txbxContent>
                      </v:textbox>
                    </v:shape>
                    <v:shape id="TextBox 158" o:spid="_x0000_s1167" type="#_x0000_t202" style="position:absolute;top:11054;width:19483;height:4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" filled="f" stroked="f">
                      <v:textbox>
                        <w:txbxContent>
                          <w:p w14:paraId="2865F4B8"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تطوير العلاقات المهنية</w:t>
                            </w:r>
                          </w:p>
                        </w:txbxContent>
                      </v:textbox>
                    </v:shape>
                  </v:group>
                  <v:shape id="Picture 2132155267" o:spid="_x0000_s1168" type="#_x0000_t75" style="position:absolute;left:8893;top:5559;width:8663;height:8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">
                    <v:imagedata r:id="rId92" o:title=""/>
                  </v:shape>
                </v:group>
                <v:group id="Group 1358570574" o:spid="_x0000_s1169" style="position:absolute;left:64590;top:23147;width:33101;height:26528" coordorigin="64590,23147" coordsize="33100,2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">
                  <v:group id="Group 1954400954" o:spid="_x0000_s1170" style="position:absolute;left:64590;top:23147;width:33101;height:26528" coordorigin="65417,23147" coordsize="24384,19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">
                    <v:shape id="Freeform: Shape 1984549439" o:spid="_x0000_s1171" style="position:absolute;left:68731;top:23147;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722979185" o:spid="_x0000_s1172" style="position:absolute;left:69607;top:2402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601010647" o:spid="_x0000_s1173" style="position:absolute;left:68731;top:34175;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224055913" o:spid="_x0000_s1174" style="position:absolute;left:76204;top:3927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66" o:spid="_x0000_s1175" type="#_x0000_t202" style="position:absolute;left:75470;top:39376;width:3410;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" filled="f" stroked="f">
                      <v:textbox>
                        <w:txbxContent>
                          <w:p w14:paraId="7F2EFC5A"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5</w:t>
                            </w:r>
                          </w:p>
                        </w:txbxContent>
                      </v:textbox>
                    </v:shape>
                    <v:shape id="TextBox 167" o:spid="_x0000_s1176" type="#_x0000_t202" style="position:absolute;left:65417;top:34461;width:24385;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" filled="f" stroked="f">
                      <v:textbox>
                        <w:txbxContent>
                          <w:p w14:paraId="6F35132F" w14:textId="77777777" w:rsidR="00861716" w:rsidRPr="00861716" w:rsidRDefault="00861716" w:rsidP="00861716">
                            <w:pPr>
                              <w:bidi w:val="0"/>
                              <w:spacing w:after="160"/>
                              <w:jc w:val="center"/>
                              <w:rPr>
                                <w:rFonts w:eastAsia="Calibri" w:hAnsi="Adobe Arabic" w:cs="Adobe Arabic"/>
                                <w:b/>
                                <w:bCs/>
                                <w:color w:val="FFFFFF" w:themeColor="background1"/>
                                <w:kern w:val="24"/>
                                <w:szCs w:val="28"/>
                                <w:lang w:bidi="ar-EG"/>
                              </w:rPr>
                            </w:pPr>
                            <w:r w:rsidRPr="00861716">
                              <w:rPr>
                                <w:rFonts w:eastAsia="Calibri" w:hAnsi="Adobe Arabic" w:cs="Adobe Arabic"/>
                                <w:b/>
                                <w:bCs/>
                                <w:color w:val="FFFFFF" w:themeColor="background1"/>
                                <w:kern w:val="24"/>
                                <w:szCs w:val="28"/>
                                <w:rtl/>
                                <w:lang w:bidi="ar-EG"/>
                              </w:rPr>
                              <w:t>الالتزام بالقوانين والأخلاقيات</w:t>
                            </w:r>
                          </w:p>
                        </w:txbxContent>
                      </v:textbox>
                    </v:shape>
                  </v:group>
                  <v:shape id="Picture 1397783598" o:spid="_x0000_s1177" type="#_x0000_t75" style="position:absolute;left:77250;top:28762;width:8014;height: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">
                    <v:imagedata r:id="rId93" o:title=""/>
                  </v:shape>
                </v:group>
                <v:group id="Group 385598866" o:spid="_x0000_s1178" style="position:absolute;left:78277;top:338;width:26448;height:26108" coordorigin="78277,338" coordsize="26447,26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">
                  <v:group id="Group 2119771149" o:spid="_x0000_s1179" style="position:absolute;left:78277;top:338;width:26448;height:26108" coordorigin="78278,338" coordsize="19483,19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">
                    <v:shape id="Freeform: Shape 429338901" o:spid="_x0000_s1180" style="position:absolute;left:79282;top:338;width:17308;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240405822" o:spid="_x0000_s1181" style="position:absolute;left:80158;top:121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986671302" o:spid="_x0000_s1182" style="position:absolute;left:79282;top:11366;width:17308;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459076775" o:spid="_x0000_s1183" style="position:absolute;left:86755;top:1646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75" o:spid="_x0000_s1184" type="#_x0000_t202" style="position:absolute;left:86244;top:16022;width:3613;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" filled="f" stroked="f">
                      <v:textbox>
                        <w:txbxContent>
                          <w:p w14:paraId="13C36CDC"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w:t>
                            </w:r>
                          </w:p>
                        </w:txbxContent>
                      </v:textbox>
                    </v:shape>
                    <v:shape id="TextBox 176" o:spid="_x0000_s1185" type="#_x0000_t202" style="position:absolute;left:78278;top:11921;width:19484;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" filled="f" stroked="f">
                      <v:textbox>
                        <w:txbxContent>
                          <w:p w14:paraId="253D77D1"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تحسين الأداء الوظيفي</w:t>
                            </w:r>
                          </w:p>
                        </w:txbxContent>
                      </v:textbox>
                    </v:shape>
                  </v:group>
                  <v:shape id="Picture 1216006704" o:spid="_x0000_s1186" type="#_x0000_t75" style="position:absolute;left:89119;top:6870;width:6095;height:6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">
                    <v:imagedata r:id="rId94" o:title="" grayscale="t" bilevel="t"/>
                  </v:shape>
                </v:group>
                <v:group id="Group 1317324860" o:spid="_x0000_s1187" style="position:absolute;left:41403;top:71974;width:26447;height:27609" coordorigin="41403,71974" coordsize="26447,27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">
                  <v:group id="Group 684239423" o:spid="_x0000_s1188" style="position:absolute;left:41403;top:71974;width:26447;height:27609" coordorigin="41403,71974" coordsize="19483,2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">
                    <v:shape id="Freeform: Shape 462490889" o:spid="_x0000_s1189" style="position:absolute;left:42309;top:71974;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782734267" o:spid="_x0000_s1190" style="position:absolute;left:43185;top:72850;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356285702" o:spid="_x0000_s1191" style="position:absolute;left:42309;top:83002;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785458536" o:spid="_x0000_s1192" style="position:absolute;left:49782;top:88101;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84" o:spid="_x0000_s1193" type="#_x0000_t202" style="position:absolute;left:49064;top:87966;width:5470;height:4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" filled="f" stroked="f">
                      <v:textbox>
                        <w:txbxContent>
                          <w:p w14:paraId="6EDDA892"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10</w:t>
                            </w:r>
                          </w:p>
                        </w:txbxContent>
                      </v:textbox>
                    </v:shape>
                    <v:shape id="TextBox 185" o:spid="_x0000_s1194" type="#_x0000_t202" style="position:absolute;left:41403;top:83730;width:19483;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" filled="f" stroked="f">
                      <v:textbox>
                        <w:txbxContent>
                          <w:p w14:paraId="2D7ADE5F" w14:textId="77777777" w:rsidR="00861716" w:rsidRPr="00916BB1" w:rsidRDefault="00861716" w:rsidP="00861716">
                            <w:pPr>
                              <w:bidi w:val="0"/>
                              <w:spacing w:after="160"/>
                              <w:jc w:val="center"/>
                              <w:rPr>
                                <w:rFonts w:eastAsia="Calibri" w:hAnsi="Adobe Arabic" w:cs="Adobe Arabic"/>
                                <w:b/>
                                <w:bCs/>
                                <w:color w:val="FFFFFF" w:themeColor="background1"/>
                                <w:kern w:val="24"/>
                                <w:sz w:val="29"/>
                                <w:szCs w:val="29"/>
                                <w:lang w:bidi="ar-EG"/>
                              </w:rPr>
                            </w:pPr>
                            <w:r w:rsidRPr="00916BB1">
                              <w:rPr>
                                <w:rFonts w:eastAsia="Calibri" w:hAnsi="Adobe Arabic" w:cs="Adobe Arabic"/>
                                <w:b/>
                                <w:bCs/>
                                <w:color w:val="FFFFFF" w:themeColor="background1"/>
                                <w:kern w:val="24"/>
                                <w:sz w:val="29"/>
                                <w:szCs w:val="29"/>
                                <w:rtl/>
                                <w:lang w:bidi="ar-EG"/>
                              </w:rPr>
                              <w:t>تحقيق الأهداف المؤسسية</w:t>
                            </w:r>
                          </w:p>
                        </w:txbxContent>
                      </v:textbox>
                    </v:shape>
                  </v:group>
                  <v:shape id="Graphic 179" o:spid="_x0000_s1195" type="#_x0000_t75" alt="Bullseye with solid fill" style="position:absolute;left:49573;top:75288;width:10819;height:10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">
                    <v:imagedata r:id="rId95" o:title="Bullseye with solid fill"/>
                  </v:shape>
                </v:group>
                <v:group id="Group 1082948999" o:spid="_x0000_s1196" style="position:absolute;left:49571;top:338;width:30848;height:26212" coordorigin="49571,338" coordsize="30848,2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">
                  <v:group id="Group 421063172" o:spid="_x0000_s1197" style="position:absolute;left:49571;top:338;width:30848;height:26212" coordorigin="50277,338" coordsize="22725,19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">
                    <v:shape id="Freeform: Shape 297706687" o:spid="_x0000_s1198" style="position:absolute;left:53157;top:338;width:17309;height:17308;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267542125" o:spid="_x0000_s1199" style="position:absolute;left:54034;top:1214;width:15555;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279300533" o:spid="_x0000_s1200" style="position:absolute;left:53157;top:11366;width:17309;height:4607;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1119495736" o:spid="_x0000_s1201" style="position:absolute;left:60630;top:16465;width:2361;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&#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193" o:spid="_x0000_s1202" type="#_x0000_t202" style="position:absolute;left:59914;top:16334;width:3393;height:3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" filled="f" stroked="f">
                      <v:textbox>
                        <w:txbxContent>
                          <w:p w14:paraId="05E44243"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2</w:t>
                            </w:r>
                          </w:p>
                        </w:txbxContent>
                      </v:textbox>
                    </v:shape>
                    <v:shape id="TextBox 194" o:spid="_x0000_s1203" type="#_x0000_t202" style="position:absolute;left:50277;top:11406;width:22726;height:4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" filled="f" stroked="f">
                      <v:textbox>
                        <w:txbxContent>
                          <w:p w14:paraId="32CB1CFE" w14:textId="77777777" w:rsidR="00861716" w:rsidRPr="00861716" w:rsidRDefault="00861716" w:rsidP="00861716">
                            <w:pPr>
                              <w:bidi w:val="0"/>
                              <w:spacing w:after="160"/>
                              <w:jc w:val="center"/>
                              <w:rPr>
                                <w:rFonts w:eastAsia="Calibri" w:hAnsi="Adobe Arabic" w:cs="Adobe Arabic"/>
                                <w:b/>
                                <w:bCs/>
                                <w:color w:val="FFFFFF" w:themeColor="background1"/>
                                <w:kern w:val="24"/>
                                <w:sz w:val="24"/>
                                <w:szCs w:val="24"/>
                                <w:lang w:bidi="ar-EG"/>
                              </w:rPr>
                            </w:pPr>
                            <w:r w:rsidRPr="00861716">
                              <w:rPr>
                                <w:rFonts w:eastAsia="Calibri" w:hAnsi="Adobe Arabic" w:cs="Adobe Arabic"/>
                                <w:b/>
                                <w:bCs/>
                                <w:color w:val="FFFFFF" w:themeColor="background1"/>
                                <w:kern w:val="24"/>
                                <w:sz w:val="24"/>
                                <w:szCs w:val="24"/>
                                <w:rtl/>
                                <w:lang w:bidi="ar-EG"/>
                              </w:rPr>
                              <w:t>تعزيز التعاون والعمل الجماعي</w:t>
                            </w:r>
                          </w:p>
                        </w:txbxContent>
                      </v:textbox>
                    </v:shape>
                  </v:group>
                  <v:shape id="Picture 34958129" o:spid="_x0000_s1204" type="#_x0000_t75" style="position:absolute;left:61080;top:4482;width:8831;height:8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">
                    <v:imagedata r:id="rId96" o:title=""/>
                  </v:shape>
                </v:group>
                <v:group id="Group 2140336770" o:spid="_x0000_s1205" style="position:absolute;left:26302;top:393;width:27527;height:25371" coordorigin="26302,393" coordsize="27526,25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">
                  <v:group id="Group 1518907434" o:spid="_x0000_s1206" style="position:absolute;left:26302;top:393;width:27527;height:25371" coordorigin="26727,393" coordsize="20278,18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">
                    <v:group id="Group 851507179" o:spid="_x0000_s1207" style="position:absolute;left:26727;top:393;width:20279;height:17309" coordorigin="26727,393" coordsize="20278,17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">
                      <v:shape id="Freeform: Shape 945796849" o:spid="_x0000_s1208" style="position:absolute;left:27916;top:393;width:17309;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922589855" o:spid="_x0000_s1209" style="position:absolute;left:28793;top:1270;width:15556;height:15555;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1995402654" o:spid="_x0000_s1210" style="position:absolute;left:27916;top:11421;width:17309;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TextBox 204" o:spid="_x0000_s1211" type="#_x0000_t202" style="position:absolute;left:26727;top:11617;width:20279;height:4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" filled="f" stroked="f">
                        <v:textbox>
                          <w:txbxContent>
                            <w:p w14:paraId="40077B08"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 xml:space="preserve">تحقيق </w:t>
                              </w:r>
                              <w:r w:rsidRPr="00861716">
                                <w:rPr>
                                  <w:rFonts w:eastAsia="Calibri" w:hAnsi="Adobe Arabic" w:cs="Adobe Arabic"/>
                                  <w:b/>
                                  <w:bCs/>
                                  <w:color w:val="FFFFFF" w:themeColor="background1"/>
                                  <w:kern w:val="24"/>
                                  <w:sz w:val="30"/>
                                  <w:szCs w:val="30"/>
                                  <w:rtl/>
                                  <w:lang w:bidi="ar-EG"/>
                                </w:rPr>
                                <w:t>الرضا الوظيفي</w:t>
                              </w:r>
                            </w:p>
                          </w:txbxContent>
                        </v:textbox>
                      </v:shape>
                    </v:group>
                    <v:shape id="Freeform: Shape 851810630" o:spid="_x0000_s1212" style="position:absolute;left:35389;top:16520;width:2362;height:2362;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00" o:spid="_x0000_s1213" type="#_x0000_t202" style="position:absolute;left:34678;top:16079;width:3393;height:3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" filled="f" stroked="f">
                      <v:textbox>
                        <w:txbxContent>
                          <w:p w14:paraId="16E8327B"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3</w:t>
                            </w:r>
                          </w:p>
                        </w:txbxContent>
                      </v:textbox>
                    </v:shape>
                  </v:group>
                  <v:shape id="Picture 318785978" o:spid="_x0000_s1214" type="#_x0000_t75" style="position:absolute;left:35774;top:4279;width:8573;height:857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">
                    <v:imagedata r:id="rId97" o:title=""/>
                  </v:shape>
                </v:group>
                <v:group id="Group 511111720" o:spid="_x0000_s1215" style="position:absolute;left:41700;top:23147;width:26455;height:26211" coordorigin="41700,23147" coordsize="26454,26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">
                  <v:group id="Group 1227871548" o:spid="_x0000_s1216" style="position:absolute;left:41700;top:23147;width:26455;height:26211" coordorigin="41701,23147" coordsize="19488,19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">
                    <v:shape id="Freeform: Shape 264587905" o:spid="_x0000_s1217" style="position:absolute;left:42607;top:23147;width:17308;height:17309;visibility:visible;mso-wrap-style:square;v-text-anchor:middle" coordsize="1730855,1730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" path="m1730855,865428v,477963,-387465,865428,-865427,865428c387465,1730856,,1343391,,865428,,387465,387465,,865428,v477962,,865427,387465,865427,865428xe" fillcolor="#3d8e92" stroked="f" strokeweight=".31269mm">
                      <v:stroke joinstyle="miter"/>
                      <v:path arrowok="t" o:connecttype="custom" o:connectlocs="1730855,865428;865428,1730856;0,865428;865428,0;1730855,865428" o:connectangles="0,0,0,0,0"/>
                    </v:shape>
                    <v:shape id="Freeform: Shape 1054948061" o:spid="_x0000_s1218" style="position:absolute;left:43483;top:24024;width:15556;height:15556;visibility:visible;mso-wrap-style:square;v-text-anchor:middle" coordsize="1555561,155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" path="m1555562,777781v,429557,-348225,777781,-777781,777781c348224,1555562,,1207338,,777781,,348224,348224,,777781,v429556,,777781,348224,777781,777781xe" stroked="f" strokeweight=".31269mm">
                      <v:stroke joinstyle="miter"/>
                      <v:path arrowok="t" o:connecttype="custom" o:connectlocs="1555562,777781;777781,1555562;0,777781;777781,0;1555562,777781" o:connectangles="0,0,0,0,0"/>
                    </v:shape>
                    <v:shape id="Freeform: Shape 649000134" o:spid="_x0000_s1219" style="position:absolute;left:42607;top:34175;width:17308;height:4608;visibility:visible;mso-wrap-style:square;v-text-anchor:middle" coordsize="1730855,460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" path="m1500473,460765r-1270090,c103193,460765,,357685,,230383r,c,103193,103081,,230383,l1500473,v127189,,230382,103081,230382,230383l1730855,230383v,127189,-103080,230382,-230382,230382xe" fillcolor="#50a3a7" stroked="f" strokeweight=".31269mm">
                      <v:stroke joinstyle="miter"/>
                      <v:path arrowok="t" o:connecttype="custom" o:connectlocs="1500473,460765;230383,460765;0,230383;0,230383;230383,0;1500473,0;1730855,230383;1730855,230383;1500473,460765" o:connectangles="0,0,0,0,0,0,0,0,0"/>
                    </v:shape>
                    <v:shape id="Freeform: Shape 346840269" o:spid="_x0000_s1220" style="position:absolute;left:50079;top:39275;width:2362;height:2361;rotation:-45;visibility:visible;mso-wrap-style:square;v-text-anchor:middle" coordsize="236128,236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" path="m236128,118064v,65205,-52859,118064,-118064,118064c52859,236128,,183269,,118064,,52859,52859,,118064,v65205,,118064,52859,118064,118064xe" fillcolor="#381b4b" stroked="f" strokeweight=".31269mm">
                      <v:stroke joinstyle="miter"/>
                      <v:path arrowok="t" o:connecttype="custom" o:connectlocs="236128,118064;118064,236128;0,118064;118064,0;236128,118064" o:connectangles="0,0,0,0,0"/>
                    </v:shape>
                    <v:shape id="TextBox 212" o:spid="_x0000_s1221" type="#_x0000_t202" style="position:absolute;left:49364;top:39142;width:3476;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" filled="f" stroked="f">
                      <v:textbox>
                        <w:txbxContent>
                          <w:p w14:paraId="4FBDE37E" w14:textId="77777777" w:rsidR="00861716" w:rsidRDefault="00861716" w:rsidP="00861716">
                            <w:pPr>
                              <w:bidi w:val="0"/>
                              <w:textAlignment w:val="baseline"/>
                              <w:rPr>
                                <w:rFonts w:ascii="Montserrat ExtraBold" w:hAnsi="Montserrat ExtraBold" w:cstheme="minorBidi"/>
                                <w:color w:val="FFC84B"/>
                                <w:kern w:val="24"/>
                                <w:sz w:val="20"/>
                                <w:szCs w:val="20"/>
                              </w:rPr>
                            </w:pPr>
                            <w:r>
                              <w:rPr>
                                <w:rFonts w:ascii="Montserrat ExtraBold" w:hAnsi="Montserrat ExtraBold" w:cstheme="minorBidi"/>
                                <w:color w:val="FFC84B"/>
                                <w:kern w:val="24"/>
                                <w:sz w:val="20"/>
                                <w:szCs w:val="20"/>
                              </w:rPr>
                              <w:t>6</w:t>
                            </w:r>
                          </w:p>
                        </w:txbxContent>
                      </v:textbox>
                    </v:shape>
                    <v:shape id="TextBox 213" o:spid="_x0000_s1222" type="#_x0000_t202" style="position:absolute;left:41701;top:34906;width:19488;height:4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" filled="f" stroked="f">
                      <v:textbox>
                        <w:txbxContent>
                          <w:p w14:paraId="5474CA35" w14:textId="77777777" w:rsidR="00861716" w:rsidRPr="00861716" w:rsidRDefault="00861716" w:rsidP="00861716">
                            <w:pPr>
                              <w:bidi w:val="0"/>
                              <w:spacing w:after="160"/>
                              <w:jc w:val="center"/>
                              <w:rPr>
                                <w:rFonts w:eastAsia="Calibri" w:hAnsi="Adobe Arabic" w:cs="Adobe Arabic"/>
                                <w:b/>
                                <w:bCs/>
                                <w:color w:val="FFFFFF" w:themeColor="background1"/>
                                <w:kern w:val="24"/>
                                <w:sz w:val="30"/>
                                <w:szCs w:val="30"/>
                                <w:lang w:bidi="ar-EG"/>
                              </w:rPr>
                            </w:pPr>
                            <w:r w:rsidRPr="00861716">
                              <w:rPr>
                                <w:rFonts w:eastAsia="Calibri" w:hAnsi="Adobe Arabic" w:cs="Adobe Arabic"/>
                                <w:b/>
                                <w:bCs/>
                                <w:color w:val="FFFFFF" w:themeColor="background1"/>
                                <w:kern w:val="24"/>
                                <w:sz w:val="30"/>
                                <w:szCs w:val="30"/>
                                <w:rtl/>
                                <w:lang w:bidi="ar-EG"/>
                              </w:rPr>
                              <w:t>تعزيز سُمعة المؤسسة</w:t>
                            </w:r>
                          </w:p>
                        </w:txbxContent>
                      </v:textbox>
                    </v:shape>
                  </v:group>
                  <v:shape id="Picture 2004390107" o:spid="_x0000_s1223" type="#_x0000_t75" style="position:absolute;left:51880;top:29109;width:6095;height:717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">
                    <v:imagedata r:id="rId98" o:title=""/>
                  </v:shape>
                </v:group>
                <v:shape id="Picture 1450463745" o:spid="_x0000_s1224" type="#_x0000_t75" style="position:absolute;left:24912;top:29159;width:7684;height:7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">
                  <v:imagedata r:id="rId99" o:title=""/>
                </v:shape>
                <w10:anchorlock/>
              </v:group>
            </w:pict>
          </mc:Fallback>
        </mc:AlternateContent>
      </w:r>
    </w:p>
    <w:p w:rsidR="003E3B8E" w:rsidRDefault="003E3B8E"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4BB11859" wp14:editId="6E8615E1">
                <wp:extent cx="5731510" cy="892175"/>
                <wp:effectExtent l="0" t="0" r="2540" b="22225"/>
                <wp:docPr id="178097785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51301816" name="مجموعة 47"/>
                        <wpg:cNvGrpSpPr>
                          <a:grpSpLocks/>
                        </wpg:cNvGrpSpPr>
                        <wpg:grpSpPr bwMode="auto">
                          <a:xfrm>
                            <a:off x="0" y="0"/>
                            <a:ext cx="57315" cy="8953"/>
                            <a:chOff x="0" y="0"/>
                            <a:chExt cx="58781" cy="9188"/>
                          </a:xfrm>
                        </wpg:grpSpPr>
                        <wpg:grpSp>
                          <wpg:cNvPr id="880782071" name="مجموعة 48"/>
                          <wpg:cNvGrpSpPr>
                            <a:grpSpLocks/>
                          </wpg:cNvGrpSpPr>
                          <wpg:grpSpPr bwMode="auto">
                            <a:xfrm>
                              <a:off x="0" y="0"/>
                              <a:ext cx="58781" cy="9188"/>
                              <a:chOff x="0" y="0"/>
                              <a:chExt cx="62403" cy="9190"/>
                            </a:xfrm>
                          </wpg:grpSpPr>
                          <wpg:grpSp>
                            <wpg:cNvPr id="439310217" name="مجموعة 49"/>
                            <wpg:cNvGrpSpPr>
                              <a:grpSpLocks/>
                            </wpg:cNvGrpSpPr>
                            <wpg:grpSpPr bwMode="auto">
                              <a:xfrm>
                                <a:off x="0" y="1692"/>
                                <a:ext cx="54330" cy="5806"/>
                                <a:chOff x="0" y="1692"/>
                                <a:chExt cx="54330" cy="5806"/>
                              </a:xfrm>
                            </wpg:grpSpPr>
                            <wps:wsp>
                              <wps:cNvPr id="10536285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6364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8194944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616122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تحسين الأداء الوظيفي</w:t>
                                </w:r>
                              </w:p>
                            </w:txbxContent>
                          </wps:txbx>
                          <wps:bodyPr rot="0" vert="horz" wrap="square" lIns="91440" tIns="45720" rIns="91440" bIns="45720" anchor="t" anchorCtr="0" upright="1">
                            <a:spAutoFit/>
                          </wps:bodyPr>
                        </wps:wsp>
                      </wpg:grpSp>
                      <pic:pic xmlns:pic="http://schemas.openxmlformats.org/drawingml/2006/picture">
                        <pic:nvPicPr>
                          <pic:cNvPr id="143675198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BB11859" id="Group 2" o:spid="_x0000_s12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CYGDEiAcAANU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2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">
                  <v:group id="مجموعة 48" o:spid="_x0000_s12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">
                    <v:group id="مجموعة 49" o:spid="_x0000_s12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">
                      <v:shape id="شكل حر 50" o:spid="_x0000_s12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" fillcolor="#a5a5a5 [2092]" stroked="f" strokeweight="1pt">
                        <v:stroke joinstyle="miter"/>
                      </v:roundrect>
                    </v:group>
                    <v:oval id="شكل بيضاوي 52" o:spid="_x0000_s12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" filled="f" strokecolor="#168489" strokeweight="1pt">
                      <v:stroke joinstyle="miter"/>
                    </v:oval>
                  </v:group>
                  <v:shape id="مربع نص 41" o:spid="_x0000_s123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" filled="f" stroked="f">
                    <v:textbox style="mso-fit-shape-to-text:t">
                      <w:txbxContent>
                        <w:p w14:paraId="062499B7" w14:textId="42C0F06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تحسين الأداء الوظيفي</w:t>
                          </w:r>
                        </w:p>
                      </w:txbxContent>
                    </v:textbox>
                  </v:shape>
                </v:group>
                <v:shape id="صورة 54" o:spid="_x0000_s12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يُساهم السلوك الوظيفي الجيد في تحسين جودة العمل وكفاءته. الموظف الذي يتمتع بسلوك إيجابي يُظهر التزاماً أكبر ويؤدي مهامه بشكل أكثر فعالية، مما يزيد من إنتاجيته.</w:t>
      </w:r>
    </w:p>
    <w:p w:rsidR="003E3B8E" w:rsidRDefault="003E3B8E" w:rsidP="00AB5C58">
      <w:pPr>
        <w:rPr>
          <w:rFonts w:ascii="Sakkal Majalla" w:hAnsi="Sakkal Majalla"/>
          <w:sz w:val="32"/>
          <w:szCs w:val="32"/>
        </w:rPr>
      </w:pPr>
      <w:r>
        <w:rPr>
          <w:noProof/>
        </w:rPr>
        <mc:AlternateContent>
          <mc:Choice Requires="wpg">
            <w:drawing>
              <wp:inline distT="0" distB="0" distL="0" distR="0" wp14:anchorId="1CD2F497" wp14:editId="38DE95B5">
                <wp:extent cx="5731510" cy="892175"/>
                <wp:effectExtent l="0" t="0" r="2540" b="22225"/>
                <wp:docPr id="2820851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77513233" name="مجموعة 47"/>
                        <wpg:cNvGrpSpPr>
                          <a:grpSpLocks/>
                        </wpg:cNvGrpSpPr>
                        <wpg:grpSpPr bwMode="auto">
                          <a:xfrm>
                            <a:off x="0" y="0"/>
                            <a:ext cx="57315" cy="8953"/>
                            <a:chOff x="0" y="0"/>
                            <a:chExt cx="58781" cy="9188"/>
                          </a:xfrm>
                        </wpg:grpSpPr>
                        <wpg:grpSp>
                          <wpg:cNvPr id="922782749" name="مجموعة 48"/>
                          <wpg:cNvGrpSpPr>
                            <a:grpSpLocks/>
                          </wpg:cNvGrpSpPr>
                          <wpg:grpSpPr bwMode="auto">
                            <a:xfrm>
                              <a:off x="0" y="0"/>
                              <a:ext cx="58781" cy="9188"/>
                              <a:chOff x="0" y="0"/>
                              <a:chExt cx="62403" cy="9190"/>
                            </a:xfrm>
                          </wpg:grpSpPr>
                          <wpg:grpSp>
                            <wpg:cNvPr id="843660693" name="مجموعة 49"/>
                            <wpg:cNvGrpSpPr>
                              <a:grpSpLocks/>
                            </wpg:cNvGrpSpPr>
                            <wpg:grpSpPr bwMode="auto">
                              <a:xfrm>
                                <a:off x="0" y="1692"/>
                                <a:ext cx="54330" cy="5806"/>
                                <a:chOff x="0" y="1692"/>
                                <a:chExt cx="54330" cy="5806"/>
                              </a:xfrm>
                            </wpg:grpSpPr>
                            <wps:wsp>
                              <wps:cNvPr id="8097256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24663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327062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3267165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التعاون والعمل الجماعي</w:t>
                                </w:r>
                              </w:p>
                            </w:txbxContent>
                          </wps:txbx>
                          <wps:bodyPr rot="0" vert="horz" wrap="square" lIns="91440" tIns="45720" rIns="91440" bIns="45720" anchor="t" anchorCtr="0" upright="1">
                            <a:spAutoFit/>
                          </wps:bodyPr>
                        </wps:wsp>
                      </wpg:grpSp>
                      <pic:pic xmlns:pic="http://schemas.openxmlformats.org/drawingml/2006/picture">
                        <pic:nvPicPr>
                          <pic:cNvPr id="96267898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D2F497" id="_x0000_s12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LCAYsZ+BwAA&#10;0B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2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">
                  <v:group id="مجموعة 48" o:spid="_x0000_s12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">
                    <v:group id="مجموعة 49" o:spid="_x0000_s12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">
                      <v:shape id="شكل حر 50" o:spid="_x0000_s12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" fillcolor="#a5a5a5 [2092]" stroked="f" strokeweight="1pt">
                        <v:stroke joinstyle="miter"/>
                      </v:roundrect>
                    </v:group>
                    <v:oval id="شكل بيضاوي 52" o:spid="_x0000_s12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" filled="f" strokecolor="#168489" strokeweight="1pt">
                      <v:stroke joinstyle="miter"/>
                    </v:oval>
                  </v:group>
                  <v:shape id="مربع نص 41" o:spid="_x0000_s124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" filled="f" stroked="f">
                    <v:textbox style="mso-fit-shape-to-text:t">
                      <w:txbxContent>
                        <w:p w14:paraId="2481038A" w14:textId="34371276"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التعاون والعمل الجماعي</w:t>
                          </w:r>
                        </w:p>
                      </w:txbxContent>
                    </v:textbox>
                  </v:shape>
                </v:group>
                <v:shape id="صورة 54" o:spid="_x0000_s12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عندما يتسم الموظفون بالسلوكيات التعاونية والإيجابية، تتعزز بيئة العمل الجماعي. هذا يسهم في تقليل النزاعات ويزيد من التفاهم بين أعضاء الفريق، مما يؤدي إلى تحقيق الأهداف المشتركة بشكل أسرع وأكثر كفاءة.</w:t>
      </w:r>
    </w:p>
    <w:p w:rsidR="003E3B8E" w:rsidRDefault="003E3B8E" w:rsidP="00AB5C58">
      <w:pPr>
        <w:rPr>
          <w:rFonts w:ascii="Sakkal Majalla" w:hAnsi="Sakkal Majalla"/>
          <w:sz w:val="32"/>
          <w:szCs w:val="32"/>
        </w:rPr>
      </w:pPr>
      <w:r>
        <w:rPr>
          <w:noProof/>
        </w:rPr>
        <mc:AlternateContent>
          <mc:Choice Requires="wpg">
            <w:drawing>
              <wp:inline distT="0" distB="0" distL="0" distR="0" wp14:anchorId="1F02CB12" wp14:editId="3CDE1D07">
                <wp:extent cx="5731510" cy="892175"/>
                <wp:effectExtent l="0" t="0" r="2540" b="22225"/>
                <wp:docPr id="23104519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25304532" name="مجموعة 47"/>
                        <wpg:cNvGrpSpPr>
                          <a:grpSpLocks/>
                        </wpg:cNvGrpSpPr>
                        <wpg:grpSpPr bwMode="auto">
                          <a:xfrm>
                            <a:off x="0" y="0"/>
                            <a:ext cx="57315" cy="8953"/>
                            <a:chOff x="0" y="0"/>
                            <a:chExt cx="58781" cy="9188"/>
                          </a:xfrm>
                        </wpg:grpSpPr>
                        <wpg:grpSp>
                          <wpg:cNvPr id="1319394371" name="مجموعة 48"/>
                          <wpg:cNvGrpSpPr>
                            <a:grpSpLocks/>
                          </wpg:cNvGrpSpPr>
                          <wpg:grpSpPr bwMode="auto">
                            <a:xfrm>
                              <a:off x="0" y="0"/>
                              <a:ext cx="58781" cy="9188"/>
                              <a:chOff x="0" y="0"/>
                              <a:chExt cx="62403" cy="9190"/>
                            </a:xfrm>
                          </wpg:grpSpPr>
                          <wpg:grpSp>
                            <wpg:cNvPr id="1284695044" name="مجموعة 49"/>
                            <wpg:cNvGrpSpPr>
                              <a:grpSpLocks/>
                            </wpg:cNvGrpSpPr>
                            <wpg:grpSpPr bwMode="auto">
                              <a:xfrm>
                                <a:off x="0" y="1692"/>
                                <a:ext cx="54330" cy="5806"/>
                                <a:chOff x="0" y="1692"/>
                                <a:chExt cx="54330" cy="5806"/>
                              </a:xfrm>
                            </wpg:grpSpPr>
                            <wps:wsp>
                              <wps:cNvPr id="99391549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84938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3832685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5396260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تحقيق الرضا الوظيفي</w:t>
                                </w:r>
                              </w:p>
                            </w:txbxContent>
                          </wps:txbx>
                          <wps:bodyPr rot="0" vert="horz" wrap="square" lIns="91440" tIns="45720" rIns="91440" bIns="45720" anchor="t" anchorCtr="0" upright="1">
                            <a:spAutoFit/>
                          </wps:bodyPr>
                        </wps:wsp>
                      </wpg:grpSp>
                      <pic:pic xmlns:pic="http://schemas.openxmlformats.org/drawingml/2006/picture">
                        <pic:nvPicPr>
                          <pic:cNvPr id="152763829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02CB12" id="_x0000_s12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UKksjiAcAANQ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">
                  <v:group id="مجموعة 48"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">
                    <v:group id="مجموعة 49"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">
                      <v:shape id="شكل حر 50"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" fillcolor="#a5a5a5 [2092]" stroked="f" strokeweight="1pt">
                        <v:stroke joinstyle="miter"/>
                      </v:roundrect>
                    </v:group>
                    <v:oval id="شكل بيضاوي 52"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" filled="f" strokecolor="#168489" strokeweight="1pt">
                      <v:stroke joinstyle="miter"/>
                    </v:oval>
                  </v:group>
                  <v:shape id="مربع نص 41" o:spid="_x0000_s125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" filled="f" stroked="f">
                    <v:textbox style="mso-fit-shape-to-text:t">
                      <w:txbxContent>
                        <w:p w14:paraId="6CB8355B" w14:textId="6DEE6AAE"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تحقيق </w:t>
                          </w:r>
                          <w:r w:rsidRPr="000D578D">
                            <w:rPr>
                              <w:rFonts w:eastAsia="Calibri" w:hAnsi="Adobe Arabic" w:cs="Adobe Arabic"/>
                              <w:b/>
                              <w:bCs/>
                              <w:color w:val="FFFFFF"/>
                              <w:kern w:val="24"/>
                              <w:sz w:val="36"/>
                              <w:szCs w:val="36"/>
                              <w:rtl/>
                              <w:lang w:bidi="ar-EG"/>
                            </w:rPr>
                            <w:t>الرضا الوظيفي</w:t>
                          </w:r>
                        </w:p>
                      </w:txbxContent>
                    </v:textbox>
                  </v:shape>
                </v:group>
                <v:shape id="صورة 54" o:spid="_x0000_s12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الإيجابي يؤدي إلى تحسين الرضا الوظيفي، حيث يشعر الموظفون بالسعادة والاستقرار في بيئة عملهم. ويؤدي الرضا إلى تقليل معدلات الغياب والاستقالات.</w:t>
      </w:r>
    </w:p>
    <w:p w:rsidR="003E3B8E" w:rsidRDefault="003E3B8E" w:rsidP="00AB5C58">
      <w:pPr>
        <w:rPr>
          <w:rFonts w:ascii="Sakkal Majalla" w:hAnsi="Sakkal Majalla"/>
          <w:sz w:val="32"/>
          <w:szCs w:val="32"/>
        </w:rPr>
      </w:pPr>
      <w:r>
        <w:rPr>
          <w:noProof/>
        </w:rPr>
        <mc:AlternateContent>
          <mc:Choice Requires="wpg">
            <w:drawing>
              <wp:inline distT="0" distB="0" distL="0" distR="0" wp14:anchorId="206F6D70" wp14:editId="1391C722">
                <wp:extent cx="5731510" cy="892175"/>
                <wp:effectExtent l="0" t="0" r="2540" b="22225"/>
                <wp:docPr id="182588542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75275429" name="مجموعة 47"/>
                        <wpg:cNvGrpSpPr>
                          <a:grpSpLocks/>
                        </wpg:cNvGrpSpPr>
                        <wpg:grpSpPr bwMode="auto">
                          <a:xfrm>
                            <a:off x="0" y="0"/>
                            <a:ext cx="57315" cy="8953"/>
                            <a:chOff x="0" y="0"/>
                            <a:chExt cx="58781" cy="9188"/>
                          </a:xfrm>
                        </wpg:grpSpPr>
                        <wpg:grpSp>
                          <wpg:cNvPr id="196830959" name="مجموعة 48"/>
                          <wpg:cNvGrpSpPr>
                            <a:grpSpLocks/>
                          </wpg:cNvGrpSpPr>
                          <wpg:grpSpPr bwMode="auto">
                            <a:xfrm>
                              <a:off x="0" y="0"/>
                              <a:ext cx="58781" cy="9188"/>
                              <a:chOff x="0" y="0"/>
                              <a:chExt cx="62403" cy="9190"/>
                            </a:xfrm>
                          </wpg:grpSpPr>
                          <wpg:grpSp>
                            <wpg:cNvPr id="1603082413" name="مجموعة 49"/>
                            <wpg:cNvGrpSpPr>
                              <a:grpSpLocks/>
                            </wpg:cNvGrpSpPr>
                            <wpg:grpSpPr bwMode="auto">
                              <a:xfrm>
                                <a:off x="0" y="1692"/>
                                <a:ext cx="54330" cy="5806"/>
                                <a:chOff x="0" y="1692"/>
                                <a:chExt cx="54330" cy="5806"/>
                              </a:xfrm>
                            </wpg:grpSpPr>
                            <wps:wsp>
                              <wps:cNvPr id="15346241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121151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6402096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724354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تطوير العلاقات المهنية</w:t>
                                </w:r>
                              </w:p>
                            </w:txbxContent>
                          </wps:txbx>
                          <wps:bodyPr rot="0" vert="horz" wrap="square" lIns="91440" tIns="45720" rIns="91440" bIns="45720" anchor="t" anchorCtr="0" upright="1">
                            <a:spAutoFit/>
                          </wps:bodyPr>
                        </wps:wsp>
                      </wpg:grpSp>
                      <pic:pic xmlns:pic="http://schemas.openxmlformats.org/drawingml/2006/picture">
                        <pic:nvPicPr>
                          <pic:cNvPr id="100510953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6F6D70" id="_x0000_s12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Vt0rtN0AAAAFAQAADwAAAGRycy9kb3du&#10;cmV2LnhtbEyPQUvDQBCF74L/YRnBm91NtcXGbEop6qkIbQXpbZudJqHZ2ZDdJum/d/SilwfDe7z3&#10;TbYcXSN67ELtSUMyUSCQCm9rKjV87t8enkGEaMiaxhNquGKAZX57k5nU+oG22O9iKbiEQmo0VDG2&#10;qZShqNCZMPEtEnsn3zkT+exKaTszcLlr5FSpuXSmJl6oTIvrCovz7uI0vA9mWD0mr/3mfFpfD/vZ&#10;x9cmQa3v78bVC4iIY/wLww8+o0POTEd/IRtEo4Efib/K3kJN5yCOHHpS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">
                <v:group id="مجموعة 47" o:spid="_x0000_s12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">
                  <v:group id="مجموعة 48" o:spid="_x0000_s12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">
                    <v:group id="مجموعة 49" o:spid="_x0000_s12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">
                      <v:shape id="شكل حر 50" o:spid="_x0000_s12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" fillcolor="#a5a5a5 [2092]" stroked="f" strokeweight="1pt">
                        <v:stroke joinstyle="miter"/>
                      </v:roundrect>
                    </v:group>
                    <v:oval id="شكل بيضاوي 52" o:spid="_x0000_s12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" filled="f" strokecolor="#168489" strokeweight="1pt">
                      <v:stroke joinstyle="miter"/>
                    </v:oval>
                  </v:group>
                  <v:shape id="مربع نص 41" o:spid="_x0000_s125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" filled="f" stroked="f">
                    <v:textbox style="mso-fit-shape-to-text:t">
                      <w:txbxContent>
                        <w:p w14:paraId="5B659E4A" w14:textId="1508978D"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تطوير </w:t>
                          </w:r>
                          <w:r w:rsidRPr="000D578D">
                            <w:rPr>
                              <w:rFonts w:eastAsia="Calibri" w:hAnsi="Adobe Arabic" w:cs="Adobe Arabic"/>
                              <w:b/>
                              <w:bCs/>
                              <w:color w:val="FFFFFF"/>
                              <w:kern w:val="24"/>
                              <w:sz w:val="36"/>
                              <w:szCs w:val="36"/>
                              <w:rtl/>
                              <w:lang w:bidi="ar-EG"/>
                            </w:rPr>
                            <w:t>العلاقات المهنية</w:t>
                          </w:r>
                        </w:p>
                      </w:txbxContent>
                    </v:textbox>
                  </v:shape>
                </v:group>
                <v:shape id="صورة 54" o:spid="_x0000_s12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يعزز بناء علاقات مهنية قوية وإيجابية مع الزملاء والرؤساء، مما يسهم في تحسين روح الفريق والتعاون. هذه العلاقات تساعد أيضاً في حل المشكلات بسرعة وكفاءة.</w:t>
      </w:r>
    </w:p>
    <w:p w:rsidR="003E3B8E" w:rsidRDefault="003E3B8E" w:rsidP="00AB5C58">
      <w:pPr>
        <w:rPr>
          <w:rFonts w:ascii="Sakkal Majalla" w:hAnsi="Sakkal Majalla"/>
          <w:sz w:val="32"/>
          <w:szCs w:val="32"/>
        </w:rPr>
      </w:pPr>
      <w:r>
        <w:rPr>
          <w:noProof/>
        </w:rPr>
        <mc:AlternateContent>
          <mc:Choice Requires="wpg">
            <w:drawing>
              <wp:inline distT="0" distB="0" distL="0" distR="0" wp14:anchorId="4EDB3E24" wp14:editId="4A947B5E">
                <wp:extent cx="5731510" cy="892175"/>
                <wp:effectExtent l="0" t="0" r="2540" b="22225"/>
                <wp:docPr id="73351457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95724053" name="مجموعة 47"/>
                        <wpg:cNvGrpSpPr>
                          <a:grpSpLocks/>
                        </wpg:cNvGrpSpPr>
                        <wpg:grpSpPr bwMode="auto">
                          <a:xfrm>
                            <a:off x="0" y="0"/>
                            <a:ext cx="57315" cy="8953"/>
                            <a:chOff x="0" y="0"/>
                            <a:chExt cx="58781" cy="9188"/>
                          </a:xfrm>
                        </wpg:grpSpPr>
                        <wpg:grpSp>
                          <wpg:cNvPr id="186975176" name="مجموعة 48"/>
                          <wpg:cNvGrpSpPr>
                            <a:grpSpLocks/>
                          </wpg:cNvGrpSpPr>
                          <wpg:grpSpPr bwMode="auto">
                            <a:xfrm>
                              <a:off x="0" y="0"/>
                              <a:ext cx="58781" cy="9188"/>
                              <a:chOff x="0" y="0"/>
                              <a:chExt cx="62403" cy="9190"/>
                            </a:xfrm>
                          </wpg:grpSpPr>
                          <wpg:grpSp>
                            <wpg:cNvPr id="416145115" name="مجموعة 49"/>
                            <wpg:cNvGrpSpPr>
                              <a:grpSpLocks/>
                            </wpg:cNvGrpSpPr>
                            <wpg:grpSpPr bwMode="auto">
                              <a:xfrm>
                                <a:off x="0" y="1692"/>
                                <a:ext cx="54330" cy="5806"/>
                                <a:chOff x="0" y="1692"/>
                                <a:chExt cx="54330" cy="5806"/>
                              </a:xfrm>
                            </wpg:grpSpPr>
                            <wps:wsp>
                              <wps:cNvPr id="18476751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8034035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0238701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493501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بالقوانين والأخلاقيات</w:t>
                                </w:r>
                              </w:p>
                            </w:txbxContent>
                          </wps:txbx>
                          <wps:bodyPr rot="0" vert="horz" wrap="square" lIns="91440" tIns="45720" rIns="91440" bIns="45720" anchor="t" anchorCtr="0" upright="1">
                            <a:spAutoFit/>
                          </wps:bodyPr>
                        </wps:wsp>
                      </wpg:grpSp>
                      <pic:pic xmlns:pic="http://schemas.openxmlformats.org/drawingml/2006/picture">
                        <pic:nvPicPr>
                          <pic:cNvPr id="101182921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DB3E24" id="_x0000_s12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jk/530HAADV&#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2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">
                  <v:group id="مجموعة 48" o:spid="_x0000_s12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">
                    <v:group id="مجموعة 49" o:spid="_x0000_s12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">
                      <v:shape id="شكل حر 50" o:spid="_x0000_s12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" fillcolor="#a5a5a5 [2092]" stroked="f" strokeweight="1pt">
                        <v:stroke joinstyle="miter"/>
                      </v:roundrect>
                    </v:group>
                    <v:oval id="شكل بيضاوي 52" o:spid="_x0000_s12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" filled="f" strokecolor="#168489" strokeweight="1pt">
                      <v:stroke joinstyle="miter"/>
                    </v:oval>
                  </v:group>
                  <v:shape id="مربع نص 41" o:spid="_x0000_s126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" filled="f" stroked="f">
                    <v:textbox style="mso-fit-shape-to-text:t">
                      <w:txbxContent>
                        <w:p w14:paraId="474E72D1" w14:textId="61B9195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بالقوانين والأخلاقيات</w:t>
                          </w:r>
                        </w:p>
                      </w:txbxContent>
                    </v:textbox>
                  </v:shape>
                </v:group>
                <v:shape id="صورة 54" o:spid="_x0000_s12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الموظف الذي يُظهر سلوكاً وظيفياً جيداً يلتزم بأخلاقيات العمل وسياسات الشركة. هذا الالتزام يساعد في تجنب المشاكل القانونية والتنظيمية، ويُحافظ على سمعة المؤسسة.</w:t>
      </w:r>
    </w:p>
    <w:p w:rsidR="003E3B8E" w:rsidRDefault="003E3B8E" w:rsidP="00AB5C58">
      <w:pPr>
        <w:rPr>
          <w:rFonts w:ascii="Sakkal Majalla" w:hAnsi="Sakkal Majalla"/>
          <w:sz w:val="32"/>
          <w:szCs w:val="32"/>
        </w:rPr>
      </w:pPr>
      <w:r>
        <w:rPr>
          <w:noProof/>
        </w:rPr>
        <w:lastRenderedPageBreak/>
        <mc:AlternateContent>
          <mc:Choice Requires="wpg">
            <w:drawing>
              <wp:inline distT="0" distB="0" distL="0" distR="0" wp14:anchorId="2BD9C242" wp14:editId="50759DF8">
                <wp:extent cx="5731510" cy="892175"/>
                <wp:effectExtent l="0" t="0" r="2540" b="22225"/>
                <wp:docPr id="52869604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51136489" name="مجموعة 47"/>
                        <wpg:cNvGrpSpPr>
                          <a:grpSpLocks/>
                        </wpg:cNvGrpSpPr>
                        <wpg:grpSpPr bwMode="auto">
                          <a:xfrm>
                            <a:off x="0" y="0"/>
                            <a:ext cx="57315" cy="8953"/>
                            <a:chOff x="0" y="0"/>
                            <a:chExt cx="58781" cy="9188"/>
                          </a:xfrm>
                        </wpg:grpSpPr>
                        <wpg:grpSp>
                          <wpg:cNvPr id="703206607" name="مجموعة 48"/>
                          <wpg:cNvGrpSpPr>
                            <a:grpSpLocks/>
                          </wpg:cNvGrpSpPr>
                          <wpg:grpSpPr bwMode="auto">
                            <a:xfrm>
                              <a:off x="0" y="0"/>
                              <a:ext cx="58781" cy="9188"/>
                              <a:chOff x="0" y="0"/>
                              <a:chExt cx="62403" cy="9190"/>
                            </a:xfrm>
                          </wpg:grpSpPr>
                          <wpg:grpSp>
                            <wpg:cNvPr id="1591500290" name="مجموعة 49"/>
                            <wpg:cNvGrpSpPr>
                              <a:grpSpLocks/>
                            </wpg:cNvGrpSpPr>
                            <wpg:grpSpPr bwMode="auto">
                              <a:xfrm>
                                <a:off x="0" y="1692"/>
                                <a:ext cx="54330" cy="5806"/>
                                <a:chOff x="0" y="1692"/>
                                <a:chExt cx="54330" cy="5806"/>
                              </a:xfrm>
                            </wpg:grpSpPr>
                            <wps:wsp>
                              <wps:cNvPr id="170195096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00090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0786250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4673097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سُمعة المؤسسة</w:t>
                                </w:r>
                              </w:p>
                            </w:txbxContent>
                          </wps:txbx>
                          <wps:bodyPr rot="0" vert="horz" wrap="square" lIns="91440" tIns="45720" rIns="91440" bIns="45720" anchor="t" anchorCtr="0" upright="1">
                            <a:spAutoFit/>
                          </wps:bodyPr>
                        </wps:wsp>
                      </wpg:grpSp>
                      <pic:pic xmlns:pic="http://schemas.openxmlformats.org/drawingml/2006/picture">
                        <pic:nvPicPr>
                          <pic:cNvPr id="153203608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BD9C242" id="_x0000_s12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Akh77B+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2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">
                  <v:group id="مجموعة 48" o:spid="_x0000_s12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">
                    <v:group id="مجموعة 49" o:spid="_x0000_s12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">
                      <v:shape id="شكل حر 50" o:spid="_x0000_s12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" fillcolor="#a5a5a5 [2092]" stroked="f" strokeweight="1pt">
                        <v:stroke joinstyle="miter"/>
                      </v:roundrect>
                    </v:group>
                    <v:oval id="شكل بيضاوي 52" o:spid="_x0000_s12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" filled="f" strokecolor="#168489" strokeweight="1pt">
                      <v:stroke joinstyle="miter"/>
                    </v:oval>
                  </v:group>
                  <v:shape id="مربع نص 41" o:spid="_x0000_s127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" filled="f" stroked="f">
                    <v:textbox style="mso-fit-shape-to-text:t">
                      <w:txbxContent>
                        <w:p w14:paraId="41EC5906" w14:textId="3B30DF21"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سُمعة المؤسسة</w:t>
                          </w:r>
                        </w:p>
                      </w:txbxContent>
                    </v:textbox>
                  </v:shape>
                </v:group>
                <v:shape id="صورة 54" o:spid="_x0000_s12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للموظفين لا يؤثر فقط على الأداء الداخلي، بل يؤثر أيضاً على صورة المؤسسة في المجتمع. الموظفون الذين يُظهرون سلوكاً إيجابياً يعززون سمعة الشركة كجهة عمل محترمة ومحترفة، مما يجذب المزيد من العملاء والموظفين الموهوبين.</w:t>
      </w:r>
    </w:p>
    <w:p w:rsidR="003E3B8E" w:rsidRDefault="003E3B8E" w:rsidP="00AB5C58">
      <w:pPr>
        <w:rPr>
          <w:rFonts w:ascii="Sakkal Majalla" w:hAnsi="Sakkal Majalla"/>
          <w:sz w:val="32"/>
          <w:szCs w:val="32"/>
        </w:rPr>
      </w:pPr>
      <w:r>
        <w:rPr>
          <w:noProof/>
        </w:rPr>
        <mc:AlternateContent>
          <mc:Choice Requires="wpg">
            <w:drawing>
              <wp:inline distT="0" distB="0" distL="0" distR="0" wp14:anchorId="61706C4F" wp14:editId="03A367A8">
                <wp:extent cx="5731510" cy="892175"/>
                <wp:effectExtent l="0" t="0" r="2540" b="22225"/>
                <wp:docPr id="6494298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8445577" name="مجموعة 47"/>
                        <wpg:cNvGrpSpPr>
                          <a:grpSpLocks/>
                        </wpg:cNvGrpSpPr>
                        <wpg:grpSpPr bwMode="auto">
                          <a:xfrm>
                            <a:off x="0" y="0"/>
                            <a:ext cx="57315" cy="8953"/>
                            <a:chOff x="0" y="0"/>
                            <a:chExt cx="58781" cy="9188"/>
                          </a:xfrm>
                        </wpg:grpSpPr>
                        <wpg:grpSp>
                          <wpg:cNvPr id="909795254" name="مجموعة 48"/>
                          <wpg:cNvGrpSpPr>
                            <a:grpSpLocks/>
                          </wpg:cNvGrpSpPr>
                          <wpg:grpSpPr bwMode="auto">
                            <a:xfrm>
                              <a:off x="0" y="0"/>
                              <a:ext cx="58781" cy="9188"/>
                              <a:chOff x="0" y="0"/>
                              <a:chExt cx="62403" cy="9190"/>
                            </a:xfrm>
                          </wpg:grpSpPr>
                          <wpg:grpSp>
                            <wpg:cNvPr id="1594825419" name="مجموعة 49"/>
                            <wpg:cNvGrpSpPr>
                              <a:grpSpLocks/>
                            </wpg:cNvGrpSpPr>
                            <wpg:grpSpPr bwMode="auto">
                              <a:xfrm>
                                <a:off x="0" y="1692"/>
                                <a:ext cx="54330" cy="5806"/>
                                <a:chOff x="0" y="1692"/>
                                <a:chExt cx="54330" cy="5806"/>
                              </a:xfrm>
                            </wpg:grpSpPr>
                            <wps:wsp>
                              <wps:cNvPr id="5850712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0160413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41269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856679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التحفيز والتطوير المهني</w:t>
                                </w:r>
                              </w:p>
                            </w:txbxContent>
                          </wps:txbx>
                          <wps:bodyPr rot="0" vert="horz" wrap="square" lIns="91440" tIns="45720" rIns="91440" bIns="45720" anchor="t" anchorCtr="0" upright="1">
                            <a:spAutoFit/>
                          </wps:bodyPr>
                        </wps:wsp>
                      </wpg:grpSp>
                      <pic:pic xmlns:pic="http://schemas.openxmlformats.org/drawingml/2006/picture">
                        <pic:nvPicPr>
                          <pic:cNvPr id="15229787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706C4F" id="_x0000_s12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oa2up+BwAA&#10;0x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2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">
                  <v:group id="مجموعة 48" o:spid="_x0000_s12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">
                    <v:group id="مجموعة 49" o:spid="_x0000_s12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">
                      <v:shape id="شكل حر 50" o:spid="_x0000_s12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" fillcolor="#a5a5a5 [2092]" stroked="f" strokeweight="1pt">
                        <v:stroke joinstyle="miter"/>
                      </v:roundrect>
                    </v:group>
                    <v:oval id="شكل بيضاوي 52" o:spid="_x0000_s12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" filled="f" strokecolor="#168489" strokeweight="1pt">
                      <v:stroke joinstyle="miter"/>
                    </v:oval>
                  </v:group>
                  <v:shape id="مربع نص 41" o:spid="_x0000_s128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" filled="f" stroked="f">
                    <v:textbox style="mso-fit-shape-to-text:t">
                      <w:txbxContent>
                        <w:p w14:paraId="6DCCFA22" w14:textId="369AF924" w:rsidR="003E3B8E"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التحفيز </w:t>
                          </w:r>
                          <w:r w:rsidRPr="000D578D">
                            <w:rPr>
                              <w:rFonts w:eastAsia="Calibri" w:hAnsi="Adobe Arabic" w:cs="Adobe Arabic"/>
                              <w:b/>
                              <w:bCs/>
                              <w:color w:val="FFFFFF"/>
                              <w:kern w:val="24"/>
                              <w:sz w:val="36"/>
                              <w:szCs w:val="36"/>
                              <w:rtl/>
                              <w:lang w:bidi="ar-EG"/>
                            </w:rPr>
                            <w:t>والتطوير المهني</w:t>
                          </w:r>
                        </w:p>
                      </w:txbxContent>
                    </v:textbox>
                  </v:shape>
                </v:group>
                <v:shape id="صورة 54" o:spid="_x0000_s12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الموظفون الذين يلتزمون بسلوكيات وظيفية إيجابية يكونون أكثر استعداداً لتطوير أنفسهم وتحقيق النجاح المهني. يُعتبر السلوك الوظيفي عاملاً رئيسياً في فرص الترقية والتقدم داخل المؤسسة.</w:t>
      </w:r>
    </w:p>
    <w:p w:rsidR="00AB5C58" w:rsidRDefault="000D578D" w:rsidP="00AB5C58">
      <w:pPr>
        <w:rPr>
          <w:rFonts w:ascii="Sakkal Majalla" w:hAnsi="Sakkal Majalla"/>
          <w:sz w:val="32"/>
          <w:szCs w:val="32"/>
        </w:rPr>
      </w:pPr>
      <w:r>
        <w:rPr>
          <w:noProof/>
        </w:rPr>
        <mc:AlternateContent>
          <mc:Choice Requires="wpg">
            <w:drawing>
              <wp:inline distT="0" distB="0" distL="0" distR="0" wp14:anchorId="111A4D8A" wp14:editId="05FD8671">
                <wp:extent cx="5731510" cy="892175"/>
                <wp:effectExtent l="0" t="0" r="2540" b="22225"/>
                <wp:docPr id="9448027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07076585" name="مجموعة 47"/>
                        <wpg:cNvGrpSpPr>
                          <a:grpSpLocks/>
                        </wpg:cNvGrpSpPr>
                        <wpg:grpSpPr bwMode="auto">
                          <a:xfrm>
                            <a:off x="0" y="0"/>
                            <a:ext cx="57315" cy="8953"/>
                            <a:chOff x="0" y="0"/>
                            <a:chExt cx="58781" cy="9188"/>
                          </a:xfrm>
                        </wpg:grpSpPr>
                        <wpg:grpSp>
                          <wpg:cNvPr id="471389521" name="مجموعة 48"/>
                          <wpg:cNvGrpSpPr>
                            <a:grpSpLocks/>
                          </wpg:cNvGrpSpPr>
                          <wpg:grpSpPr bwMode="auto">
                            <a:xfrm>
                              <a:off x="0" y="0"/>
                              <a:ext cx="58781" cy="9188"/>
                              <a:chOff x="0" y="0"/>
                              <a:chExt cx="62403" cy="9190"/>
                            </a:xfrm>
                          </wpg:grpSpPr>
                          <wpg:grpSp>
                            <wpg:cNvPr id="1800572767" name="مجموعة 49"/>
                            <wpg:cNvGrpSpPr>
                              <a:grpSpLocks/>
                            </wpg:cNvGrpSpPr>
                            <wpg:grpSpPr bwMode="auto">
                              <a:xfrm>
                                <a:off x="0" y="1692"/>
                                <a:ext cx="54330" cy="5806"/>
                                <a:chOff x="0" y="1692"/>
                                <a:chExt cx="54330" cy="5806"/>
                              </a:xfrm>
                            </wpg:grpSpPr>
                            <wps:wsp>
                              <wps:cNvPr id="56812370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6644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5840977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136446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التكيّف والتغيير</w:t>
                                </w:r>
                              </w:p>
                            </w:txbxContent>
                          </wps:txbx>
                          <wps:bodyPr rot="0" vert="horz" wrap="square" lIns="91440" tIns="45720" rIns="91440" bIns="45720" anchor="t" anchorCtr="0" upright="1">
                            <a:spAutoFit/>
                          </wps:bodyPr>
                        </wps:wsp>
                      </wpg:grpSp>
                      <pic:pic xmlns:pic="http://schemas.openxmlformats.org/drawingml/2006/picture">
                        <pic:nvPicPr>
                          <pic:cNvPr id="123892002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11A4D8A" id="_x0000_s12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UfZnh1BwAA1B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2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">
                  <v:group id="مجموعة 48" o:spid="_x0000_s12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">
                    <v:group id="مجموعة 49" o:spid="_x0000_s12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">
                      <v:shape id="شكل حر 50" o:spid="_x0000_s12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" fillcolor="#a5a5a5 [2092]" stroked="f" strokeweight="1pt">
                        <v:stroke joinstyle="miter"/>
                      </v:roundrect>
                    </v:group>
                    <v:oval id="شكل بيضاوي 52" o:spid="_x0000_s12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" filled="f" strokecolor="#168489" strokeweight="1pt">
                      <v:stroke joinstyle="miter"/>
                    </v:oval>
                  </v:group>
                  <v:shape id="مربع نص 41" o:spid="_x0000_s129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" filled="f" stroked="f">
                    <v:textbox style="mso-fit-shape-to-text:t">
                      <w:txbxContent>
                        <w:p w14:paraId="52F60C26" w14:textId="443ABB88"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التكيّف والتغيير</w:t>
                          </w:r>
                        </w:p>
                      </w:txbxContent>
                    </v:textbox>
                  </v:shape>
                </v:group>
                <v:shape id="صورة 54" o:spid="_x0000_s12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الموظفون الذين يتمتعون بسلوك وظيفي جيد غالباً ما يمتلكون قدرة أكبر على التكيّف مع التغيرات في بيئة العمل، سواء كانت تقنية أو تنظيمية. المرونة والقدرة على التكيّف تسهم في استمرارية نجاح المؤسسة.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034F0E30" wp14:editId="248714F3">
                <wp:extent cx="5731510" cy="892175"/>
                <wp:effectExtent l="0" t="0" r="2540" b="22225"/>
                <wp:docPr id="156610540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67103539" name="مجموعة 47"/>
                        <wpg:cNvGrpSpPr>
                          <a:grpSpLocks/>
                        </wpg:cNvGrpSpPr>
                        <wpg:grpSpPr bwMode="auto">
                          <a:xfrm>
                            <a:off x="0" y="0"/>
                            <a:ext cx="57315" cy="8953"/>
                            <a:chOff x="0" y="0"/>
                            <a:chExt cx="58781" cy="9188"/>
                          </a:xfrm>
                        </wpg:grpSpPr>
                        <wpg:grpSp>
                          <wpg:cNvPr id="1971325729" name="مجموعة 48"/>
                          <wpg:cNvGrpSpPr>
                            <a:grpSpLocks/>
                          </wpg:cNvGrpSpPr>
                          <wpg:grpSpPr bwMode="auto">
                            <a:xfrm>
                              <a:off x="0" y="0"/>
                              <a:ext cx="58781" cy="9188"/>
                              <a:chOff x="0" y="0"/>
                              <a:chExt cx="62403" cy="9190"/>
                            </a:xfrm>
                          </wpg:grpSpPr>
                          <wpg:grpSp>
                            <wpg:cNvPr id="2033748564" name="مجموعة 49"/>
                            <wpg:cNvGrpSpPr>
                              <a:grpSpLocks/>
                            </wpg:cNvGrpSpPr>
                            <wpg:grpSpPr bwMode="auto">
                              <a:xfrm>
                                <a:off x="0" y="1692"/>
                                <a:ext cx="54330" cy="5806"/>
                                <a:chOff x="0" y="1692"/>
                                <a:chExt cx="54330" cy="5806"/>
                              </a:xfrm>
                            </wpg:grpSpPr>
                            <wps:wsp>
                              <wps:cNvPr id="13757970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2701205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7345909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07497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تقليل التوتر والصراعات</w:t>
                                </w:r>
                              </w:p>
                            </w:txbxContent>
                          </wps:txbx>
                          <wps:bodyPr rot="0" vert="horz" wrap="square" lIns="91440" tIns="45720" rIns="91440" bIns="45720" anchor="t" anchorCtr="0" upright="1">
                            <a:spAutoFit/>
                          </wps:bodyPr>
                        </wps:wsp>
                      </wpg:grpSp>
                      <pic:pic xmlns:pic="http://schemas.openxmlformats.org/drawingml/2006/picture">
                        <pic:nvPicPr>
                          <pic:cNvPr id="47607860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4F0E30" id="_x0000_s12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Vt0rtN0AAAAFAQAADwAAAGRycy9kb3ducmV2&#10;LnhtbEyPQUvDQBCF74L/YRnBm91NtcXGbEop6qkIbQXpbZudJqHZ2ZDdJum/d/SilwfDe7z3TbYc&#10;XSN67ELtSUMyUSCQCm9rKjV87t8enkGEaMiaxhNquGKAZX57k5nU+oG22O9iKbiEQmo0VDG2qZSh&#10;qNCZMPEtEnsn3zkT+exKaTszcLlr5FSpuXSmJl6oTIvrCovz7uI0vA9mWD0mr/3mfFpfD/vZx9cm&#10;Qa3v78bVC4iIY/wLww8+o0POTEd/IRtEo4Efib/K3kJN5yCOHHpS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">
                <v:group id="مجموعة 47" o:spid="_x0000_s12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">
                  <v:group id="مجموعة 48" o:spid="_x0000_s12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">
                    <v:group id="مجموعة 49" o:spid="_x0000_s13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">
                      <v:shape id="شكل حر 50" o:spid="_x0000_s13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" fillcolor="#a5a5a5 [2092]" stroked="f" strokeweight="1pt">
                        <v:stroke joinstyle="miter"/>
                      </v:roundrect>
                    </v:group>
                    <v:oval id="شكل بيضاوي 52" o:spid="_x0000_s13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" filled="f" strokecolor="#168489" strokeweight="1pt">
                      <v:stroke joinstyle="miter"/>
                    </v:oval>
                  </v:group>
                  <v:shape id="مربع نص 41" o:spid="_x0000_s130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" filled="f" stroked="f">
                    <v:textbox style="mso-fit-shape-to-text:t">
                      <w:txbxContent>
                        <w:p w14:paraId="7781A2B7" w14:textId="13B093F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تقليل </w:t>
                          </w:r>
                          <w:r w:rsidRPr="000D578D">
                            <w:rPr>
                              <w:rFonts w:eastAsia="Calibri" w:hAnsi="Adobe Arabic" w:cs="Adobe Arabic"/>
                              <w:b/>
                              <w:bCs/>
                              <w:color w:val="FFFFFF"/>
                              <w:kern w:val="24"/>
                              <w:sz w:val="36"/>
                              <w:szCs w:val="36"/>
                              <w:rtl/>
                              <w:lang w:bidi="ar-EG"/>
                            </w:rPr>
                            <w:t>التوتر والصراعات</w:t>
                          </w:r>
                        </w:p>
                      </w:txbxContent>
                    </v:textbox>
                  </v:shape>
                </v:group>
                <v:shape id="صورة 54" o:spid="_x0000_s13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الإيجابي مثل حسن التواصل واحترام الآخرين يساعد في تقليل التوتر والصراعات في بيئة العمل. هذا يخلق بيئة عمل أكثر هدوءاً وإنتاجية.</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5F518D7C" wp14:editId="1BBBCB53">
                <wp:extent cx="5731510" cy="892175"/>
                <wp:effectExtent l="0" t="0" r="2540" b="22225"/>
                <wp:docPr id="19396929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02172654" name="مجموعة 47"/>
                        <wpg:cNvGrpSpPr>
                          <a:grpSpLocks/>
                        </wpg:cNvGrpSpPr>
                        <wpg:grpSpPr bwMode="auto">
                          <a:xfrm>
                            <a:off x="0" y="0"/>
                            <a:ext cx="57315" cy="8953"/>
                            <a:chOff x="0" y="0"/>
                            <a:chExt cx="58781" cy="9188"/>
                          </a:xfrm>
                        </wpg:grpSpPr>
                        <wpg:grpSp>
                          <wpg:cNvPr id="141588158" name="مجموعة 48"/>
                          <wpg:cNvGrpSpPr>
                            <a:grpSpLocks/>
                          </wpg:cNvGrpSpPr>
                          <wpg:grpSpPr bwMode="auto">
                            <a:xfrm>
                              <a:off x="0" y="0"/>
                              <a:ext cx="58781" cy="9188"/>
                              <a:chOff x="0" y="0"/>
                              <a:chExt cx="62403" cy="9190"/>
                            </a:xfrm>
                          </wpg:grpSpPr>
                          <wpg:grpSp>
                            <wpg:cNvPr id="747130049" name="مجموعة 49"/>
                            <wpg:cNvGrpSpPr>
                              <a:grpSpLocks/>
                            </wpg:cNvGrpSpPr>
                            <wpg:grpSpPr bwMode="auto">
                              <a:xfrm>
                                <a:off x="0" y="1692"/>
                                <a:ext cx="54330" cy="5806"/>
                                <a:chOff x="0" y="1692"/>
                                <a:chExt cx="54330" cy="5806"/>
                              </a:xfrm>
                            </wpg:grpSpPr>
                            <wps:wsp>
                              <wps:cNvPr id="83302761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337799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765294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065764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تحقيق الأهداف المؤسسية</w:t>
                                </w:r>
                              </w:p>
                            </w:txbxContent>
                          </wps:txbx>
                          <wps:bodyPr rot="0" vert="horz" wrap="square" lIns="91440" tIns="45720" rIns="91440" bIns="45720" anchor="t" anchorCtr="0" upright="1">
                            <a:spAutoFit/>
                          </wps:bodyPr>
                        </wps:wsp>
                      </wpg:grpSp>
                      <pic:pic xmlns:pic="http://schemas.openxmlformats.org/drawingml/2006/picture">
                        <pic:nvPicPr>
                          <pic:cNvPr id="126964046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F518D7C" id="_x0000_s13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4f60y3cHAADQ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3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">
                  <v:group id="مجموعة 48" o:spid="_x0000_s13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">
                    <v:group id="مجموعة 49" o:spid="_x0000_s13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">
                      <v:shape id="شكل حر 50" o:spid="_x0000_s13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" fillcolor="#a5a5a5 [2092]" stroked="f" strokeweight="1pt">
                        <v:stroke joinstyle="miter"/>
                      </v:roundrect>
                    </v:group>
                    <v:oval id="شكل بيضاوي 52" o:spid="_x0000_s13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" filled="f" strokecolor="#168489" strokeweight="1pt">
                      <v:stroke joinstyle="miter"/>
                    </v:oval>
                  </v:group>
                  <v:shape id="مربع نص 41" o:spid="_x0000_s131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" filled="f" stroked="f">
                    <v:textbox style="mso-fit-shape-to-text:t">
                      <w:txbxContent>
                        <w:p w14:paraId="735EED50" w14:textId="4A38CCF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تحقيق </w:t>
                          </w:r>
                          <w:r w:rsidRPr="000D578D">
                            <w:rPr>
                              <w:rFonts w:eastAsia="Calibri" w:hAnsi="Adobe Arabic" w:cs="Adobe Arabic"/>
                              <w:b/>
                              <w:bCs/>
                              <w:color w:val="FFFFFF"/>
                              <w:kern w:val="24"/>
                              <w:sz w:val="36"/>
                              <w:szCs w:val="36"/>
                              <w:rtl/>
                              <w:lang w:bidi="ar-EG"/>
                            </w:rPr>
                            <w:t>الأهداف المؤسسية</w:t>
                          </w:r>
                        </w:p>
                      </w:txbxContent>
                    </v:textbox>
                  </v:shape>
                </v:group>
                <v:shape id="صورة 54" o:spid="_x0000_s13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في النهاية، السلوك الوظيفي الإيجابي يساعد المؤسسة بأكملها على تحقيق أهدافها. سواءً كان الهدف هو زيادة الإنتاجية، تحسين الجودة، أو تعزيز رضا العملاء، فإن سلوك الموظفين يلعب دوراً أساسياً في تحقيق هذه الأهداف.</w:t>
      </w:r>
    </w:p>
    <w:tbl>
      <w:tblPr>
        <w:tblStyle w:val="TableGrid"/>
        <w:bidiVisual/>
        <w:tblW w:w="9251"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271"/>
      </w:tblGrid>
      <w:tr w:rsidR="003E3B8E" w:rsidRPr="00563DBD" w:rsidTr="001E5A35">
        <w:tc>
          <w:tcPr>
            <w:tcW w:w="1980" w:type="dxa"/>
            <w:tcBorders>
              <w:right w:val="single" w:sz="36" w:space="0" w:color="168489"/>
            </w:tcBorders>
            <w:shd w:val="clear" w:color="auto" w:fill="F2F2F2" w:themeFill="background1" w:themeFillShade="F2"/>
            <w:vAlign w:val="center"/>
          </w:tcPr>
          <w:p w:rsidR="003E3B8E" w:rsidRPr="008113E1" w:rsidRDefault="003E3B8E" w:rsidP="00916BB1">
            <w:pPr>
              <w:pStyle w:val="a1"/>
              <w:jc w:val="center"/>
              <w:rPr>
                <w:rtl/>
              </w:rPr>
            </w:pPr>
            <w:bookmarkStart w:id="2" w:name="_Hlk174800225"/>
            <w:r w:rsidRPr="008113E1">
              <w:rPr>
                <w:noProof/>
                <w:rtl/>
              </w:rPr>
              <w:drawing>
                <wp:inline distT="0" distB="0" distL="0" distR="0" wp14:anchorId="2CDD0780" wp14:editId="36758148">
                  <wp:extent cx="563984" cy="563914"/>
                  <wp:effectExtent l="0" t="0" r="7620" b="7620"/>
                  <wp:docPr id="1578247687" name="Picture 157824768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71" w:type="dxa"/>
            <w:vMerge w:val="restart"/>
            <w:tcBorders>
              <w:left w:val="single" w:sz="36" w:space="0" w:color="168489"/>
            </w:tcBorders>
            <w:shd w:val="clear" w:color="auto" w:fill="F2F2F2" w:themeFill="background1" w:themeFillShade="F2"/>
            <w:vAlign w:val="center"/>
          </w:tcPr>
          <w:p w:rsidR="003E3B8E" w:rsidRPr="00DC0C4F" w:rsidRDefault="003E3B8E" w:rsidP="00916BB1">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ما هي النتائج السلبية التي قد تترتب على ضعف السلوك الوظيفي؟</w:t>
            </w:r>
          </w:p>
        </w:tc>
      </w:tr>
      <w:tr w:rsidR="003E3B8E" w:rsidTr="001E5A35">
        <w:tc>
          <w:tcPr>
            <w:tcW w:w="1980" w:type="dxa"/>
            <w:tcBorders>
              <w:right w:val="single" w:sz="36" w:space="0" w:color="168489"/>
            </w:tcBorders>
            <w:shd w:val="clear" w:color="auto" w:fill="F2F2F2" w:themeFill="background1" w:themeFillShade="F2"/>
            <w:vAlign w:val="center"/>
          </w:tcPr>
          <w:p w:rsidR="003E3B8E" w:rsidRPr="008113E1" w:rsidRDefault="00B06506" w:rsidP="00916BB1">
            <w:pPr>
              <w:jc w:val="center"/>
              <w:rPr>
                <w:rFonts w:ascii="Adobe Arabic" w:eastAsia="Times New Roman" w:hAnsi="Adobe Arabic" w:cs="Adobe Arabic"/>
                <w:b/>
                <w:bCs/>
                <w:color w:val="1E3D6A"/>
                <w:kern w:val="24"/>
                <w:sz w:val="40"/>
                <w:szCs w:val="40"/>
                <w:rtl/>
                <w:lang w:bidi="ar-SY"/>
              </w:rPr>
            </w:pPr>
            <w:hyperlink r:id="rId102" w:history="1">
              <w:r w:rsidR="003E3B8E" w:rsidRPr="00B06506">
                <w:rPr>
                  <w:rStyle w:val="Hyperlink"/>
                  <w:rFonts w:ascii="Adobe Arabic" w:eastAsia="Times New Roman" w:hAnsi="Adobe Arabic" w:cs="Adobe Arabic"/>
                  <w:b/>
                  <w:bCs/>
                  <w:kern w:val="24"/>
                  <w:sz w:val="44"/>
                  <w:szCs w:val="44"/>
                  <w:rtl/>
                  <w:lang w:bidi="ar-SY"/>
                </w:rPr>
                <w:t>تمرين</w:t>
              </w:r>
            </w:hyperlink>
          </w:p>
        </w:tc>
        <w:tc>
          <w:tcPr>
            <w:tcW w:w="7271" w:type="dxa"/>
            <w:vMerge/>
            <w:tcBorders>
              <w:left w:val="single" w:sz="36" w:space="0" w:color="168489"/>
            </w:tcBorders>
          </w:tcPr>
          <w:p w:rsidR="003E3B8E" w:rsidRDefault="003E3B8E" w:rsidP="00916BB1">
            <w:pPr>
              <w:pStyle w:val="a1"/>
              <w:rPr>
                <w:rtl/>
              </w:rPr>
            </w:pPr>
          </w:p>
        </w:tc>
      </w:tr>
      <w:tr w:rsidR="003E3B8E" w:rsidRPr="00895D2F" w:rsidTr="001E5A35">
        <w:tc>
          <w:tcPr>
            <w:tcW w:w="9251" w:type="dxa"/>
            <w:gridSpan w:val="2"/>
          </w:tcPr>
          <w:p w:rsidR="003E3B8E" w:rsidRPr="000C553B" w:rsidRDefault="003E3B8E" w:rsidP="00916BB1">
            <w:pPr>
              <w:rPr>
                <w:rFonts w:ascii="Sakkal Majalla" w:hAnsi="Sakkal Majalla"/>
                <w:b/>
                <w:bCs/>
                <w:color w:val="C00000"/>
                <w:sz w:val="32"/>
                <w:szCs w:val="32"/>
                <w:rtl/>
              </w:rPr>
            </w:pPr>
          </w:p>
        </w:tc>
      </w:tr>
    </w:tbl>
    <w:bookmarkEnd w:id="2"/>
    <w:p w:rsidR="001E5A35" w:rsidRDefault="001E5A35" w:rsidP="001E5A35">
      <w:pPr>
        <w:ind w:left="-897"/>
        <w:rPr>
          <w:rFonts w:eastAsia="Calibri" w:hAnsi="Adobe Arabic" w:cs="Adobe Arabic"/>
          <w:b/>
          <w:bCs/>
          <w:color w:val="FFFFFF"/>
          <w:kern w:val="24"/>
          <w:sz w:val="36"/>
          <w:szCs w:val="36"/>
          <w:rtl/>
          <w:lang w:bidi="ar-EG"/>
        </w:rPr>
      </w:pPr>
      <w:r>
        <w:rPr>
          <w:noProof/>
        </w:rPr>
        <mc:AlternateContent>
          <mc:Choice Requires="wps">
            <w:drawing>
              <wp:inline distT="0" distB="0" distL="0" distR="0" wp14:anchorId="089C9A89" wp14:editId="43480418">
                <wp:extent cx="6753860" cy="5365750"/>
                <wp:effectExtent l="0" t="0" r="27940" b="25400"/>
                <wp:docPr id="188781620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860" cy="5365750"/>
                        </a:xfrm>
                        <a:prstGeom prst="roundRect">
                          <a:avLst>
                            <a:gd name="adj" fmla="val 16667"/>
                          </a:avLst>
                        </a:prstGeom>
                        <a:solidFill>
                          <a:srgbClr val="EAF4E4"/>
                        </a:solidFill>
                        <a:ln w="12700">
                          <a:solidFill>
                            <a:schemeClr val="accent6"/>
                          </a:solidFill>
                          <a:miter lim="800000"/>
                          <a:headEnd/>
                          <a:tailEnd/>
                        </a:ln>
                      </wps:spPr>
                      <wps:txbx>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oundrect w14:anchorId="089C9A89" id="_x0000_s1315" style="width:531.8pt;height:42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" fillcolor="#eaf4e4" strokecolor="#70ad47 [3209]" strokeweight="1pt">
                <v:stroke joinstyle="miter"/>
                <v:textbox inset="0,3mm,0">
                  <w:txbxContent>
                    <w:p w14:paraId="7A24725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342634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4E8146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662A8C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1F298F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2E3030F"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9F953A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D0B1B9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E2E353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DBD46A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14BE78E"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7FF14A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FC8B50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1D6476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47F180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AC9D94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CA141B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1623FC1"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1348CC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8099AF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389D191"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939679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A47E36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2EA935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C237D0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88011CA"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4377595" w14:textId="77777777" w:rsidR="001E5A35" w:rsidRDefault="001E5A35" w:rsidP="001E5A35">
                      <w:pPr>
                        <w:jc w:val="center"/>
                        <w:rPr>
                          <w:sz w:val="22"/>
                          <w:szCs w:val="28"/>
                          <w:rtl/>
                          <w:lang w:bidi="ar-SY"/>
                        </w:rPr>
                      </w:pPr>
                    </w:p>
                  </w:txbxContent>
                </v:textbox>
                <w10:anchorlock/>
              </v:roundrect>
            </w:pict>
          </mc:Fallback>
        </mc:AlternateContent>
      </w:r>
    </w:p>
    <w:p w:rsidR="00AB5C58" w:rsidRDefault="003E3B8E" w:rsidP="00AB5C58">
      <w:pPr>
        <w:rPr>
          <w:rFonts w:ascii="Sakkal Majalla" w:hAnsi="Sakkal Majalla"/>
          <w:color w:val="auto"/>
          <w:sz w:val="32"/>
          <w:szCs w:val="32"/>
          <w:rtl/>
        </w:rPr>
      </w:pPr>
      <w:r>
        <w:rPr>
          <w:noProof/>
        </w:rPr>
        <w:lastRenderedPageBreak/>
        <mc:AlternateContent>
          <mc:Choice Requires="wpg">
            <w:drawing>
              <wp:inline distT="0" distB="0" distL="0" distR="0" wp14:anchorId="340D3B40" wp14:editId="6E55BE4B">
                <wp:extent cx="5731510" cy="895350"/>
                <wp:effectExtent l="0" t="0" r="21590" b="19050"/>
                <wp:docPr id="121401429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07339108"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8073966" name="مجموعة 39"/>
                        <wpg:cNvGrpSpPr>
                          <a:grpSpLocks/>
                        </wpg:cNvGrpSpPr>
                        <wpg:grpSpPr bwMode="auto">
                          <a:xfrm>
                            <a:off x="0" y="0"/>
                            <a:ext cx="57315" cy="8953"/>
                            <a:chOff x="0" y="0"/>
                            <a:chExt cx="58781" cy="9188"/>
                          </a:xfrm>
                        </wpg:grpSpPr>
                        <wpg:grpSp>
                          <wpg:cNvPr id="1025237498" name="مجموعة 40"/>
                          <wpg:cNvGrpSpPr>
                            <a:grpSpLocks/>
                          </wpg:cNvGrpSpPr>
                          <wpg:grpSpPr bwMode="auto">
                            <a:xfrm>
                              <a:off x="0" y="0"/>
                              <a:ext cx="58781" cy="9188"/>
                              <a:chOff x="0" y="0"/>
                              <a:chExt cx="62403" cy="9190"/>
                            </a:xfrm>
                          </wpg:grpSpPr>
                          <wpg:grpSp>
                            <wpg:cNvPr id="1907215875" name="مجموعة 41"/>
                            <wpg:cNvGrpSpPr>
                              <a:grpSpLocks/>
                            </wpg:cNvGrpSpPr>
                            <wpg:grpSpPr bwMode="auto">
                              <a:xfrm>
                                <a:off x="0" y="1692"/>
                                <a:ext cx="54330" cy="5806"/>
                                <a:chOff x="0" y="1692"/>
                                <a:chExt cx="54330" cy="5806"/>
                              </a:xfrm>
                            </wpg:grpSpPr>
                            <wps:wsp>
                              <wps:cNvPr id="113138552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2703403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503312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5329728" name="مربع نص 41"/>
                          <wps:cNvSpPr txBox="1">
                            <a:spLocks noChangeArrowheads="1"/>
                          </wps:cNvSpPr>
                          <wps:spPr bwMode="auto">
                            <a:xfrm>
                              <a:off x="2045" y="2565"/>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كيف يعكس السلوك الوظيفي صورة المؤسسة؟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0D3B40" id="_x0000_s131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">
                <v:shape id="صورة 38" o:spid="_x0000_s131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">
                  <v:imagedata r:id="rId72" o:title=""/>
                </v:shape>
                <v:group id="مجموعة 39" o:spid="_x0000_s13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">
                  <v:group id="مجموعة 40" o:spid="_x0000_s13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">
                    <v:group id="مجموعة 41" o:spid="_x0000_s13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">
                      <v:shape id="شكل حر 42" o:spid="_x0000_s13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3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" fillcolor="#168489" stroked="f" strokeweight="1pt">
                        <v:stroke joinstyle="miter"/>
                      </v:roundrect>
                    </v:group>
                    <v:oval id="شكل بيضاوي 44" o:spid="_x0000_s13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" filled="f" strokecolor="#a5a5a5 [2092]" strokeweight="1pt">
                      <v:stroke joinstyle="miter"/>
                    </v:oval>
                  </v:group>
                  <v:shape id="مربع نص 41" o:spid="_x0000_s1324" type="#_x0000_t202" style="position:absolute;left:2045;top:2565;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" filled="f" stroked="f">
                    <v:textbox style="mso-fit-shape-to-text:t">
                      <w:txbxContent>
                        <w:p w14:paraId="065A6351" w14:textId="67DA3527" w:rsidR="003E3B8E"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كيف </w:t>
                          </w:r>
                          <w:r w:rsidRPr="000D578D">
                            <w:rPr>
                              <w:rFonts w:eastAsia="Calibri" w:hAnsi="Adobe Arabic" w:cs="Adobe Arabic"/>
                              <w:b/>
                              <w:bCs/>
                              <w:color w:val="FFFFFF"/>
                              <w:kern w:val="24"/>
                              <w:sz w:val="36"/>
                              <w:szCs w:val="36"/>
                              <w:rtl/>
                              <w:lang w:bidi="ar-EG"/>
                            </w:rPr>
                            <w:t>يعكس السلوك الوظيفي صورة المؤسسة؟</w:t>
                          </w:r>
                        </w:p>
                      </w:txbxContent>
                    </v:textbox>
                  </v:shape>
                </v:group>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يعكس السلوك الوظيفي للموظفين صورة المؤسسة بشكل مباشر، حيث يُعتبر الموظفون واجهة المؤسسة أمام العملاء، الشركاء، والمجتمع بشكل عام. </w:t>
      </w:r>
      <w:hyperlink r:id="rId103" w:history="1">
        <w:r w:rsidRPr="00B06506">
          <w:rPr>
            <w:rStyle w:val="Hyperlink"/>
            <w:rFonts w:ascii="Sakkal Majalla" w:hAnsi="Sakkal Majalla" w:cs="Sakkal Majalla"/>
            <w:sz w:val="32"/>
            <w:szCs w:val="32"/>
            <w:rtl/>
          </w:rPr>
          <w:t>وفيما يلي سنوضح كيف يمكن أن يؤثر السلوك الوظيفي على صورة المؤسسة:</w:t>
        </w:r>
      </w:hyperlink>
    </w:p>
    <w:p w:rsidR="00861716" w:rsidRPr="00861716" w:rsidRDefault="00861716" w:rsidP="00861716">
      <w:pPr>
        <w:rPr>
          <w:rFonts w:ascii="Sakkal Majalla" w:hAnsi="Sakkal Majalla"/>
          <w:color w:val="C00000"/>
          <w:sz w:val="32"/>
          <w:szCs w:val="32"/>
          <w:rtl/>
        </w:rPr>
      </w:pPr>
      <w:r w:rsidRPr="00861716">
        <w:rPr>
          <w:rFonts w:ascii="Sakkal Majalla" w:hAnsi="Sakkal Majalla"/>
          <w:noProof/>
          <w:color w:val="C00000"/>
          <w:sz w:val="32"/>
          <w:szCs w:val="32"/>
        </w:rPr>
        <mc:AlternateContent>
          <mc:Choice Requires="wpg">
            <w:drawing>
              <wp:inline distT="0" distB="0" distL="0" distR="0" wp14:anchorId="6712F6FB" wp14:editId="4C121F70">
                <wp:extent cx="5965959" cy="4587697"/>
                <wp:effectExtent l="0" t="0" r="0" b="0"/>
                <wp:docPr id="1817337958" name="Group 57"/>
                <wp:cNvGraphicFramePr/>
                <a:graphic xmlns:a="http://schemas.openxmlformats.org/drawingml/2006/main">
                  <a:graphicData uri="http://schemas.microsoft.com/office/word/2010/wordprocessingGroup">
                    <wpg:wgp>
                      <wpg:cNvGrpSpPr/>
                      <wpg:grpSpPr>
                        <a:xfrm>
                          <a:off x="0" y="0"/>
                          <a:ext cx="5965959" cy="4587697"/>
                          <a:chOff x="0" y="0"/>
                          <a:chExt cx="6014307" cy="4625184"/>
                        </a:xfrm>
                      </wpg:grpSpPr>
                      <wpg:grpSp>
                        <wpg:cNvPr id="1503557184" name="Group 1503557184"/>
                        <wpg:cNvGrpSpPr/>
                        <wpg:grpSpPr>
                          <a:xfrm>
                            <a:off x="2934575" y="0"/>
                            <a:ext cx="2116222" cy="1257180"/>
                            <a:chOff x="2934575" y="0"/>
                            <a:chExt cx="2116222" cy="1257180"/>
                          </a:xfrm>
                        </wpg:grpSpPr>
                        <wps:wsp>
                          <wps:cNvPr id="547156179" name="Shape"/>
                          <wps:cNvSpPr/>
                          <wps:spPr>
                            <a:xfrm>
                              <a:off x="2934575" y="374695"/>
                              <a:ext cx="1167448" cy="882485"/>
                            </a:xfrm>
                            <a:custGeom>
                              <a:avLst/>
                              <a:gdLst/>
                              <a:ahLst/>
                              <a:cxnLst>
                                <a:cxn ang="0">
                                  <a:pos x="wd2" y="hd2"/>
                                </a:cxn>
                                <a:cxn ang="5400000">
                                  <a:pos x="wd2" y="hd2"/>
                                </a:cxn>
                                <a:cxn ang="10800000">
                                  <a:pos x="wd2" y="hd2"/>
                                </a:cxn>
                                <a:cxn ang="16200000">
                                  <a:pos x="wd2" y="hd2"/>
                                </a:cxn>
                              </a:cxnLst>
                              <a:rect l="0" t="0" r="r" b="b"/>
                              <a:pathLst>
                                <a:path w="20785" h="21133" extrusionOk="0">
                                  <a:moveTo>
                                    <a:pt x="7134" y="21014"/>
                                  </a:moveTo>
                                  <a:lnTo>
                                    <a:pt x="19498" y="15925"/>
                                  </a:lnTo>
                                  <a:cubicBezTo>
                                    <a:pt x="20779" y="15404"/>
                                    <a:pt x="21226" y="13240"/>
                                    <a:pt x="20273" y="11917"/>
                                  </a:cubicBezTo>
                                  <a:cubicBezTo>
                                    <a:pt x="15536" y="5345"/>
                                    <a:pt x="9130" y="977"/>
                                    <a:pt x="1980" y="15"/>
                                  </a:cubicBezTo>
                                  <a:cubicBezTo>
                                    <a:pt x="639" y="-185"/>
                                    <a:pt x="-374" y="1658"/>
                                    <a:pt x="132" y="3342"/>
                                  </a:cubicBezTo>
                                  <a:lnTo>
                                    <a:pt x="4899" y="19572"/>
                                  </a:lnTo>
                                  <a:cubicBezTo>
                                    <a:pt x="5287" y="20774"/>
                                    <a:pt x="6240" y="21415"/>
                                    <a:pt x="7134" y="21014"/>
                                  </a:cubicBezTo>
                                  <a:close/>
                                </a:path>
                              </a:pathLst>
                            </a:custGeom>
                            <a:solidFill>
                              <a:srgbClr val="3D8E92"/>
                            </a:solidFill>
                            <a:ln w="12700">
                              <a:miter lim="400000"/>
                            </a:ln>
                          </wps:spPr>
                          <wps:bodyPr lIns="28575" tIns="28575" rIns="28575" bIns="28575" anchor="ctr"/>
                        </wps:wsp>
                        <wps:wsp>
                          <wps:cNvPr id="198274248" name="TextBox 18"/>
                          <wps:cNvSpPr txBox="1"/>
                          <wps:spPr>
                            <a:xfrm>
                              <a:off x="3198080" y="675157"/>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01</w:t>
                                </w:r>
                              </w:p>
                            </w:txbxContent>
                          </wps:txbx>
                          <wps:bodyPr wrap="square" rtlCol="0" anchor="ctr">
                            <a:noAutofit/>
                          </wps:bodyPr>
                        </wps:wsp>
                        <wps:wsp>
                          <wps:cNvPr id="46940445" name="TextBox 32"/>
                          <wps:cNvSpPr txBox="1"/>
                          <wps:spPr>
                            <a:xfrm flipH="1">
                              <a:off x="3724917" y="0"/>
                              <a:ext cx="132588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الانطباع الأولي لدى العملاء</w:t>
                                </w:r>
                              </w:p>
                            </w:txbxContent>
                          </wps:txbx>
                          <wps:bodyPr wrap="square" rtlCol="0">
                            <a:noAutofit/>
                          </wps:bodyPr>
                        </wps:wsp>
                      </wpg:grpSp>
                      <wpg:grpSp>
                        <wpg:cNvPr id="1727382214" name="Group 1727382214"/>
                        <wpg:cNvGrpSpPr/>
                        <wpg:grpSpPr>
                          <a:xfrm>
                            <a:off x="3737824" y="1094270"/>
                            <a:ext cx="2276483" cy="1285108"/>
                            <a:chOff x="3737824" y="1094270"/>
                            <a:chExt cx="2276483" cy="1285108"/>
                          </a:xfrm>
                        </wpg:grpSpPr>
                        <wps:wsp>
                          <wps:cNvPr id="1659110517" name="Shape"/>
                          <wps:cNvSpPr/>
                          <wps:spPr>
                            <a:xfrm>
                              <a:off x="3737824" y="1094270"/>
                              <a:ext cx="810340" cy="1240430"/>
                            </a:xfrm>
                            <a:custGeom>
                              <a:avLst/>
                              <a:gdLst/>
                              <a:ahLst/>
                              <a:cxnLst>
                                <a:cxn ang="0">
                                  <a:pos x="wd2" y="hd2"/>
                                </a:cxn>
                                <a:cxn ang="5400000">
                                  <a:pos x="wd2" y="hd2"/>
                                </a:cxn>
                                <a:cxn ang="10800000">
                                  <a:pos x="wd2" y="hd2"/>
                                </a:cxn>
                                <a:cxn ang="16200000">
                                  <a:pos x="wd2" y="hd2"/>
                                </a:cxn>
                              </a:cxnLst>
                              <a:rect l="0" t="0" r="r" b="b"/>
                              <a:pathLst>
                                <a:path w="21259" h="20902" extrusionOk="0">
                                  <a:moveTo>
                                    <a:pt x="1152" y="13726"/>
                                  </a:moveTo>
                                  <a:lnTo>
                                    <a:pt x="16781" y="20606"/>
                                  </a:lnTo>
                                  <a:cubicBezTo>
                                    <a:pt x="18405" y="21311"/>
                                    <a:pt x="20688" y="20691"/>
                                    <a:pt x="20908" y="19422"/>
                                  </a:cubicBezTo>
                                  <a:cubicBezTo>
                                    <a:pt x="21127" y="18266"/>
                                    <a:pt x="21259" y="17081"/>
                                    <a:pt x="21259" y="15897"/>
                                  </a:cubicBezTo>
                                  <a:cubicBezTo>
                                    <a:pt x="21259" y="10342"/>
                                    <a:pt x="18757" y="5153"/>
                                    <a:pt x="14410" y="783"/>
                                  </a:cubicBezTo>
                                  <a:cubicBezTo>
                                    <a:pt x="13357" y="-289"/>
                                    <a:pt x="10854" y="-261"/>
                                    <a:pt x="9844" y="867"/>
                                  </a:cubicBezTo>
                                  <a:lnTo>
                                    <a:pt x="361" y="11470"/>
                                  </a:lnTo>
                                  <a:cubicBezTo>
                                    <a:pt x="-341" y="12259"/>
                                    <a:pt x="10" y="13218"/>
                                    <a:pt x="1152" y="13726"/>
                                  </a:cubicBezTo>
                                  <a:close/>
                                </a:path>
                              </a:pathLst>
                            </a:custGeom>
                            <a:solidFill>
                              <a:srgbClr val="FFCC66"/>
                            </a:solidFill>
                            <a:ln w="12700">
                              <a:miter lim="400000"/>
                            </a:ln>
                          </wps:spPr>
                          <wps:bodyPr lIns="28575" tIns="28575" rIns="28575" bIns="28575" anchor="ctr"/>
                        </wps:wsp>
                        <wps:wsp>
                          <wps:cNvPr id="2013020856" name="TextBox 19"/>
                          <wps:cNvSpPr txBox="1"/>
                          <wps:spPr>
                            <a:xfrm>
                              <a:off x="3944115" y="1548377"/>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02</w:t>
                                </w:r>
                              </w:p>
                            </w:txbxContent>
                          </wps:txbx>
                          <wps:bodyPr wrap="square" rtlCol="0" anchor="ctr">
                            <a:noAutofit/>
                          </wps:bodyPr>
                        </wps:wsp>
                        <wps:wsp>
                          <wps:cNvPr id="1509390133" name="TextBox 36"/>
                          <wps:cNvSpPr txBox="1"/>
                          <wps:spPr>
                            <a:xfrm flipH="1">
                              <a:off x="4688427" y="1558958"/>
                              <a:ext cx="132588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سمعة المؤسسة في السوق</w:t>
                                </w:r>
                              </w:p>
                            </w:txbxContent>
                          </wps:txbx>
                          <wps:bodyPr wrap="square" rtlCol="0">
                            <a:noAutofit/>
                          </wps:bodyPr>
                        </wps:wsp>
                      </wpg:grpSp>
                      <wpg:grpSp>
                        <wpg:cNvPr id="1903120388" name="Group 1903120388"/>
                        <wpg:cNvGrpSpPr/>
                        <wpg:grpSpPr>
                          <a:xfrm>
                            <a:off x="3537011" y="2449751"/>
                            <a:ext cx="2022955" cy="1366311"/>
                            <a:chOff x="3537011" y="2449751"/>
                            <a:chExt cx="2022955" cy="1366311"/>
                          </a:xfrm>
                        </wpg:grpSpPr>
                        <wps:wsp>
                          <wps:cNvPr id="249788491" name="Shape"/>
                          <wps:cNvSpPr/>
                          <wps:spPr>
                            <a:xfrm>
                              <a:off x="3537011" y="2449751"/>
                              <a:ext cx="916466" cy="1026294"/>
                            </a:xfrm>
                            <a:custGeom>
                              <a:avLst/>
                              <a:gdLst/>
                              <a:ahLst/>
                              <a:cxnLst>
                                <a:cxn ang="0">
                                  <a:pos x="wd2" y="hd2"/>
                                </a:cxn>
                                <a:cxn ang="5400000">
                                  <a:pos x="wd2" y="hd2"/>
                                </a:cxn>
                                <a:cxn ang="10800000">
                                  <a:pos x="wd2" y="hd2"/>
                                </a:cxn>
                                <a:cxn ang="16200000">
                                  <a:pos x="wd2" y="hd2"/>
                                </a:cxn>
                              </a:cxnLst>
                              <a:rect l="0" t="0" r="r" b="b"/>
                              <a:pathLst>
                                <a:path w="21049" h="20894" extrusionOk="0">
                                  <a:moveTo>
                                    <a:pt x="10" y="4420"/>
                                  </a:moveTo>
                                  <a:lnTo>
                                    <a:pt x="1202" y="18968"/>
                                  </a:lnTo>
                                  <a:cubicBezTo>
                                    <a:pt x="1317" y="20501"/>
                                    <a:pt x="3239" y="21387"/>
                                    <a:pt x="4738" y="20603"/>
                                  </a:cubicBezTo>
                                  <a:cubicBezTo>
                                    <a:pt x="12232" y="16515"/>
                                    <a:pt x="17997" y="10212"/>
                                    <a:pt x="20918" y="2717"/>
                                  </a:cubicBezTo>
                                  <a:cubicBezTo>
                                    <a:pt x="21495" y="1252"/>
                                    <a:pt x="20073" y="-213"/>
                                    <a:pt x="18343" y="26"/>
                                  </a:cubicBezTo>
                                  <a:lnTo>
                                    <a:pt x="2009" y="2240"/>
                                  </a:lnTo>
                                  <a:cubicBezTo>
                                    <a:pt x="779" y="2376"/>
                                    <a:pt x="-105" y="3364"/>
                                    <a:pt x="10" y="4420"/>
                                  </a:cubicBezTo>
                                  <a:close/>
                                </a:path>
                              </a:pathLst>
                            </a:custGeom>
                            <a:solidFill>
                              <a:srgbClr val="6CB4B8"/>
                            </a:solidFill>
                            <a:ln w="12700">
                              <a:miter lim="400000"/>
                            </a:ln>
                          </wps:spPr>
                          <wps:bodyPr lIns="28575" tIns="28575" rIns="28575" bIns="28575" anchor="ctr"/>
                        </wps:wsp>
                        <wps:wsp>
                          <wps:cNvPr id="998342307" name="TextBox 20"/>
                          <wps:cNvSpPr txBox="1"/>
                          <wps:spPr>
                            <a:xfrm>
                              <a:off x="3656248" y="2642211"/>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03</w:t>
                                </w:r>
                              </w:p>
                            </w:txbxContent>
                          </wps:txbx>
                          <wps:bodyPr wrap="square" rtlCol="0" anchor="ctr">
                            <a:noAutofit/>
                          </wps:bodyPr>
                        </wps:wsp>
                        <wps:wsp>
                          <wps:cNvPr id="1491834531" name="TextBox 40"/>
                          <wps:cNvSpPr txBox="1"/>
                          <wps:spPr>
                            <a:xfrm flipH="1">
                              <a:off x="4296951" y="2995642"/>
                              <a:ext cx="126301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المساهمة في بناء الثقة مع الشركاء</w:t>
                                </w:r>
                              </w:p>
                            </w:txbxContent>
                          </wps:txbx>
                          <wps:bodyPr wrap="square" rtlCol="0">
                            <a:noAutofit/>
                          </wps:bodyPr>
                        </wps:wsp>
                      </wpg:grpSp>
                      <wpg:grpSp>
                        <wpg:cNvPr id="984419180" name="Group 984419180"/>
                        <wpg:cNvGrpSpPr/>
                        <wpg:grpSpPr>
                          <a:xfrm>
                            <a:off x="2229305" y="2935047"/>
                            <a:ext cx="1426845" cy="1690137"/>
                            <a:chOff x="2229305" y="2935047"/>
                            <a:chExt cx="1426845" cy="1690137"/>
                          </a:xfrm>
                        </wpg:grpSpPr>
                        <wps:wsp>
                          <wps:cNvPr id="344243648" name="Shape"/>
                          <wps:cNvSpPr/>
                          <wps:spPr>
                            <a:xfrm>
                              <a:off x="2248467" y="2935047"/>
                              <a:ext cx="1255913" cy="779401"/>
                            </a:xfrm>
                            <a:custGeom>
                              <a:avLst/>
                              <a:gdLst/>
                              <a:ahLst/>
                              <a:cxnLst>
                                <a:cxn ang="0">
                                  <a:pos x="wd2" y="hd2"/>
                                </a:cxn>
                                <a:cxn ang="5400000">
                                  <a:pos x="wd2" y="hd2"/>
                                </a:cxn>
                                <a:cxn ang="10800000">
                                  <a:pos x="wd2" y="hd2"/>
                                </a:cxn>
                                <a:cxn ang="16200000">
                                  <a:pos x="wd2" y="hd2"/>
                                </a:cxn>
                              </a:cxnLst>
                              <a:rect l="0" t="0" r="r" b="b"/>
                              <a:pathLst>
                                <a:path w="20836" h="21359" extrusionOk="0">
                                  <a:moveTo>
                                    <a:pt x="9252" y="722"/>
                                  </a:moveTo>
                                  <a:lnTo>
                                    <a:pt x="534" y="14021"/>
                                  </a:lnTo>
                                  <a:cubicBezTo>
                                    <a:pt x="-382" y="15443"/>
                                    <a:pt x="-77" y="17965"/>
                                    <a:pt x="1117" y="18699"/>
                                  </a:cubicBezTo>
                                  <a:cubicBezTo>
                                    <a:pt x="4032" y="20396"/>
                                    <a:pt x="7142" y="21359"/>
                                    <a:pt x="10418" y="21359"/>
                                  </a:cubicBezTo>
                                  <a:cubicBezTo>
                                    <a:pt x="13666" y="21359"/>
                                    <a:pt x="16804" y="20442"/>
                                    <a:pt x="19719" y="18699"/>
                                  </a:cubicBezTo>
                                  <a:cubicBezTo>
                                    <a:pt x="20913" y="18011"/>
                                    <a:pt x="21218" y="15443"/>
                                    <a:pt x="20302" y="14021"/>
                                  </a:cubicBezTo>
                                  <a:lnTo>
                                    <a:pt x="11584" y="722"/>
                                  </a:lnTo>
                                  <a:cubicBezTo>
                                    <a:pt x="10890" y="-241"/>
                                    <a:pt x="9890" y="-241"/>
                                    <a:pt x="9252" y="722"/>
                                  </a:cubicBezTo>
                                  <a:close/>
                                </a:path>
                              </a:pathLst>
                            </a:custGeom>
                            <a:solidFill>
                              <a:srgbClr val="3D8E92"/>
                            </a:solidFill>
                            <a:ln w="12700">
                              <a:miter lim="400000"/>
                            </a:ln>
                          </wps:spPr>
                          <wps:bodyPr lIns="28575" tIns="28575" rIns="28575" bIns="28575" anchor="ctr"/>
                        </wps:wsp>
                        <wps:wsp>
                          <wps:cNvPr id="203964436" name="TextBox 21"/>
                          <wps:cNvSpPr txBox="1"/>
                          <wps:spPr>
                            <a:xfrm>
                              <a:off x="2661009" y="3114117"/>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04</w:t>
                                </w:r>
                              </w:p>
                            </w:txbxContent>
                          </wps:txbx>
                          <wps:bodyPr wrap="square" rtlCol="0" anchor="ctr">
                            <a:noAutofit/>
                          </wps:bodyPr>
                        </wps:wsp>
                        <wps:wsp>
                          <wps:cNvPr id="1419400970" name="TextBox 44"/>
                          <wps:cNvSpPr txBox="1"/>
                          <wps:spPr>
                            <a:xfrm flipH="1">
                              <a:off x="2229305" y="3804764"/>
                              <a:ext cx="142684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جذب المواهب</w:t>
                                </w:r>
                              </w:p>
                            </w:txbxContent>
                          </wps:txbx>
                          <wps:bodyPr wrap="square" rtlCol="0">
                            <a:noAutofit/>
                          </wps:bodyPr>
                        </wps:wsp>
                      </wpg:grpSp>
                      <wpg:grpSp>
                        <wpg:cNvPr id="757464823" name="Group 757464823"/>
                        <wpg:cNvGrpSpPr/>
                        <wpg:grpSpPr>
                          <a:xfrm>
                            <a:off x="1" y="2449751"/>
                            <a:ext cx="2210838" cy="1366280"/>
                            <a:chOff x="1" y="2449751"/>
                            <a:chExt cx="2210838" cy="1366280"/>
                          </a:xfrm>
                        </wpg:grpSpPr>
                        <wps:wsp>
                          <wps:cNvPr id="1422354710" name="Shape"/>
                          <wps:cNvSpPr/>
                          <wps:spPr>
                            <a:xfrm>
                              <a:off x="1294612" y="2449751"/>
                              <a:ext cx="916227" cy="1027003"/>
                            </a:xfrm>
                            <a:custGeom>
                              <a:avLst/>
                              <a:gdLst/>
                              <a:ahLst/>
                              <a:cxnLst>
                                <a:cxn ang="0">
                                  <a:pos x="wd2" y="hd2"/>
                                </a:cxn>
                                <a:cxn ang="5400000">
                                  <a:pos x="wd2" y="hd2"/>
                                </a:cxn>
                                <a:cxn ang="10800000">
                                  <a:pos x="wd2" y="hd2"/>
                                </a:cxn>
                                <a:cxn ang="16200000">
                                  <a:pos x="wd2" y="hd2"/>
                                </a:cxn>
                              </a:cxnLst>
                              <a:rect l="0" t="0" r="r" b="b"/>
                              <a:pathLst>
                                <a:path w="21081" h="20876" extrusionOk="0">
                                  <a:moveTo>
                                    <a:pt x="19074" y="2237"/>
                                  </a:moveTo>
                                  <a:lnTo>
                                    <a:pt x="2710" y="26"/>
                                  </a:lnTo>
                                  <a:cubicBezTo>
                                    <a:pt x="978" y="-212"/>
                                    <a:pt x="-447" y="1251"/>
                                    <a:pt x="131" y="2713"/>
                                  </a:cubicBezTo>
                                  <a:cubicBezTo>
                                    <a:pt x="3057" y="10197"/>
                                    <a:pt x="8832" y="16490"/>
                                    <a:pt x="16340" y="20572"/>
                                  </a:cubicBezTo>
                                  <a:cubicBezTo>
                                    <a:pt x="17803" y="21388"/>
                                    <a:pt x="19729" y="20470"/>
                                    <a:pt x="19882" y="18939"/>
                                  </a:cubicBezTo>
                                  <a:lnTo>
                                    <a:pt x="21076" y="4414"/>
                                  </a:lnTo>
                                  <a:cubicBezTo>
                                    <a:pt x="21153" y="3360"/>
                                    <a:pt x="20268" y="2373"/>
                                    <a:pt x="19074" y="2237"/>
                                  </a:cubicBezTo>
                                  <a:close/>
                                </a:path>
                              </a:pathLst>
                            </a:custGeom>
                            <a:solidFill>
                              <a:srgbClr val="FFCC66"/>
                            </a:solidFill>
                            <a:ln w="12700">
                              <a:miter lim="400000"/>
                            </a:ln>
                          </wps:spPr>
                          <wps:bodyPr lIns="28575" tIns="28575" rIns="28575" bIns="28575" anchor="ctr"/>
                        </wps:wsp>
                        <wps:wsp>
                          <wps:cNvPr id="2013326102" name="TextBox 22"/>
                          <wps:cNvSpPr txBox="1"/>
                          <wps:spPr>
                            <a:xfrm>
                              <a:off x="1688236" y="2596159"/>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05</w:t>
                                </w:r>
                              </w:p>
                            </w:txbxContent>
                          </wps:txbx>
                          <wps:bodyPr wrap="square" rtlCol="0" anchor="ctr">
                            <a:noAutofit/>
                          </wps:bodyPr>
                        </wps:wsp>
                        <wps:wsp>
                          <wps:cNvPr id="229801549" name="TextBox 48"/>
                          <wps:cNvSpPr txBox="1"/>
                          <wps:spPr>
                            <a:xfrm flipH="1">
                              <a:off x="1" y="2995611"/>
                              <a:ext cx="157480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بالقيم والأخلاقيات</w:t>
                                </w:r>
                              </w:p>
                            </w:txbxContent>
                          </wps:txbx>
                          <wps:bodyPr wrap="square" rtlCol="0">
                            <a:noAutofit/>
                          </wps:bodyPr>
                        </wps:wsp>
                      </wpg:grpSp>
                      <wpg:grpSp>
                        <wpg:cNvPr id="530111078" name="Group 530111078"/>
                        <wpg:cNvGrpSpPr/>
                        <wpg:grpSpPr>
                          <a:xfrm>
                            <a:off x="616284" y="207187"/>
                            <a:ext cx="2196459" cy="1065729"/>
                            <a:chOff x="616284" y="207187"/>
                            <a:chExt cx="2196459" cy="1065729"/>
                          </a:xfrm>
                        </wpg:grpSpPr>
                        <wps:wsp>
                          <wps:cNvPr id="790131466" name="Shape"/>
                          <wps:cNvSpPr/>
                          <wps:spPr>
                            <a:xfrm>
                              <a:off x="1646032" y="391429"/>
                              <a:ext cx="1166711" cy="881487"/>
                            </a:xfrm>
                            <a:custGeom>
                              <a:avLst/>
                              <a:gdLst/>
                              <a:ahLst/>
                              <a:cxnLst>
                                <a:cxn ang="0">
                                  <a:pos x="wd2" y="hd2"/>
                                </a:cxn>
                                <a:cxn ang="5400000">
                                  <a:pos x="wd2" y="hd2"/>
                                </a:cxn>
                                <a:cxn ang="10800000">
                                  <a:pos x="wd2" y="hd2"/>
                                </a:cxn>
                                <a:cxn ang="16200000">
                                  <a:pos x="wd2" y="hd2"/>
                                </a:cxn>
                              </a:cxnLst>
                              <a:rect l="0" t="0" r="r" b="b"/>
                              <a:pathLst>
                                <a:path w="20800" h="21188" extrusionOk="0">
                                  <a:moveTo>
                                    <a:pt x="15894" y="19639"/>
                                  </a:moveTo>
                                  <a:lnTo>
                                    <a:pt x="20668" y="3348"/>
                                  </a:lnTo>
                                  <a:cubicBezTo>
                                    <a:pt x="21175" y="1659"/>
                                    <a:pt x="20161" y="-151"/>
                                    <a:pt x="18818" y="10"/>
                                  </a:cubicBezTo>
                                  <a:cubicBezTo>
                                    <a:pt x="11658" y="975"/>
                                    <a:pt x="5244" y="5360"/>
                                    <a:pt x="500" y="11956"/>
                                  </a:cubicBezTo>
                                  <a:cubicBezTo>
                                    <a:pt x="-425" y="13243"/>
                                    <a:pt x="-7" y="15456"/>
                                    <a:pt x="1276" y="15979"/>
                                  </a:cubicBezTo>
                                  <a:lnTo>
                                    <a:pt x="13657" y="21087"/>
                                  </a:lnTo>
                                  <a:cubicBezTo>
                                    <a:pt x="14582" y="21449"/>
                                    <a:pt x="15536" y="20805"/>
                                    <a:pt x="15894" y="19639"/>
                                  </a:cubicBezTo>
                                  <a:close/>
                                </a:path>
                              </a:pathLst>
                            </a:custGeom>
                            <a:solidFill>
                              <a:srgbClr val="6CB4B8"/>
                            </a:solidFill>
                            <a:ln w="12700">
                              <a:miter lim="400000"/>
                            </a:ln>
                          </wps:spPr>
                          <wps:bodyPr lIns="28575" tIns="28575" rIns="28575" bIns="28575" anchor="ctr"/>
                        </wps:wsp>
                        <wps:wsp>
                          <wps:cNvPr id="836707194" name="TextBox 24"/>
                          <wps:cNvSpPr txBox="1"/>
                          <wps:spPr>
                            <a:xfrm>
                              <a:off x="2030651" y="650272"/>
                              <a:ext cx="446405"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07</w:t>
                                </w:r>
                              </w:p>
                            </w:txbxContent>
                          </wps:txbx>
                          <wps:bodyPr wrap="square" rtlCol="0" anchor="ctr">
                            <a:noAutofit/>
                          </wps:bodyPr>
                        </wps:wsp>
                        <wps:wsp>
                          <wps:cNvPr id="521394033" name="TextBox 52"/>
                          <wps:cNvSpPr txBox="1"/>
                          <wps:spPr>
                            <a:xfrm flipH="1">
                              <a:off x="616284" y="207187"/>
                              <a:ext cx="1574800"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التكيّف والابتكار</w:t>
                                </w:r>
                              </w:p>
                            </w:txbxContent>
                          </wps:txbx>
                          <wps:bodyPr wrap="square" rtlCol="0">
                            <a:noAutofit/>
                          </wps:bodyPr>
                        </wps:wsp>
                      </wpg:grpSp>
                      <wpg:grpSp>
                        <wpg:cNvPr id="1300166" name="Group 1300166"/>
                        <wpg:cNvGrpSpPr/>
                        <wpg:grpSpPr>
                          <a:xfrm>
                            <a:off x="0" y="1094270"/>
                            <a:ext cx="2021283" cy="1239820"/>
                            <a:chOff x="0" y="1094270"/>
                            <a:chExt cx="2021283" cy="1239820"/>
                          </a:xfrm>
                        </wpg:grpSpPr>
                        <wps:wsp>
                          <wps:cNvPr id="764226229" name="Shape"/>
                          <wps:cNvSpPr/>
                          <wps:spPr>
                            <a:xfrm>
                              <a:off x="1210939" y="1094270"/>
                              <a:ext cx="810344" cy="1239820"/>
                            </a:xfrm>
                            <a:custGeom>
                              <a:avLst/>
                              <a:gdLst/>
                              <a:ahLst/>
                              <a:cxnLst>
                                <a:cxn ang="0">
                                  <a:pos x="wd2" y="hd2"/>
                                </a:cxn>
                                <a:cxn ang="5400000">
                                  <a:pos x="wd2" y="hd2"/>
                                </a:cxn>
                                <a:cxn ang="10800000">
                                  <a:pos x="wd2" y="hd2"/>
                                </a:cxn>
                                <a:cxn ang="16200000">
                                  <a:pos x="wd2" y="hd2"/>
                                </a:cxn>
                              </a:cxnLst>
                              <a:rect l="0" t="0" r="r" b="b"/>
                              <a:pathLst>
                                <a:path w="21259" h="20892" extrusionOk="0">
                                  <a:moveTo>
                                    <a:pt x="20898" y="11460"/>
                                  </a:moveTo>
                                  <a:lnTo>
                                    <a:pt x="11415" y="857"/>
                                  </a:lnTo>
                                  <a:cubicBezTo>
                                    <a:pt x="10405" y="-243"/>
                                    <a:pt x="7946" y="-299"/>
                                    <a:pt x="6849" y="773"/>
                                  </a:cubicBezTo>
                                  <a:cubicBezTo>
                                    <a:pt x="2503" y="5143"/>
                                    <a:pt x="0" y="10332"/>
                                    <a:pt x="0" y="15887"/>
                                  </a:cubicBezTo>
                                  <a:cubicBezTo>
                                    <a:pt x="0" y="17071"/>
                                    <a:pt x="132" y="18256"/>
                                    <a:pt x="351" y="19412"/>
                                  </a:cubicBezTo>
                                  <a:cubicBezTo>
                                    <a:pt x="615" y="20681"/>
                                    <a:pt x="2854" y="21301"/>
                                    <a:pt x="4478" y="20596"/>
                                  </a:cubicBezTo>
                                  <a:lnTo>
                                    <a:pt x="20107" y="13716"/>
                                  </a:lnTo>
                                  <a:cubicBezTo>
                                    <a:pt x="21249" y="13208"/>
                                    <a:pt x="21600" y="12249"/>
                                    <a:pt x="20898" y="11460"/>
                                  </a:cubicBezTo>
                                  <a:close/>
                                </a:path>
                              </a:pathLst>
                            </a:custGeom>
                            <a:solidFill>
                              <a:schemeClr val="bg1">
                                <a:lumMod val="75000"/>
                              </a:schemeClr>
                            </a:solidFill>
                            <a:ln w="12700">
                              <a:miter lim="400000"/>
                            </a:ln>
                          </wps:spPr>
                          <wps:bodyPr lIns="28575" tIns="28575" rIns="28575" bIns="28575" anchor="ctr"/>
                        </wps:wsp>
                        <wps:wsp>
                          <wps:cNvPr id="68519470" name="TextBox 23"/>
                          <wps:cNvSpPr txBox="1"/>
                          <wps:spPr>
                            <a:xfrm>
                              <a:off x="1376130" y="1573039"/>
                              <a:ext cx="447040" cy="448310"/>
                            </a:xfrm>
                            <a:prstGeom prst="rect">
                              <a:avLst/>
                            </a:prstGeom>
                            <a:noFill/>
                          </wps:spPr>
                          <wps:txbx>
                            <w:txbxContent>
                              <w:p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06</w:t>
                                </w:r>
                              </w:p>
                            </w:txbxContent>
                          </wps:txbx>
                          <wps:bodyPr wrap="square" rtlCol="0" anchor="ctr">
                            <a:noAutofit/>
                          </wps:bodyPr>
                        </wps:wsp>
                        <wps:wsp>
                          <wps:cNvPr id="2057899113" name="TextBox 56"/>
                          <wps:cNvSpPr txBox="1"/>
                          <wps:spPr>
                            <a:xfrm flipH="1">
                              <a:off x="0" y="1472816"/>
                              <a:ext cx="1137285" cy="820420"/>
                            </a:xfrm>
                            <a:prstGeom prst="rect">
                              <a:avLst/>
                            </a:prstGeom>
                            <a:noFill/>
                          </wps:spPr>
                          <wps:txbx>
                            <w:txbxContent>
                              <w:p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مواجهة الأزمات بشكل أفضل</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712F6FB" id="Group 57" o:spid="_x0000_s1325" style="width:469.75pt;height:361.25pt;mso-position-horizontal-relative:char;mso-position-vertical-relative:line" coordsize="60143,46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">
                <v:group id="Group 1503557184" o:spid="_x0000_s1326" style="position:absolute;left:29345;width:21162;height:12571" coordorigin="29345" coordsize="21162,12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">
                  <v:shape id="Shape" o:spid="_x0000_s1327" style="position:absolute;left:29345;top:3746;width:11675;height:8825;visibility:visible;mso-wrap-style:square;v-text-anchor:middle" coordsize="20785,2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" path="m7134,21014l19498,15925v1281,-521,1728,-2685,775,-4008c15536,5345,9130,977,1980,15,639,-185,-374,1658,132,3342l4899,19572v388,1202,1341,1843,2235,1442xe" fillcolor="#3d8e92" stroked="f" strokeweight="1pt">
                    <v:stroke miterlimit="4" joinstyle="miter"/>
                    <v:path arrowok="t" o:extrusionok="f" o:connecttype="custom" o:connectlocs="583724,441243;583724,441243;583724,441243;583724,441243" o:connectangles="0,90,180,270"/>
                  </v:shape>
                  <v:shape id="TextBox 18" o:spid="_x0000_s1328" type="#_x0000_t202" style="position:absolute;left:31980;top:6751;width:4471;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" filled="f" stroked="f">
                    <v:textbox>
                      <w:txbxContent>
                        <w:p w14:paraId="69840E7D"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01</w:t>
                          </w:r>
                        </w:p>
                      </w:txbxContent>
                    </v:textbox>
                  </v:shape>
                  <v:shape id="TextBox 32" o:spid="_x0000_s1329" type="#_x0000_t202" style="position:absolute;left:37249;width:1325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" filled="f" stroked="f">
                    <v:textbox>
                      <w:txbxContent>
                        <w:p w14:paraId="736CB179"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الانطباع الأولي لدى العملاء</w:t>
                          </w:r>
                        </w:p>
                      </w:txbxContent>
                    </v:textbox>
                  </v:shape>
                </v:group>
                <v:group id="Group 1727382214" o:spid="_x0000_s1330" style="position:absolute;left:37378;top:10942;width:22765;height:12851" coordorigin="37378,10942" coordsize="22764,12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">
                  <v:shape id="Shape" o:spid="_x0000_s1331" style="position:absolute;left:37378;top:10942;width:8103;height:12405;visibility:visible;mso-wrap-style:square;v-text-anchor:middle" coordsize="21259,2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" path="m1152,13726r15629,6880c18405,21311,20688,20691,20908,19422v219,-1156,351,-2341,351,-3525c21259,10342,18757,5153,14410,783,13357,-289,10854,-261,9844,867l361,11470v-702,789,-351,1748,791,2256xe" fillcolor="#fc6" stroked="f" strokeweight="1pt">
                    <v:stroke miterlimit="4" joinstyle="miter"/>
                    <v:path arrowok="t" o:extrusionok="f" o:connecttype="custom" o:connectlocs="405170,620215;405170,620215;405170,620215;405170,620215" o:connectangles="0,90,180,270"/>
                  </v:shape>
                  <v:shape id="TextBox 19" o:spid="_x0000_s1332" type="#_x0000_t202" style="position:absolute;left:39441;top:15483;width:4470;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" filled="f" stroked="f">
                    <v:textbox>
                      <w:txbxContent>
                        <w:p w14:paraId="0116795E"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02</w:t>
                          </w:r>
                        </w:p>
                      </w:txbxContent>
                    </v:textbox>
                  </v:shape>
                  <v:shape id="TextBox 36" o:spid="_x0000_s1333" type="#_x0000_t202" style="position:absolute;left:46884;top:15589;width:13259;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" filled="f" stroked="f">
                    <v:textbox>
                      <w:txbxContent>
                        <w:p w14:paraId="28B25AA7"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تعزيز سمعة المؤسسة في السوق</w:t>
                          </w:r>
                        </w:p>
                      </w:txbxContent>
                    </v:textbox>
                  </v:shape>
                </v:group>
                <v:group id="Group 1903120388" o:spid="_x0000_s1334" style="position:absolute;left:35370;top:24497;width:20229;height:13663" coordorigin="35370,24497" coordsize="20229,13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">
                  <v:shape id="Shape" o:spid="_x0000_s1335" style="position:absolute;left:35370;top:24497;width:9164;height:10263;visibility:visible;mso-wrap-style:square;v-text-anchor:middle" coordsize="21049,20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" path="m10,4420l1202,18968v115,1533,2037,2419,3536,1635c12232,16515,17997,10212,20918,2717,21495,1252,20073,-213,18343,26l2009,2240c779,2376,-105,3364,10,4420xe" fillcolor="#6cb4b8" stroked="f" strokeweight="1pt">
                    <v:stroke miterlimit="4" joinstyle="miter"/>
                    <v:path arrowok="t" o:extrusionok="f" o:connecttype="custom" o:connectlocs="458233,513147;458233,513147;458233,513147;458233,513147" o:connectangles="0,90,180,270"/>
                  </v:shape>
                  <v:shape id="TextBox 20" o:spid="_x0000_s1336" type="#_x0000_t202" style="position:absolute;left:36562;top:26422;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" filled="f" stroked="f">
                    <v:textbox>
                      <w:txbxContent>
                        <w:p w14:paraId="5833D53B"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03</w:t>
                          </w:r>
                        </w:p>
                      </w:txbxContent>
                    </v:textbox>
                  </v:shape>
                  <v:shape id="TextBox 40" o:spid="_x0000_s1337" type="#_x0000_t202" style="position:absolute;left:42969;top:29956;width:12630;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" filled="f" stroked="f">
                    <v:textbox>
                      <w:txbxContent>
                        <w:p w14:paraId="1E98A668"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المساهمة في بناء الثقة مع الشركاء</w:t>
                          </w:r>
                        </w:p>
                      </w:txbxContent>
                    </v:textbox>
                  </v:shape>
                </v:group>
                <v:group id="Group 984419180" o:spid="_x0000_s1338" style="position:absolute;left:22293;top:29350;width:14268;height:16901" coordorigin="22293,29350" coordsize="14268,16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">
                  <v:shape id="Shape" o:spid="_x0000_s1339" style="position:absolute;left:22484;top:29350;width:12559;height:7794;visibility:visible;mso-wrap-style:square;v-text-anchor:middle" coordsize="20836,2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" path="m9252,722l534,14021v-916,1422,-611,3944,583,4678c4032,20396,7142,21359,10418,21359v3248,,6386,-917,9301,-2660c20913,18011,21218,15443,20302,14021l11584,722v-694,-963,-1694,-963,-2332,xe" fillcolor="#3d8e92" stroked="f" strokeweight="1pt">
                    <v:stroke miterlimit="4" joinstyle="miter"/>
                    <v:path arrowok="t" o:extrusionok="f" o:connecttype="custom" o:connectlocs="627957,389701;627957,389701;627957,389701;627957,389701" o:connectangles="0,90,180,270"/>
                  </v:shape>
                  <v:shape id="TextBox 21" o:spid="_x0000_s1340" type="#_x0000_t202" style="position:absolute;left:26610;top:31141;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" filled="f" stroked="f">
                    <v:textbox>
                      <w:txbxContent>
                        <w:p w14:paraId="3EA91674"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04</w:t>
                          </w:r>
                        </w:p>
                      </w:txbxContent>
                    </v:textbox>
                  </v:shape>
                  <v:shape id="TextBox 44" o:spid="_x0000_s1341" type="#_x0000_t202" style="position:absolute;left:22293;top:38047;width:1426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" filled="f" stroked="f">
                    <v:textbox>
                      <w:txbxContent>
                        <w:p w14:paraId="61EABB22"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جذب المواهب</w:t>
                          </w:r>
                        </w:p>
                      </w:txbxContent>
                    </v:textbox>
                  </v:shape>
                </v:group>
                <v:group id="Group 757464823" o:spid="_x0000_s1342" style="position:absolute;top:24497;width:22108;height:13663" coordorigin=",24497" coordsize="22108,13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">
                  <v:shape id="Shape" o:spid="_x0000_s1343" style="position:absolute;left:12946;top:24497;width:9162;height:10270;visibility:visible;mso-wrap-style:square;v-text-anchor:middle" coordsize="21081,20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" path="m19074,2237l2710,26c978,-212,-447,1251,131,2713v2926,7484,8701,13777,16209,17859c17803,21388,19729,20470,19882,18939l21076,4414v77,-1054,-808,-2041,-2002,-2177xe" fillcolor="#fc6" stroked="f" strokeweight="1pt">
                    <v:stroke miterlimit="4" joinstyle="miter"/>
                    <v:path arrowok="t" o:extrusionok="f" o:connecttype="custom" o:connectlocs="458114,513502;458114,513502;458114,513502;458114,513502" o:connectangles="0,90,180,270"/>
                  </v:shape>
                  <v:shape id="TextBox 22" o:spid="_x0000_s1344" type="#_x0000_t202" style="position:absolute;left:16882;top:25961;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" filled="f" stroked="f">
                    <v:textbox>
                      <w:txbxContent>
                        <w:p w14:paraId="4EC3D0BF"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05</w:t>
                          </w:r>
                        </w:p>
                      </w:txbxContent>
                    </v:textbox>
                  </v:shape>
                  <v:shape id="TextBox 48" o:spid="_x0000_s1345" type="#_x0000_t202" style="position:absolute;top:29956;width:15748;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" filled="f" stroked="f">
                    <v:textbox>
                      <w:txbxContent>
                        <w:p w14:paraId="39148B9F"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بالقيم والأخلاقيات</w:t>
                          </w:r>
                        </w:p>
                      </w:txbxContent>
                    </v:textbox>
                  </v:shape>
                </v:group>
                <v:group id="Group 530111078" o:spid="_x0000_s1346" style="position:absolute;left:6162;top:2071;width:21965;height:10658" coordorigin="6162,2071" coordsize="21964,10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">
                  <v:shape id="Shape" o:spid="_x0000_s1347" style="position:absolute;left:16460;top:3914;width:11667;height:8815;visibility:visible;mso-wrap-style:square;v-text-anchor:middle" coordsize="20800,21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" path="m15894,19639l20668,3348c21175,1659,20161,-151,18818,10,11658,975,5244,5360,500,11956v-925,1287,-507,3500,776,4023l13657,21087v925,362,1879,-282,2237,-1448xe" fillcolor="#6cb4b8" stroked="f" strokeweight="1pt">
                    <v:stroke miterlimit="4" joinstyle="miter"/>
                    <v:path arrowok="t" o:extrusionok="f" o:connecttype="custom" o:connectlocs="583356,440744;583356,440744;583356,440744;583356,440744" o:connectangles="0,90,180,270"/>
                  </v:shape>
                  <v:shape id="TextBox 24" o:spid="_x0000_s1348" type="#_x0000_t202" style="position:absolute;left:20306;top:6502;width:4464;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" filled="f" stroked="f">
                    <v:textbox>
                      <w:txbxContent>
                        <w:p w14:paraId="1B1B53A7"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07</w:t>
                          </w:r>
                        </w:p>
                      </w:txbxContent>
                    </v:textbox>
                  </v:shape>
                  <v:shape id="TextBox 52" o:spid="_x0000_s1349" type="#_x0000_t202" style="position:absolute;left:6162;top:2071;width:15748;height:82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" filled="f" stroked="f">
                    <v:textbox>
                      <w:txbxContent>
                        <w:p w14:paraId="75574081"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القدرة على التكيّف والابتكار</w:t>
                          </w:r>
                        </w:p>
                      </w:txbxContent>
                    </v:textbox>
                  </v:shape>
                </v:group>
                <v:group id="Group 1300166" o:spid="_x0000_s1350" style="position:absolute;top:10942;width:20212;height:12398" coordorigin=",10942" coordsize="20212,1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">
                  <v:shape id="Shape" o:spid="_x0000_s1351" style="position:absolute;left:12109;top:10942;width:8103;height:12398;visibility:visible;mso-wrap-style:square;v-text-anchor:middle" coordsize="21259,20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" path="m20898,11460l11415,857c10405,-243,7946,-299,6849,773,2503,5143,,10332,,15887v,1184,132,2369,351,3525c615,20681,2854,21301,4478,20596l20107,13716v1142,-508,1493,-1467,791,-2256xe" fillcolor="#bfbfbf [2412]" stroked="f" strokeweight="1pt">
                    <v:stroke miterlimit="4" joinstyle="miter"/>
                    <v:path arrowok="t" o:extrusionok="f" o:connecttype="custom" o:connectlocs="405172,619910;405172,619910;405172,619910;405172,619910" o:connectangles="0,90,180,270"/>
                  </v:shape>
                  <v:shape id="TextBox 23" o:spid="_x0000_s1352" type="#_x0000_t202" style="position:absolute;left:13761;top:15730;width:4470;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" filled="f" stroked="f">
                    <v:textbox>
                      <w:txbxContent>
                        <w:p w14:paraId="0C8FA87A" w14:textId="77777777" w:rsidR="00861716" w:rsidRDefault="00861716" w:rsidP="00861716">
                          <w:pPr>
                            <w:bidi w:val="0"/>
                            <w:jc w:val="center"/>
                            <w:textAlignment w:val="baseline"/>
                            <w:rPr>
                              <w:rFonts w:ascii="Calibri" w:hAnsi="Calibri" w:cstheme="minorBidi"/>
                              <w:b/>
                              <w:bCs/>
                              <w:color w:val="FFFFFF" w:themeColor="background1"/>
                              <w:kern w:val="24"/>
                              <w:sz w:val="40"/>
                              <w:szCs w:val="40"/>
                            </w:rPr>
                          </w:pPr>
                          <w:r>
                            <w:rPr>
                              <w:rFonts w:ascii="Calibri" w:hAnsi="Calibri" w:cstheme="minorBidi"/>
                              <w:b/>
                              <w:bCs/>
                              <w:color w:val="FFFFFF" w:themeColor="background1"/>
                              <w:kern w:val="24"/>
                              <w:sz w:val="40"/>
                              <w:szCs w:val="40"/>
                            </w:rPr>
                            <w:t>06</w:t>
                          </w:r>
                        </w:p>
                      </w:txbxContent>
                    </v:textbox>
                  </v:shape>
                  <v:shape id="TextBox 56" o:spid="_x0000_s1353" type="#_x0000_t202" style="position:absolute;top:14728;width:11372;height:82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" filled="f" stroked="f">
                    <v:textbox>
                      <w:txbxContent>
                        <w:p w14:paraId="53C64C2B" w14:textId="77777777" w:rsidR="00861716" w:rsidRDefault="00861716" w:rsidP="00861716">
                          <w:pPr>
                            <w:bidi w:val="0"/>
                            <w:spacing w:before="86"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مواجهة الأزمات بشكل أفضل</w:t>
                          </w:r>
                        </w:p>
                      </w:txbxContent>
                    </v:textbox>
                  </v:shape>
                </v:group>
                <w10:anchorlock/>
              </v:group>
            </w:pict>
          </mc:Fallback>
        </mc:AlternateContent>
      </w:r>
    </w:p>
    <w:p w:rsidR="000D578D" w:rsidRDefault="000D578D" w:rsidP="00AB5C58">
      <w:pPr>
        <w:rPr>
          <w:rFonts w:ascii="Sakkal Majalla" w:hAnsi="Sakkal Majalla"/>
          <w:color w:val="auto"/>
          <w:sz w:val="32"/>
          <w:szCs w:val="32"/>
        </w:rPr>
      </w:pPr>
      <w:r>
        <w:rPr>
          <w:noProof/>
        </w:rPr>
        <mc:AlternateContent>
          <mc:Choice Requires="wpg">
            <w:drawing>
              <wp:inline distT="0" distB="0" distL="0" distR="0" wp14:anchorId="1923C03C" wp14:editId="0C89426F">
                <wp:extent cx="5731510" cy="892175"/>
                <wp:effectExtent l="0" t="0" r="2540" b="22225"/>
                <wp:docPr id="155127255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8952683" name="مجموعة 47"/>
                        <wpg:cNvGrpSpPr>
                          <a:grpSpLocks/>
                        </wpg:cNvGrpSpPr>
                        <wpg:grpSpPr bwMode="auto">
                          <a:xfrm>
                            <a:off x="0" y="0"/>
                            <a:ext cx="57315" cy="8953"/>
                            <a:chOff x="0" y="0"/>
                            <a:chExt cx="58781" cy="9188"/>
                          </a:xfrm>
                        </wpg:grpSpPr>
                        <wpg:grpSp>
                          <wpg:cNvPr id="556622227" name="مجموعة 48"/>
                          <wpg:cNvGrpSpPr>
                            <a:grpSpLocks/>
                          </wpg:cNvGrpSpPr>
                          <wpg:grpSpPr bwMode="auto">
                            <a:xfrm>
                              <a:off x="0" y="0"/>
                              <a:ext cx="58781" cy="9188"/>
                              <a:chOff x="0" y="0"/>
                              <a:chExt cx="62403" cy="9190"/>
                            </a:xfrm>
                          </wpg:grpSpPr>
                          <wpg:grpSp>
                            <wpg:cNvPr id="1811463351" name="مجموعة 49"/>
                            <wpg:cNvGrpSpPr>
                              <a:grpSpLocks/>
                            </wpg:cNvGrpSpPr>
                            <wpg:grpSpPr bwMode="auto">
                              <a:xfrm>
                                <a:off x="0" y="1692"/>
                                <a:ext cx="54330" cy="5806"/>
                                <a:chOff x="0" y="1692"/>
                                <a:chExt cx="54330" cy="5806"/>
                              </a:xfrm>
                            </wpg:grpSpPr>
                            <wps:wsp>
                              <wps:cNvPr id="8678320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8416215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969440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3570386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الانطباع الأولي لدى العملاء</w:t>
                                </w:r>
                              </w:p>
                            </w:txbxContent>
                          </wps:txbx>
                          <wps:bodyPr rot="0" vert="horz" wrap="square" lIns="91440" tIns="45720" rIns="91440" bIns="45720" anchor="t" anchorCtr="0" upright="1">
                            <a:spAutoFit/>
                          </wps:bodyPr>
                        </wps:wsp>
                      </wpg:grpSp>
                      <pic:pic xmlns:pic="http://schemas.openxmlformats.org/drawingml/2006/picture">
                        <pic:nvPicPr>
                          <pic:cNvPr id="94661487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23C03C" id="_x0000_s135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SWV/WB&#10;BwAA0Ro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13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">
                  <v:group id="مجموعة 48" o:spid="_x0000_s13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">
                    <v:group id="مجموعة 49" o:spid="_x0000_s13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">
                      <v:shape id="شكل حر 50" o:spid="_x0000_s13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" fillcolor="#a5a5a5 [2092]" stroked="f" strokeweight="1pt">
                        <v:stroke joinstyle="miter"/>
                      </v:roundrect>
                    </v:group>
                    <v:oval id="شكل بيضاوي 52" o:spid="_x0000_s13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" filled="f" strokecolor="#168489" strokeweight="1pt">
                      <v:stroke joinstyle="miter"/>
                    </v:oval>
                  </v:group>
                  <v:shape id="مربع نص 41" o:spid="_x0000_s136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" filled="f" stroked="f">
                    <v:textbox style="mso-fit-shape-to-text:t">
                      <w:txbxContent>
                        <w:p w14:paraId="0A1A0D81" w14:textId="038C5BB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الانطباع </w:t>
                          </w:r>
                          <w:r w:rsidRPr="000D578D">
                            <w:rPr>
                              <w:rFonts w:eastAsia="Calibri" w:hAnsi="Adobe Arabic" w:cs="Adobe Arabic"/>
                              <w:b/>
                              <w:bCs/>
                              <w:color w:val="FFFFFF"/>
                              <w:kern w:val="24"/>
                              <w:sz w:val="36"/>
                              <w:szCs w:val="36"/>
                              <w:rtl/>
                              <w:lang w:bidi="ar-EG"/>
                            </w:rPr>
                            <w:t>الأولي لدى العملاء</w:t>
                          </w:r>
                        </w:p>
                      </w:txbxContent>
                    </v:textbox>
                  </v:shape>
                </v:group>
                <v:shape id="صورة 54" o:spid="_x0000_s13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الموظفون هم أول نقطة تواصل بين العملاء والمُؤسسة. إذا كان الموظفون يتسمون بالاحترافية، اللباقة، والتعاون، فإن ذلك يُعطي انطباعاً إيجابياً عن المؤسسة. من ناحية أخرى، إذا كان السلوك غير لائق أو غير مهني، فقد يتأثر الانطباع العام بشكل سلبي، مما يؤدي إلى فقدان ثقة العملاء.</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03751BCE" wp14:editId="1F15D27D">
                <wp:extent cx="5731510" cy="892175"/>
                <wp:effectExtent l="0" t="0" r="2540" b="22225"/>
                <wp:docPr id="113521233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38360598" name="مجموعة 47"/>
                        <wpg:cNvGrpSpPr>
                          <a:grpSpLocks/>
                        </wpg:cNvGrpSpPr>
                        <wpg:grpSpPr bwMode="auto">
                          <a:xfrm>
                            <a:off x="0" y="0"/>
                            <a:ext cx="57315" cy="8953"/>
                            <a:chOff x="0" y="0"/>
                            <a:chExt cx="58781" cy="9188"/>
                          </a:xfrm>
                        </wpg:grpSpPr>
                        <wpg:grpSp>
                          <wpg:cNvPr id="575667065" name="مجموعة 48"/>
                          <wpg:cNvGrpSpPr>
                            <a:grpSpLocks/>
                          </wpg:cNvGrpSpPr>
                          <wpg:grpSpPr bwMode="auto">
                            <a:xfrm>
                              <a:off x="0" y="0"/>
                              <a:ext cx="58781" cy="9188"/>
                              <a:chOff x="0" y="0"/>
                              <a:chExt cx="62403" cy="9190"/>
                            </a:xfrm>
                          </wpg:grpSpPr>
                          <wpg:grpSp>
                            <wpg:cNvPr id="1865842889" name="مجموعة 49"/>
                            <wpg:cNvGrpSpPr>
                              <a:grpSpLocks/>
                            </wpg:cNvGrpSpPr>
                            <wpg:grpSpPr bwMode="auto">
                              <a:xfrm>
                                <a:off x="0" y="1692"/>
                                <a:ext cx="54330" cy="5806"/>
                                <a:chOff x="0" y="1692"/>
                                <a:chExt cx="54330" cy="5806"/>
                              </a:xfrm>
                            </wpg:grpSpPr>
                            <wps:wsp>
                              <wps:cNvPr id="2682883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024594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435497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494823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تعزيز سمعة المؤسسة في السوق</w:t>
                                </w:r>
                              </w:p>
                            </w:txbxContent>
                          </wps:txbx>
                          <wps:bodyPr rot="0" vert="horz" wrap="square" lIns="91440" tIns="45720" rIns="91440" bIns="45720" anchor="t" anchorCtr="0" upright="1">
                            <a:spAutoFit/>
                          </wps:bodyPr>
                        </wps:wsp>
                      </wpg:grpSp>
                      <pic:pic xmlns:pic="http://schemas.openxmlformats.org/drawingml/2006/picture">
                        <pic:nvPicPr>
                          <pic:cNvPr id="435482147"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751BCE" id="_x0000_s136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Fbz9vl7BwAA0x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">
                  <v:group id="مجموعة 48" o:spid="_x0000_s1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">
                    <v:group id="مجموعة 49" o:spid="_x0000_s1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">
                      <v:shape id="شكل حر 50" o:spid="_x0000_s1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" fillcolor="#a5a5a5 [2092]" stroked="f" strokeweight="1pt">
                        <v:stroke joinstyle="miter"/>
                      </v:roundrect>
                    </v:group>
                    <v:oval id="شكل بيضاوي 52" o:spid="_x0000_s1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" filled="f" strokecolor="#168489" strokeweight="1pt">
                      <v:stroke joinstyle="miter"/>
                    </v:oval>
                  </v:group>
                  <v:shape id="مربع نص 41" o:spid="_x0000_s137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" filled="f" stroked="f">
                    <v:textbox style="mso-fit-shape-to-text:t">
                      <w:txbxContent>
                        <w:p w14:paraId="3F0106D5" w14:textId="7725968E"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تعزيز </w:t>
                          </w:r>
                          <w:r w:rsidRPr="000D578D">
                            <w:rPr>
                              <w:rFonts w:eastAsia="Calibri" w:hAnsi="Adobe Arabic" w:cs="Adobe Arabic"/>
                              <w:b/>
                              <w:bCs/>
                              <w:color w:val="FFFFFF"/>
                              <w:kern w:val="24"/>
                              <w:sz w:val="36"/>
                              <w:szCs w:val="36"/>
                              <w:rtl/>
                              <w:lang w:bidi="ar-EG"/>
                            </w:rPr>
                            <w:t>سمعة المؤسسة في السوق</w:t>
                          </w:r>
                        </w:p>
                      </w:txbxContent>
                    </v:textbox>
                  </v:shape>
                </v:group>
                <v:shape id="صورة 54" o:spid="_x0000_s1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يعزز سمعة المؤسسة كمكان عمل محترم وفعّال. عندما يكون الموظفون ملتزمين بأخلاقيات العمل ويُظهرون سلوكاً مهنياً عالياً، فإن ذلك يعكس صورة مؤسسة موثوقة، مما يجذب المزيد من العملاء والشركاء التجاريين.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50EA74FC" wp14:editId="33E0D18F">
                <wp:extent cx="5731510" cy="892175"/>
                <wp:effectExtent l="0" t="0" r="2540" b="22225"/>
                <wp:docPr id="126712339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36482297" name="مجموعة 47"/>
                        <wpg:cNvGrpSpPr>
                          <a:grpSpLocks/>
                        </wpg:cNvGrpSpPr>
                        <wpg:grpSpPr bwMode="auto">
                          <a:xfrm>
                            <a:off x="0" y="0"/>
                            <a:ext cx="57315" cy="8953"/>
                            <a:chOff x="0" y="0"/>
                            <a:chExt cx="58781" cy="9188"/>
                          </a:xfrm>
                        </wpg:grpSpPr>
                        <wpg:grpSp>
                          <wpg:cNvPr id="1500541551" name="مجموعة 48"/>
                          <wpg:cNvGrpSpPr>
                            <a:grpSpLocks/>
                          </wpg:cNvGrpSpPr>
                          <wpg:grpSpPr bwMode="auto">
                            <a:xfrm>
                              <a:off x="0" y="0"/>
                              <a:ext cx="58781" cy="9188"/>
                              <a:chOff x="0" y="0"/>
                              <a:chExt cx="62403" cy="9190"/>
                            </a:xfrm>
                          </wpg:grpSpPr>
                          <wpg:grpSp>
                            <wpg:cNvPr id="818233261" name="مجموعة 49"/>
                            <wpg:cNvGrpSpPr>
                              <a:grpSpLocks/>
                            </wpg:cNvGrpSpPr>
                            <wpg:grpSpPr bwMode="auto">
                              <a:xfrm>
                                <a:off x="0" y="1692"/>
                                <a:ext cx="54330" cy="5806"/>
                                <a:chOff x="0" y="1692"/>
                                <a:chExt cx="54330" cy="5806"/>
                              </a:xfrm>
                            </wpg:grpSpPr>
                            <wps:wsp>
                              <wps:cNvPr id="9810880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74822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2154100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833994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المساهمة في بناء الثقة مع الشركاء</w:t>
                                </w:r>
                              </w:p>
                            </w:txbxContent>
                          </wps:txbx>
                          <wps:bodyPr rot="0" vert="horz" wrap="square" lIns="91440" tIns="45720" rIns="91440" bIns="45720" anchor="t" anchorCtr="0" upright="1">
                            <a:spAutoFit/>
                          </wps:bodyPr>
                        </wps:wsp>
                      </wpg:grpSp>
                      <pic:pic xmlns:pic="http://schemas.openxmlformats.org/drawingml/2006/picture">
                        <pic:nvPicPr>
                          <pic:cNvPr id="32201642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0EA74FC" id="_x0000_s137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oWXlp7BwAA0x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">
                  <v:group id="مجموعة 48" o:spid="_x0000_s1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">
                    <v:group id="مجموعة 49" o:spid="_x0000_s1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">
                      <v:shape id="شكل حر 50" o:spid="_x0000_s1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" fillcolor="#a5a5a5 [2092]" stroked="f" strokeweight="1pt">
                        <v:stroke joinstyle="miter"/>
                      </v:roundrect>
                    </v:group>
                    <v:oval id="شكل بيضاوي 52" o:spid="_x0000_s1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" filled="f" strokecolor="#168489" strokeweight="1pt">
                      <v:stroke joinstyle="miter"/>
                    </v:oval>
                  </v:group>
                  <v:shape id="مربع نص 41" o:spid="_x0000_s137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" filled="f" stroked="f">
                    <v:textbox style="mso-fit-shape-to-text:t">
                      <w:txbxContent>
                        <w:p w14:paraId="7E73117E" w14:textId="3D7CD93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المساهمة </w:t>
                          </w:r>
                          <w:r w:rsidRPr="000D578D">
                            <w:rPr>
                              <w:rFonts w:eastAsia="Calibri" w:hAnsi="Adobe Arabic" w:cs="Adobe Arabic"/>
                              <w:b/>
                              <w:bCs/>
                              <w:color w:val="FFFFFF"/>
                              <w:kern w:val="24"/>
                              <w:sz w:val="36"/>
                              <w:szCs w:val="36"/>
                              <w:rtl/>
                              <w:lang w:bidi="ar-EG"/>
                            </w:rPr>
                            <w:t>في بناء الثقة مع الشركاء</w:t>
                          </w:r>
                        </w:p>
                      </w:txbxContent>
                    </v:textbox>
                  </v:shape>
                </v:group>
                <v:shape id="صورة 54" o:spid="_x0000_s1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الشركاء والموردون يتعاملون مع موظفي المؤسسة بشكل مستمر. إذا كان الموظفون يعاملون الشركاء باحترام ومهنية، فإن ذلك يُعزز الثقة ويقوي العلاقات التجارية. أي سلوكيات غير ملائمة قد تؤدي إلى تقويض هذه الثقة وإضعاف العلاقات.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66104FD2" wp14:editId="2B24C1E9">
                <wp:extent cx="5731510" cy="892175"/>
                <wp:effectExtent l="0" t="0" r="2540" b="22225"/>
                <wp:docPr id="68228216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24600502" name="مجموعة 47"/>
                        <wpg:cNvGrpSpPr>
                          <a:grpSpLocks/>
                        </wpg:cNvGrpSpPr>
                        <wpg:grpSpPr bwMode="auto">
                          <a:xfrm>
                            <a:off x="0" y="0"/>
                            <a:ext cx="57315" cy="8953"/>
                            <a:chOff x="0" y="0"/>
                            <a:chExt cx="58781" cy="9188"/>
                          </a:xfrm>
                        </wpg:grpSpPr>
                        <wpg:grpSp>
                          <wpg:cNvPr id="429227553" name="مجموعة 48"/>
                          <wpg:cNvGrpSpPr>
                            <a:grpSpLocks/>
                          </wpg:cNvGrpSpPr>
                          <wpg:grpSpPr bwMode="auto">
                            <a:xfrm>
                              <a:off x="0" y="0"/>
                              <a:ext cx="58781" cy="9188"/>
                              <a:chOff x="0" y="0"/>
                              <a:chExt cx="62403" cy="9190"/>
                            </a:xfrm>
                          </wpg:grpSpPr>
                          <wpg:grpSp>
                            <wpg:cNvPr id="289555150" name="مجموعة 49"/>
                            <wpg:cNvGrpSpPr>
                              <a:grpSpLocks/>
                            </wpg:cNvGrpSpPr>
                            <wpg:grpSpPr bwMode="auto">
                              <a:xfrm>
                                <a:off x="0" y="1692"/>
                                <a:ext cx="54330" cy="5806"/>
                                <a:chOff x="0" y="1692"/>
                                <a:chExt cx="54330" cy="5806"/>
                              </a:xfrm>
                            </wpg:grpSpPr>
                            <wps:wsp>
                              <wps:cNvPr id="6931116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598905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228011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2915845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جذب المواهب</w:t>
                                </w:r>
                              </w:p>
                            </w:txbxContent>
                          </wps:txbx>
                          <wps:bodyPr rot="0" vert="horz" wrap="square" lIns="91440" tIns="45720" rIns="91440" bIns="45720" anchor="t" anchorCtr="0" upright="1">
                            <a:spAutoFit/>
                          </wps:bodyPr>
                        </wps:wsp>
                      </wpg:grpSp>
                      <pic:pic xmlns:pic="http://schemas.openxmlformats.org/drawingml/2006/picture">
                        <pic:nvPicPr>
                          <pic:cNvPr id="210266017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6104FD2" id="_x0000_s138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NdO1P&#10;ggcAANM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" filled="f" strokecolor="#168489" strokeweight="1pt">
                      <v:stroke joinstyle="miter"/>
                    </v:oval>
                  </v:group>
                  <v:shape id="مربع نص 41" o:spid="_x0000_s138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" filled="f" stroked="f">
                    <v:textbox style="mso-fit-shape-to-text:t">
                      <w:txbxContent>
                        <w:p w14:paraId="689C7EA6" w14:textId="420D3DB3"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جذب المواهب</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المؤسسات التي يتمتع موظفوها بسلوك وظيفي إيجابي تُصبح أكثر جاذبية للمهنيين الموهوبين. الأشخاص يبحثون عن بيئة عمل إيجابية ومهنية، وعندما تكون صورة المؤسسة مشهورة بالسلوكيات الجيدة والاحترافية، فإنها تجذب أفضل المواهب في السوق.</w:t>
      </w:r>
    </w:p>
    <w:p w:rsidR="000D578D" w:rsidRDefault="000D578D" w:rsidP="00AB5C58">
      <w:pPr>
        <w:rPr>
          <w:rFonts w:ascii="Sakkal Majalla" w:hAnsi="Sakkal Majalla"/>
          <w:sz w:val="32"/>
          <w:szCs w:val="32"/>
        </w:rPr>
      </w:pPr>
      <w:r>
        <w:rPr>
          <w:noProof/>
        </w:rPr>
        <mc:AlternateContent>
          <mc:Choice Requires="wpg">
            <w:drawing>
              <wp:inline distT="0" distB="0" distL="0" distR="0" wp14:anchorId="1E9E0B99" wp14:editId="296BE5BB">
                <wp:extent cx="5731510" cy="892175"/>
                <wp:effectExtent l="0" t="0" r="2540" b="22225"/>
                <wp:docPr id="54650323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85000807" name="مجموعة 47"/>
                        <wpg:cNvGrpSpPr>
                          <a:grpSpLocks/>
                        </wpg:cNvGrpSpPr>
                        <wpg:grpSpPr bwMode="auto">
                          <a:xfrm>
                            <a:off x="0" y="0"/>
                            <a:ext cx="57315" cy="8953"/>
                            <a:chOff x="0" y="0"/>
                            <a:chExt cx="58781" cy="9188"/>
                          </a:xfrm>
                        </wpg:grpSpPr>
                        <wpg:grpSp>
                          <wpg:cNvPr id="548846561" name="مجموعة 48"/>
                          <wpg:cNvGrpSpPr>
                            <a:grpSpLocks/>
                          </wpg:cNvGrpSpPr>
                          <wpg:grpSpPr bwMode="auto">
                            <a:xfrm>
                              <a:off x="0" y="0"/>
                              <a:ext cx="58781" cy="9188"/>
                              <a:chOff x="0" y="0"/>
                              <a:chExt cx="62403" cy="9190"/>
                            </a:xfrm>
                          </wpg:grpSpPr>
                          <wpg:grpSp>
                            <wpg:cNvPr id="501180370" name="مجموعة 49"/>
                            <wpg:cNvGrpSpPr>
                              <a:grpSpLocks/>
                            </wpg:cNvGrpSpPr>
                            <wpg:grpSpPr bwMode="auto">
                              <a:xfrm>
                                <a:off x="0" y="1692"/>
                                <a:ext cx="54330" cy="5806"/>
                                <a:chOff x="0" y="1692"/>
                                <a:chExt cx="54330" cy="5806"/>
                              </a:xfrm>
                            </wpg:grpSpPr>
                            <wps:wsp>
                              <wps:cNvPr id="8370342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2268373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343587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2154832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بالقيم والأخلاقيات</w:t>
                                </w:r>
                              </w:p>
                            </w:txbxContent>
                          </wps:txbx>
                          <wps:bodyPr rot="0" vert="horz" wrap="square" lIns="91440" tIns="45720" rIns="91440" bIns="45720" anchor="t" anchorCtr="0" upright="1">
                            <a:spAutoFit/>
                          </wps:bodyPr>
                        </wps:wsp>
                      </wpg:grpSp>
                      <pic:pic xmlns:pic="http://schemas.openxmlformats.org/drawingml/2006/picture">
                        <pic:nvPicPr>
                          <pic:cNvPr id="52458765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9E0B99" id="_x0000_s139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I43br17BwAA0x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">
                  <v:group id="مجموعة 48" o:spid="_x0000_s1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">
                    <v:group id="مجموعة 49" o:spid="_x0000_s1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">
                      <v:shape id="شكل حر 50" o:spid="_x0000_s1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" fillcolor="#a5a5a5 [2092]" stroked="f" strokeweight="1pt">
                        <v:stroke joinstyle="miter"/>
                      </v:roundrect>
                    </v:group>
                    <v:oval id="شكل بيضاوي 52" o:spid="_x0000_s1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" filled="f" strokecolor="#168489" strokeweight="1pt">
                      <v:stroke joinstyle="miter"/>
                    </v:oval>
                  </v:group>
                  <v:shape id="مربع نص 41" o:spid="_x0000_s139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" filled="f" stroked="f">
                    <v:textbox style="mso-fit-shape-to-text:t">
                      <w:txbxContent>
                        <w:p w14:paraId="6BEFF71F" w14:textId="5C393BD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بالقيم والأخلاقيات</w:t>
                          </w:r>
                        </w:p>
                      </w:txbxContent>
                    </v:textbox>
                  </v:shape>
                </v:group>
                <v:shape id="صورة 54" o:spid="_x0000_s1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السلوك الوظيفي الجيد يعكس التزام المؤسسة بالقيم والمبادئ الأخلاقية. عندما يُظهر الموظفون التزاماً قوياً بالنزاهة والشفافية وأخلاقيات العمل، فإن ذلك يعزز صورة المؤسسة كمكان يلتزم بالمعايير الأخلاقية والمهنية العالية.</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0575C223" wp14:editId="035DC9B6">
                <wp:extent cx="5731510" cy="892275"/>
                <wp:effectExtent l="0" t="0" r="2540" b="22225"/>
                <wp:docPr id="78262374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360003096" name="مجموعة 47"/>
                        <wpg:cNvGrpSpPr>
                          <a:grpSpLocks/>
                        </wpg:cNvGrpSpPr>
                        <wpg:grpSpPr bwMode="auto">
                          <a:xfrm>
                            <a:off x="0" y="0"/>
                            <a:ext cx="57315" cy="8954"/>
                            <a:chOff x="0" y="0"/>
                            <a:chExt cx="58781" cy="9188"/>
                          </a:xfrm>
                        </wpg:grpSpPr>
                        <wpg:grpSp>
                          <wpg:cNvPr id="898657470" name="مجموعة 48"/>
                          <wpg:cNvGrpSpPr>
                            <a:grpSpLocks/>
                          </wpg:cNvGrpSpPr>
                          <wpg:grpSpPr bwMode="auto">
                            <a:xfrm>
                              <a:off x="0" y="0"/>
                              <a:ext cx="58781" cy="9188"/>
                              <a:chOff x="0" y="0"/>
                              <a:chExt cx="62403" cy="9190"/>
                            </a:xfrm>
                          </wpg:grpSpPr>
                          <wpg:grpSp>
                            <wpg:cNvPr id="551647293" name="مجموعة 49"/>
                            <wpg:cNvGrpSpPr>
                              <a:grpSpLocks/>
                            </wpg:cNvGrpSpPr>
                            <wpg:grpSpPr bwMode="auto">
                              <a:xfrm>
                                <a:off x="0" y="1692"/>
                                <a:ext cx="54330" cy="5806"/>
                                <a:chOff x="0" y="1692"/>
                                <a:chExt cx="54330" cy="5806"/>
                              </a:xfrm>
                            </wpg:grpSpPr>
                            <wps:wsp>
                              <wps:cNvPr id="194331722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07050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9697018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67465094" name="مربع نص 41"/>
                          <wps:cNvSpPr txBox="1">
                            <a:spLocks noChangeArrowheads="1"/>
                          </wps:cNvSpPr>
                          <wps:spPr bwMode="auto">
                            <a:xfrm>
                              <a:off x="2046" y="2557"/>
                              <a:ext cx="46153" cy="3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مواجهة الأزمات بشكل أفضل</w:t>
                                </w:r>
                              </w:p>
                            </w:txbxContent>
                          </wps:txbx>
                          <wps:bodyPr rot="0" vert="horz" wrap="square" lIns="91440" tIns="45720" rIns="91440" bIns="45720" anchor="t" anchorCtr="0" upright="1">
                            <a:spAutoFit/>
                          </wps:bodyPr>
                        </wps:wsp>
                      </wpg:grpSp>
                      <pic:pic xmlns:pic="http://schemas.openxmlformats.org/drawingml/2006/picture">
                        <pic:nvPicPr>
                          <pic:cNvPr id="85944143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75C223" id="_x0000_s1399"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lOPp3oHAADS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400"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">
                  <v:group id="مجموعة 48" o:spid="_x0000_s1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">
                    <v:group id="مجموعة 49" o:spid="_x0000_s1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">
                      <v:shape id="شكل حر 50" o:spid="_x0000_s1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" fillcolor="#a5a5a5 [2092]" stroked="f" strokeweight="1pt">
                        <v:stroke joinstyle="miter"/>
                      </v:roundrect>
                    </v:group>
                    <v:oval id="شكل بيضاوي 52" o:spid="_x0000_s1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" filled="f" strokecolor="#168489" strokeweight="1pt">
                      <v:stroke joinstyle="miter"/>
                    </v:oval>
                  </v:group>
                  <v:shape id="مربع نص 41" o:spid="_x0000_s1406" type="#_x0000_t202" style="position:absolute;left:2046;top:2557;width:46153;height:3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" filled="f" stroked="f">
                    <v:textbox style="mso-fit-shape-to-text:t">
                      <w:txbxContent>
                        <w:p w14:paraId="1DF4BC84" w14:textId="4B2FD0CF"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مواجهة </w:t>
                          </w:r>
                          <w:r w:rsidRPr="000D578D">
                            <w:rPr>
                              <w:rFonts w:eastAsia="Calibri" w:hAnsi="Adobe Arabic" w:cs="Adobe Arabic"/>
                              <w:b/>
                              <w:bCs/>
                              <w:color w:val="FFFFFF"/>
                              <w:kern w:val="24"/>
                              <w:sz w:val="36"/>
                              <w:szCs w:val="36"/>
                              <w:rtl/>
                              <w:lang w:bidi="ar-EG"/>
                            </w:rPr>
                            <w:t>الأزمات بشكل أفضل</w:t>
                          </w:r>
                        </w:p>
                      </w:txbxContent>
                    </v:textbox>
                  </v:shape>
                </v:group>
                <v:shape id="صورة 54" o:spid="_x0000_s1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في أوقات الأزمات أو التحديات، يكون السلوك الوظيفي للموظفين حاسماً في كيفية تعامل المؤسسة مع تلك الأزمات. الموظفون الذين يُظهرون احترافية وهدوءً تحت الضغط يعكسون صورة مؤسسة مُنظمة وقادرة على التعامل مع التحديات بشكل فعال.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05F5D5DA" wp14:editId="52956106">
                <wp:extent cx="5731510" cy="892175"/>
                <wp:effectExtent l="0" t="0" r="2540" b="22225"/>
                <wp:docPr id="1965621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16772801" name="مجموعة 47"/>
                        <wpg:cNvGrpSpPr>
                          <a:grpSpLocks/>
                        </wpg:cNvGrpSpPr>
                        <wpg:grpSpPr bwMode="auto">
                          <a:xfrm>
                            <a:off x="0" y="0"/>
                            <a:ext cx="57315" cy="8953"/>
                            <a:chOff x="0" y="0"/>
                            <a:chExt cx="58781" cy="9188"/>
                          </a:xfrm>
                        </wpg:grpSpPr>
                        <wpg:grpSp>
                          <wpg:cNvPr id="840053048" name="مجموعة 48"/>
                          <wpg:cNvGrpSpPr>
                            <a:grpSpLocks/>
                          </wpg:cNvGrpSpPr>
                          <wpg:grpSpPr bwMode="auto">
                            <a:xfrm>
                              <a:off x="0" y="0"/>
                              <a:ext cx="58781" cy="9188"/>
                              <a:chOff x="0" y="0"/>
                              <a:chExt cx="62403" cy="9190"/>
                            </a:xfrm>
                          </wpg:grpSpPr>
                          <wpg:grpSp>
                            <wpg:cNvPr id="761393421" name="مجموعة 49"/>
                            <wpg:cNvGrpSpPr>
                              <a:grpSpLocks/>
                            </wpg:cNvGrpSpPr>
                            <wpg:grpSpPr bwMode="auto">
                              <a:xfrm>
                                <a:off x="0" y="1692"/>
                                <a:ext cx="54330" cy="5806"/>
                                <a:chOff x="0" y="1692"/>
                                <a:chExt cx="54330" cy="5806"/>
                              </a:xfrm>
                            </wpg:grpSpPr>
                            <wps:wsp>
                              <wps:cNvPr id="4560862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4304496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8458878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5466973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القدرة على التكيّف والابتكار</w:t>
                                </w:r>
                              </w:p>
                            </w:txbxContent>
                          </wps:txbx>
                          <wps:bodyPr rot="0" vert="horz" wrap="square" lIns="91440" tIns="45720" rIns="91440" bIns="45720" anchor="t" anchorCtr="0" upright="1">
                            <a:spAutoFit/>
                          </wps:bodyPr>
                        </wps:wsp>
                      </wpg:grpSp>
                      <pic:pic xmlns:pic="http://schemas.openxmlformats.org/drawingml/2006/picture">
                        <pic:nvPicPr>
                          <pic:cNvPr id="1510391627"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5F5D5DA" id="_x0000_s140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H2BUefwcA&#10;ANE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40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">
                  <v:group id="مجموعة 48" o:spid="_x0000_s141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">
                    <v:group id="مجموعة 49" o:spid="_x0000_s141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">
                      <v:shape id="شكل حر 50" o:spid="_x0000_s141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1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" fillcolor="#a5a5a5 [2092]" stroked="f" strokeweight="1pt">
                        <v:stroke joinstyle="miter"/>
                      </v:roundrect>
                    </v:group>
                    <v:oval id="شكل بيضاوي 52" o:spid="_x0000_s141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" filled="f" strokecolor="#168489" strokeweight="1pt">
                      <v:stroke joinstyle="miter"/>
                    </v:oval>
                  </v:group>
                  <v:shape id="مربع نص 41" o:spid="_x0000_s141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" filled="f" stroked="f">
                    <v:textbox style="mso-fit-shape-to-text:t">
                      <w:txbxContent>
                        <w:p w14:paraId="5A7D6ED5" w14:textId="103F36C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القدرة </w:t>
                          </w:r>
                          <w:r w:rsidRPr="000D578D">
                            <w:rPr>
                              <w:rFonts w:eastAsia="Calibri" w:hAnsi="Adobe Arabic" w:cs="Adobe Arabic"/>
                              <w:b/>
                              <w:bCs/>
                              <w:color w:val="FFFFFF"/>
                              <w:kern w:val="24"/>
                              <w:sz w:val="36"/>
                              <w:szCs w:val="36"/>
                              <w:rtl/>
                              <w:lang w:bidi="ar-EG"/>
                            </w:rPr>
                            <w:t>على التكيّف والابتكار</w:t>
                          </w:r>
                        </w:p>
                      </w:txbxContent>
                    </v:textbox>
                  </v:shape>
                </v:group>
                <v:shape id="صورة 54" o:spid="_x0000_s141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">
                  <v:imagedata r:id="rId101" o:title=""/>
                </v:shape>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المؤسسات التي يعكس موظفوها سلوكاً وظيفياً مرناً ومبتكراً تُظهِر صورة مؤسسة ديناميكية وقادرة على التكيّف مع التغيرات في السوق. هذا يعزز مكانتها كمؤسسة قادرة على الابتكار والمنافسة في بيئة الأعمال المتغيرة.</w:t>
      </w:r>
    </w:p>
    <w:p w:rsidR="00916BB1" w:rsidRPr="00916BB1" w:rsidRDefault="00916BB1" w:rsidP="00916BB1">
      <w:pPr>
        <w:rPr>
          <w:rFonts w:ascii="Sakkal Majalla" w:hAnsi="Sakkal Majalla"/>
          <w:sz w:val="32"/>
          <w:szCs w:val="32"/>
          <w:rtl/>
        </w:rPr>
      </w:pP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5372C019" wp14:editId="0D2C0F5B">
                <wp:extent cx="5731510" cy="895350"/>
                <wp:effectExtent l="0" t="0" r="21590" b="19050"/>
                <wp:docPr id="157259814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59978001"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25575442" name="مجموعة 39"/>
                        <wpg:cNvGrpSpPr>
                          <a:grpSpLocks/>
                        </wpg:cNvGrpSpPr>
                        <wpg:grpSpPr bwMode="auto">
                          <a:xfrm>
                            <a:off x="0" y="0"/>
                            <a:ext cx="57315" cy="8953"/>
                            <a:chOff x="0" y="0"/>
                            <a:chExt cx="58781" cy="9188"/>
                          </a:xfrm>
                        </wpg:grpSpPr>
                        <wpg:grpSp>
                          <wpg:cNvPr id="1137820922" name="مجموعة 40"/>
                          <wpg:cNvGrpSpPr>
                            <a:grpSpLocks/>
                          </wpg:cNvGrpSpPr>
                          <wpg:grpSpPr bwMode="auto">
                            <a:xfrm>
                              <a:off x="0" y="0"/>
                              <a:ext cx="58781" cy="9188"/>
                              <a:chOff x="0" y="0"/>
                              <a:chExt cx="62403" cy="9190"/>
                            </a:xfrm>
                          </wpg:grpSpPr>
                          <wpg:grpSp>
                            <wpg:cNvPr id="709243733" name="مجموعة 41"/>
                            <wpg:cNvGrpSpPr>
                              <a:grpSpLocks/>
                            </wpg:cNvGrpSpPr>
                            <wpg:grpSpPr bwMode="auto">
                              <a:xfrm>
                                <a:off x="0" y="1692"/>
                                <a:ext cx="54330" cy="5806"/>
                                <a:chOff x="0" y="1692"/>
                                <a:chExt cx="54330" cy="5806"/>
                              </a:xfrm>
                            </wpg:grpSpPr>
                            <wps:wsp>
                              <wps:cNvPr id="198687705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255358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6392792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3221876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أمثلة لسلوكيات وظيفية إيجابية وسلبية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72C019" id="_x0000_s141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faVO9qAcAAK4a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141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">
                  <v:imagedata r:id="rId72" o:title=""/>
                </v:shape>
                <v:group id="مجموعة 39" o:spid="_x0000_s1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">
                  <v:group id="مجموعة 40" o:spid="_x0000_s1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">
                    <v:group id="مجموعة 41" o:spid="_x0000_s1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">
                      <v:shape id="شكل حر 42" o:spid="_x0000_s1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" fillcolor="#168489" stroked="f" strokeweight="1pt">
                        <v:stroke joinstyle="miter"/>
                      </v:roundrect>
                    </v:group>
                    <v:oval id="شكل بيضاوي 44" o:spid="_x0000_s1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" filled="f" strokecolor="#a5a5a5 [2092]" strokeweight="1pt">
                      <v:stroke joinstyle="miter"/>
                    </v:oval>
                  </v:group>
                  <v:shape id="مربع نص 41" o:spid="_x0000_s1425"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" filled="f" stroked="f">
                    <v:textbox style="mso-fit-shape-to-text:t">
                      <w:txbxContent>
                        <w:p w14:paraId="34D2B7D9" w14:textId="5698C765"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أمثلة لسلوكيات وظيفية إيجابية وسلبية</w:t>
                          </w:r>
                        </w:p>
                      </w:txbxContent>
                    </v:textbox>
                  </v:shape>
                </v:group>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بيئة العمل، تلعب السلوكيات الوظيفية دوراً كبيراً في تحديد مدى فعالية ونجاح الأفراد والمؤسسة. يمكن تصنيف هذه السلوكيات إلى إيجابية وسلبية بناءً على تأثيرها على العمل والعلاقات المهنية.</w:t>
      </w:r>
    </w:p>
    <w:p w:rsidR="00AB5C58" w:rsidRDefault="00B06506" w:rsidP="00AB5C58">
      <w:pPr>
        <w:rPr>
          <w:rFonts w:ascii="Sakkal Majalla" w:hAnsi="Sakkal Majalla"/>
          <w:b/>
          <w:bCs/>
          <w:color w:val="C00000"/>
          <w:sz w:val="32"/>
          <w:szCs w:val="32"/>
        </w:rPr>
      </w:pPr>
      <w:hyperlink r:id="rId104" w:history="1">
        <w:r w:rsidR="00AB5C58" w:rsidRPr="00B06506">
          <w:rPr>
            <w:rStyle w:val="Hyperlink"/>
            <w:rFonts w:ascii="Sakkal Majalla" w:hAnsi="Sakkal Majalla"/>
            <w:b/>
            <w:bCs/>
            <w:sz w:val="32"/>
            <w:szCs w:val="32"/>
            <w:rtl/>
          </w:rPr>
          <w:t>أمثلة على السلوكيات الوظيفية الإيجابية:</w:t>
        </w:r>
      </w:hyperlink>
    </w:p>
    <w:p w:rsidR="003125B8" w:rsidRPr="00D1678E" w:rsidRDefault="003125B8" w:rsidP="003125B8">
      <w:pPr>
        <w:jc w:val="center"/>
        <w:rPr>
          <w:rFonts w:ascii="Sakkal Majalla" w:hAnsi="Sakkal Majalla"/>
          <w:b/>
          <w:bCs/>
          <w:color w:val="C00000"/>
          <w:sz w:val="32"/>
          <w:szCs w:val="32"/>
          <w:rtl/>
        </w:rPr>
      </w:pPr>
      <w:r w:rsidRPr="003125B8">
        <w:rPr>
          <w:rFonts w:ascii="Sakkal Majalla" w:hAnsi="Sakkal Majalla"/>
          <w:b/>
          <w:bCs/>
          <w:noProof/>
          <w:color w:val="C00000"/>
          <w:sz w:val="32"/>
          <w:szCs w:val="32"/>
        </w:rPr>
        <mc:AlternateContent>
          <mc:Choice Requires="wpg">
            <w:drawing>
              <wp:inline distT="0" distB="0" distL="0" distR="0" wp14:anchorId="654555F7" wp14:editId="0770CDC9">
                <wp:extent cx="4609198" cy="3854023"/>
                <wp:effectExtent l="0" t="0" r="1270" b="0"/>
                <wp:docPr id="620392727" name="Group 150"/>
                <wp:cNvGraphicFramePr/>
                <a:graphic xmlns:a="http://schemas.openxmlformats.org/drawingml/2006/main">
                  <a:graphicData uri="http://schemas.microsoft.com/office/word/2010/wordprocessingGroup">
                    <wpg:wgp>
                      <wpg:cNvGrpSpPr/>
                      <wpg:grpSpPr>
                        <a:xfrm>
                          <a:off x="0" y="0"/>
                          <a:ext cx="4609198" cy="3854023"/>
                          <a:chOff x="-215980" y="0"/>
                          <a:chExt cx="6967366" cy="5826007"/>
                        </a:xfrm>
                      </wpg:grpSpPr>
                      <wpg:grpSp>
                        <wpg:cNvPr id="983514192" name="Group 983514192"/>
                        <wpg:cNvGrpSpPr/>
                        <wpg:grpSpPr>
                          <a:xfrm>
                            <a:off x="3651494" y="4900375"/>
                            <a:ext cx="3099889" cy="925632"/>
                            <a:chOff x="3651494" y="4900375"/>
                            <a:chExt cx="3099889" cy="925632"/>
                          </a:xfrm>
                        </wpg:grpSpPr>
                        <wpg:grpSp>
                          <wpg:cNvPr id="1460152595" name="Group 1460152595"/>
                          <wpg:cNvGrpSpPr/>
                          <wpg:grpSpPr>
                            <a:xfrm>
                              <a:off x="5911081" y="4900375"/>
                              <a:ext cx="840302" cy="925632"/>
                              <a:chOff x="5911081" y="4900379"/>
                              <a:chExt cx="1352458" cy="1296144"/>
                            </a:xfrm>
                            <a:solidFill>
                              <a:srgbClr val="168489"/>
                            </a:solidFill>
                          </wpg:grpSpPr>
                          <wps:wsp>
                            <wps:cNvPr id="310285573" name="Rectangle 310285573"/>
                            <wps:cNvSpPr/>
                            <wps:spPr>
                              <a:xfrm>
                                <a:off x="5917903" y="5199214"/>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66542266" name="Isosceles Triangle 1866542266"/>
                            <wps:cNvSpPr/>
                            <wps:spPr>
                              <a:xfrm>
                                <a:off x="5911081" y="490037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0596700" name="Isosceles Triangle 1530596700"/>
                            <wps:cNvSpPr/>
                            <wps:spPr>
                              <a:xfrm rot="10800000">
                                <a:off x="5911081" y="598049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2057974" name="TextBox 82"/>
                          <wps:cNvSpPr txBox="1"/>
                          <wps:spPr>
                            <a:xfrm>
                              <a:off x="3651494" y="5192352"/>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احترام الآخرين</w:t>
                                </w:r>
                              </w:p>
                            </w:txbxContent>
                          </wps:txbx>
                          <wps:bodyPr wrap="square">
                            <a:noAutofit/>
                          </wps:bodyPr>
                        </wps:wsp>
                        <wps:wsp>
                          <wps:cNvPr id="485759742" name="TextBox 83"/>
                          <wps:cNvSpPr txBox="1"/>
                          <wps:spPr>
                            <a:xfrm>
                              <a:off x="5992799" y="5128884"/>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5</w:t>
                                </w:r>
                              </w:p>
                            </w:txbxContent>
                          </wps:txbx>
                          <wps:bodyPr wrap="square">
                            <a:noAutofit/>
                          </wps:bodyPr>
                        </wps:wsp>
                      </wpg:grpSp>
                      <wpg:grpSp>
                        <wpg:cNvPr id="1640085634" name="Group 1640085634"/>
                        <wpg:cNvGrpSpPr/>
                        <wpg:grpSpPr>
                          <a:xfrm>
                            <a:off x="514702" y="0"/>
                            <a:ext cx="2709937" cy="925632"/>
                            <a:chOff x="514702" y="0"/>
                            <a:chExt cx="2709937" cy="925632"/>
                          </a:xfrm>
                        </wpg:grpSpPr>
                        <wpg:grpSp>
                          <wpg:cNvPr id="762035086" name="Group 762035086"/>
                          <wpg:cNvGrpSpPr/>
                          <wpg:grpSpPr>
                            <a:xfrm>
                              <a:off x="2384337" y="0"/>
                              <a:ext cx="840302" cy="925632"/>
                              <a:chOff x="2384337" y="0"/>
                              <a:chExt cx="1352458" cy="1296144"/>
                            </a:xfrm>
                            <a:solidFill>
                              <a:srgbClr val="FFCC5E"/>
                            </a:solidFill>
                          </wpg:grpSpPr>
                          <wps:wsp>
                            <wps:cNvPr id="37879287" name="Rectangle 37879287"/>
                            <wps:cNvSpPr/>
                            <wps:spPr>
                              <a:xfrm>
                                <a:off x="2391159" y="298835"/>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9959282" name="Isosceles Triangle 459959282"/>
                            <wps:cNvSpPr/>
                            <wps:spPr>
                              <a:xfrm>
                                <a:off x="2384337" y="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4733950" name="Isosceles Triangle 944733950"/>
                            <wps:cNvSpPr/>
                            <wps:spPr>
                              <a:xfrm rot="10800000">
                                <a:off x="2384337" y="108012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51798312" name="TextBox 89"/>
                          <wps:cNvSpPr txBox="1"/>
                          <wps:spPr>
                            <a:xfrm>
                              <a:off x="514702" y="207138"/>
                              <a:ext cx="1697181"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تحمل المسؤولية</w:t>
                                </w:r>
                              </w:p>
                            </w:txbxContent>
                          </wps:txbx>
                          <wps:bodyPr wrap="square">
                            <a:noAutofit/>
                          </wps:bodyPr>
                        </wps:wsp>
                        <wps:wsp>
                          <wps:cNvPr id="1231232234" name="TextBox 90"/>
                          <wps:cNvSpPr txBox="1"/>
                          <wps:spPr>
                            <a:xfrm>
                              <a:off x="2466056" y="226683"/>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6</w:t>
                                </w:r>
                              </w:p>
                            </w:txbxContent>
                          </wps:txbx>
                          <wps:bodyPr wrap="square">
                            <a:noAutofit/>
                          </wps:bodyPr>
                        </wps:wsp>
                      </wpg:grpSp>
                      <wpg:grpSp>
                        <wpg:cNvPr id="83328250" name="Group 83328250"/>
                        <wpg:cNvGrpSpPr/>
                        <wpg:grpSpPr>
                          <a:xfrm>
                            <a:off x="3784323" y="0"/>
                            <a:ext cx="2967063" cy="925632"/>
                            <a:chOff x="3784323" y="0"/>
                            <a:chExt cx="2967063" cy="925632"/>
                          </a:xfrm>
                        </wpg:grpSpPr>
                        <wpg:grpSp>
                          <wpg:cNvPr id="1050587223" name="Group 1050587223"/>
                          <wpg:cNvGrpSpPr/>
                          <wpg:grpSpPr>
                            <a:xfrm>
                              <a:off x="5911084" y="0"/>
                              <a:ext cx="840302" cy="925632"/>
                              <a:chOff x="5911084" y="0"/>
                              <a:chExt cx="1352458" cy="1296144"/>
                            </a:xfrm>
                            <a:solidFill>
                              <a:srgbClr val="B0B0B0"/>
                            </a:solidFill>
                          </wpg:grpSpPr>
                          <wps:wsp>
                            <wps:cNvPr id="1612932281" name="Rectangle 1612932281"/>
                            <wps:cNvSpPr/>
                            <wps:spPr>
                              <a:xfrm>
                                <a:off x="5917906" y="298835"/>
                                <a:ext cx="1345636" cy="698479"/>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9911453" name="Isosceles Triangle 919911453"/>
                            <wps:cNvSpPr/>
                            <wps:spPr>
                              <a:xfrm>
                                <a:off x="5911084" y="0"/>
                                <a:ext cx="1352457" cy="216024"/>
                              </a:xfrm>
                              <a:prstGeom prst="triangl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1411877" name="Isosceles Triangle 1061411877"/>
                            <wps:cNvSpPr/>
                            <wps:spPr>
                              <a:xfrm rot="10800000">
                                <a:off x="5911084" y="1080120"/>
                                <a:ext cx="1352457" cy="216024"/>
                              </a:xfrm>
                              <a:prstGeom prst="triangl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60111707" name="TextBox 96"/>
                          <wps:cNvSpPr txBox="1"/>
                          <wps:spPr>
                            <a:xfrm>
                              <a:off x="3784323" y="259551"/>
                              <a:ext cx="2161380"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بالمواعيد</w:t>
                                </w:r>
                              </w:p>
                            </w:txbxContent>
                          </wps:txbx>
                          <wps:bodyPr wrap="square">
                            <a:noAutofit/>
                          </wps:bodyPr>
                        </wps:wsp>
                        <wps:wsp>
                          <wps:cNvPr id="197951540" name="TextBox 97"/>
                          <wps:cNvSpPr txBox="1"/>
                          <wps:spPr>
                            <a:xfrm>
                              <a:off x="5976653" y="252177"/>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w:t>
                                </w:r>
                              </w:p>
                            </w:txbxContent>
                          </wps:txbx>
                          <wps:bodyPr wrap="square">
                            <a:noAutofit/>
                          </wps:bodyPr>
                        </wps:wsp>
                      </wpg:grpSp>
                      <wpg:grpSp>
                        <wpg:cNvPr id="598328873" name="Group 598328873"/>
                        <wpg:cNvGrpSpPr/>
                        <wpg:grpSpPr>
                          <a:xfrm>
                            <a:off x="3526746" y="1188193"/>
                            <a:ext cx="3224639" cy="925632"/>
                            <a:chOff x="3526746" y="1188193"/>
                            <a:chExt cx="3224639" cy="925632"/>
                          </a:xfrm>
                        </wpg:grpSpPr>
                        <wpg:grpSp>
                          <wpg:cNvPr id="555313809" name="Group 555313809"/>
                          <wpg:cNvGrpSpPr/>
                          <wpg:grpSpPr>
                            <a:xfrm>
                              <a:off x="5911083" y="1188193"/>
                              <a:ext cx="840302" cy="925632"/>
                              <a:chOff x="5911083" y="1188194"/>
                              <a:chExt cx="1352458" cy="1296144"/>
                            </a:xfrm>
                            <a:solidFill>
                              <a:srgbClr val="168489"/>
                            </a:solidFill>
                          </wpg:grpSpPr>
                          <wps:wsp>
                            <wps:cNvPr id="1209438236" name="Rectangle 1209438236"/>
                            <wps:cNvSpPr/>
                            <wps:spPr>
                              <a:xfrm>
                                <a:off x="5917905" y="1487029"/>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6569137" name="Isosceles Triangle 2026569137"/>
                            <wps:cNvSpPr/>
                            <wps:spPr>
                              <a:xfrm>
                                <a:off x="5911083" y="118819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8347956" name="Isosceles Triangle 1038347956"/>
                            <wps:cNvSpPr/>
                            <wps:spPr>
                              <a:xfrm rot="10800000">
                                <a:off x="5911083" y="226831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80882144" name="TextBox 103"/>
                          <wps:cNvSpPr txBox="1"/>
                          <wps:spPr>
                            <a:xfrm>
                              <a:off x="3526746" y="1442924"/>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الفعّال</w:t>
                                </w:r>
                              </w:p>
                            </w:txbxContent>
                          </wps:txbx>
                          <wps:bodyPr wrap="square">
                            <a:noAutofit/>
                          </wps:bodyPr>
                        </wps:wsp>
                        <wps:wsp>
                          <wps:cNvPr id="22984208" name="TextBox 104"/>
                          <wps:cNvSpPr txBox="1"/>
                          <wps:spPr>
                            <a:xfrm>
                              <a:off x="5992801" y="1416761"/>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2</w:t>
                                </w:r>
                              </w:p>
                            </w:txbxContent>
                          </wps:txbx>
                          <wps:bodyPr wrap="square">
                            <a:noAutofit/>
                          </wps:bodyPr>
                        </wps:wsp>
                      </wpg:grpSp>
                      <wpg:grpSp>
                        <wpg:cNvPr id="1103337500" name="Group 1103337500"/>
                        <wpg:cNvGrpSpPr/>
                        <wpg:grpSpPr>
                          <a:xfrm>
                            <a:off x="3651495" y="2565376"/>
                            <a:ext cx="3099889" cy="925632"/>
                            <a:chOff x="3651495" y="2565376"/>
                            <a:chExt cx="3099889" cy="925632"/>
                          </a:xfrm>
                        </wpg:grpSpPr>
                        <wpg:grpSp>
                          <wpg:cNvPr id="222344377" name="Group 222344377"/>
                          <wpg:cNvGrpSpPr/>
                          <wpg:grpSpPr>
                            <a:xfrm>
                              <a:off x="5911082" y="2565376"/>
                              <a:ext cx="840302" cy="925632"/>
                              <a:chOff x="5911082" y="2565378"/>
                              <a:chExt cx="1352458" cy="1296144"/>
                            </a:xfrm>
                            <a:solidFill>
                              <a:srgbClr val="168489"/>
                            </a:solidFill>
                          </wpg:grpSpPr>
                          <wps:wsp>
                            <wps:cNvPr id="360440421" name="Rectangle 360440421"/>
                            <wps:cNvSpPr/>
                            <wps:spPr>
                              <a:xfrm>
                                <a:off x="5917904" y="2864213"/>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19277806" name="Isosceles Triangle 1519277806"/>
                            <wps:cNvSpPr/>
                            <wps:spPr>
                              <a:xfrm>
                                <a:off x="5911082" y="2565378"/>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8315118" name="Isosceles Triangle 798315118"/>
                            <wps:cNvSpPr/>
                            <wps:spPr>
                              <a:xfrm rot="10800000">
                                <a:off x="5911082" y="3645498"/>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63696144" name="TextBox 110"/>
                          <wps:cNvSpPr txBox="1"/>
                          <wps:spPr>
                            <a:xfrm>
                              <a:off x="3651495" y="2857390"/>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التعاون والعمل الجماعي</w:t>
                                </w:r>
                              </w:p>
                            </w:txbxContent>
                          </wps:txbx>
                          <wps:bodyPr wrap="square">
                            <a:noAutofit/>
                          </wps:bodyPr>
                        </wps:wsp>
                        <wps:wsp>
                          <wps:cNvPr id="1651474351" name="TextBox 111"/>
                          <wps:cNvSpPr txBox="1"/>
                          <wps:spPr>
                            <a:xfrm>
                              <a:off x="5992800" y="2793922"/>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3</w:t>
                                </w:r>
                              </w:p>
                            </w:txbxContent>
                          </wps:txbx>
                          <wps:bodyPr wrap="square">
                            <a:noAutofit/>
                          </wps:bodyPr>
                        </wps:wsp>
                      </wpg:grpSp>
                      <wpg:grpSp>
                        <wpg:cNvPr id="1531799553" name="Group 1531799553"/>
                        <wpg:cNvGrpSpPr/>
                        <wpg:grpSpPr>
                          <a:xfrm>
                            <a:off x="3078538" y="3753567"/>
                            <a:ext cx="3672846" cy="1089653"/>
                            <a:chOff x="3078538" y="3753567"/>
                            <a:chExt cx="3672846" cy="1089653"/>
                          </a:xfrm>
                        </wpg:grpSpPr>
                        <wpg:grpSp>
                          <wpg:cNvPr id="417754057" name="Group 417754057"/>
                          <wpg:cNvGrpSpPr/>
                          <wpg:grpSpPr>
                            <a:xfrm>
                              <a:off x="5911082" y="3753567"/>
                              <a:ext cx="840302" cy="925632"/>
                              <a:chOff x="5911082" y="3753570"/>
                              <a:chExt cx="1352458" cy="1296144"/>
                            </a:xfrm>
                            <a:solidFill>
                              <a:srgbClr val="FFCC5E"/>
                            </a:solidFill>
                          </wpg:grpSpPr>
                          <wps:wsp>
                            <wps:cNvPr id="599559181" name="Rectangle 599559181"/>
                            <wps:cNvSpPr/>
                            <wps:spPr>
                              <a:xfrm>
                                <a:off x="5917904" y="4052405"/>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26201348" name="Isosceles Triangle 1926201348"/>
                            <wps:cNvSpPr/>
                            <wps:spPr>
                              <a:xfrm>
                                <a:off x="5911082" y="375357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9521319" name="Isosceles Triangle 1609521319"/>
                            <wps:cNvSpPr/>
                            <wps:spPr>
                              <a:xfrm rot="10800000">
                                <a:off x="5911082" y="4833690"/>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8442225" name="TextBox 117"/>
                          <wps:cNvSpPr txBox="1"/>
                          <wps:spPr>
                            <a:xfrm>
                              <a:off x="3078538" y="3960218"/>
                              <a:ext cx="2958096" cy="88300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المرونة في التعامل مع التغيير</w:t>
                                </w:r>
                              </w:p>
                            </w:txbxContent>
                          </wps:txbx>
                          <wps:bodyPr wrap="square">
                            <a:noAutofit/>
                          </wps:bodyPr>
                        </wps:wsp>
                        <wps:wsp>
                          <wps:cNvPr id="472931355" name="TextBox 118"/>
                          <wps:cNvSpPr txBox="1"/>
                          <wps:spPr>
                            <a:xfrm>
                              <a:off x="5992800" y="3980192"/>
                              <a:ext cx="676530"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4</w:t>
                                </w:r>
                              </w:p>
                            </w:txbxContent>
                          </wps:txbx>
                          <wps:bodyPr wrap="square">
                            <a:noAutofit/>
                          </wps:bodyPr>
                        </wps:wsp>
                      </wpg:grpSp>
                      <wpg:grpSp>
                        <wpg:cNvPr id="1781016863" name="Group 1781016863"/>
                        <wpg:cNvGrpSpPr/>
                        <wpg:grpSpPr>
                          <a:xfrm>
                            <a:off x="0" y="1259863"/>
                            <a:ext cx="3224638" cy="925632"/>
                            <a:chOff x="0" y="1259863"/>
                            <a:chExt cx="3224638" cy="925632"/>
                          </a:xfrm>
                        </wpg:grpSpPr>
                        <wpg:grpSp>
                          <wpg:cNvPr id="2132760965" name="Group 2132760965"/>
                          <wpg:cNvGrpSpPr/>
                          <wpg:grpSpPr>
                            <a:xfrm>
                              <a:off x="2384336" y="1259863"/>
                              <a:ext cx="840302" cy="925632"/>
                              <a:chOff x="2384336" y="1259864"/>
                              <a:chExt cx="1352458" cy="1296144"/>
                            </a:xfrm>
                            <a:solidFill>
                              <a:srgbClr val="168489"/>
                            </a:solidFill>
                          </wpg:grpSpPr>
                          <wps:wsp>
                            <wps:cNvPr id="960047064" name="Rectangle 960047064"/>
                            <wps:cNvSpPr/>
                            <wps:spPr>
                              <a:xfrm>
                                <a:off x="2391158" y="1558699"/>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9417680" name="Isosceles Triangle 1469417680"/>
                            <wps:cNvSpPr/>
                            <wps:spPr>
                              <a:xfrm>
                                <a:off x="2384336" y="125986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5762747" name="Isosceles Triangle 505762747"/>
                            <wps:cNvSpPr/>
                            <wps:spPr>
                              <a:xfrm rot="10800000">
                                <a:off x="2384336" y="2339984"/>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14035739" name="TextBox 124"/>
                          <wps:cNvSpPr txBox="1"/>
                          <wps:spPr>
                            <a:xfrm>
                              <a:off x="0" y="1514593"/>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الاهتمام بالتفاصيل</w:t>
                                </w:r>
                              </w:p>
                            </w:txbxContent>
                          </wps:txbx>
                          <wps:bodyPr wrap="square">
                            <a:noAutofit/>
                          </wps:bodyPr>
                        </wps:wsp>
                        <wps:wsp>
                          <wps:cNvPr id="1113586827" name="TextBox 125"/>
                          <wps:cNvSpPr txBox="1"/>
                          <wps:spPr>
                            <a:xfrm>
                              <a:off x="2466054" y="1488429"/>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7</w:t>
                                </w:r>
                              </w:p>
                            </w:txbxContent>
                          </wps:txbx>
                          <wps:bodyPr wrap="square">
                            <a:noAutofit/>
                          </wps:bodyPr>
                        </wps:wsp>
                      </wpg:grpSp>
                      <wpg:grpSp>
                        <wpg:cNvPr id="300374174" name="Group 300374174"/>
                        <wpg:cNvGrpSpPr/>
                        <wpg:grpSpPr>
                          <a:xfrm>
                            <a:off x="514702" y="2521534"/>
                            <a:ext cx="2709937" cy="925632"/>
                            <a:chOff x="514702" y="2521534"/>
                            <a:chExt cx="2709937" cy="925632"/>
                          </a:xfrm>
                        </wpg:grpSpPr>
                        <wpg:grpSp>
                          <wpg:cNvPr id="457166895" name="Group 457166895"/>
                          <wpg:cNvGrpSpPr/>
                          <wpg:grpSpPr>
                            <a:xfrm>
                              <a:off x="2384337" y="2521534"/>
                              <a:ext cx="840302" cy="925632"/>
                              <a:chOff x="2384337" y="2521536"/>
                              <a:chExt cx="1352458" cy="1296144"/>
                            </a:xfrm>
                            <a:solidFill>
                              <a:srgbClr val="FFCC5E"/>
                            </a:solidFill>
                          </wpg:grpSpPr>
                          <wps:wsp>
                            <wps:cNvPr id="153538592" name="Rectangle 153538592"/>
                            <wps:cNvSpPr/>
                            <wps:spPr>
                              <a:xfrm>
                                <a:off x="2391159" y="2820371"/>
                                <a:ext cx="1345636" cy="698479"/>
                              </a:xfrm>
                              <a:prstGeom prst="rect">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9773146" name="Isosceles Triangle 1819773146"/>
                            <wps:cNvSpPr/>
                            <wps:spPr>
                              <a:xfrm>
                                <a:off x="2384337" y="2521536"/>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455257" name="Isosceles Triangle 37455257"/>
                            <wps:cNvSpPr/>
                            <wps:spPr>
                              <a:xfrm rot="10800000">
                                <a:off x="2384337" y="3601656"/>
                                <a:ext cx="1352457" cy="216024"/>
                              </a:xfrm>
                              <a:prstGeom prst="triangle">
                                <a:avLst/>
                              </a:prstGeom>
                              <a:solidFill>
                                <a:srgbClr val="FFCC66"/>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436480221" name="TextBox 131"/>
                          <wps:cNvSpPr txBox="1"/>
                          <wps:spPr>
                            <a:xfrm>
                              <a:off x="514702" y="2728633"/>
                              <a:ext cx="1697181"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المبادرة</w:t>
                                </w:r>
                              </w:p>
                            </w:txbxContent>
                          </wps:txbx>
                          <wps:bodyPr wrap="square">
                            <a:noAutofit/>
                          </wps:bodyPr>
                        </wps:wsp>
                        <wps:wsp>
                          <wps:cNvPr id="1414680993" name="TextBox 132"/>
                          <wps:cNvSpPr txBox="1"/>
                          <wps:spPr>
                            <a:xfrm>
                              <a:off x="2466056" y="2748177"/>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8</w:t>
                                </w:r>
                              </w:p>
                            </w:txbxContent>
                          </wps:txbx>
                          <wps:bodyPr wrap="square">
                            <a:noAutofit/>
                          </wps:bodyPr>
                        </wps:wsp>
                      </wpg:grpSp>
                      <wpg:grpSp>
                        <wpg:cNvPr id="562383746" name="Group 562383746"/>
                        <wpg:cNvGrpSpPr/>
                        <wpg:grpSpPr>
                          <a:xfrm>
                            <a:off x="0" y="4875083"/>
                            <a:ext cx="3224638" cy="925632"/>
                            <a:chOff x="0" y="4875083"/>
                            <a:chExt cx="3224638" cy="925632"/>
                          </a:xfrm>
                        </wpg:grpSpPr>
                        <wpg:grpSp>
                          <wpg:cNvPr id="1193805" name="Group 1193805"/>
                          <wpg:cNvGrpSpPr/>
                          <wpg:grpSpPr>
                            <a:xfrm>
                              <a:off x="2384336" y="4875083"/>
                              <a:ext cx="840302" cy="925632"/>
                              <a:chOff x="2384336" y="4875087"/>
                              <a:chExt cx="1352458" cy="1296144"/>
                            </a:xfrm>
                            <a:solidFill>
                              <a:srgbClr val="168489"/>
                            </a:solidFill>
                          </wpg:grpSpPr>
                          <wps:wsp>
                            <wps:cNvPr id="14019924" name="Rectangle 14019924"/>
                            <wps:cNvSpPr/>
                            <wps:spPr>
                              <a:xfrm>
                                <a:off x="2391158" y="5173922"/>
                                <a:ext cx="1345636" cy="698479"/>
                              </a:xfrm>
                              <a:prstGeom prst="rect">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68017799" name="Isosceles Triangle 768017799"/>
                            <wps:cNvSpPr/>
                            <wps:spPr>
                              <a:xfrm>
                                <a:off x="2384336" y="4875087"/>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3673967" name="Isosceles Triangle 1763673967"/>
                            <wps:cNvSpPr/>
                            <wps:spPr>
                              <a:xfrm rot="10800000">
                                <a:off x="2384336" y="5955207"/>
                                <a:ext cx="1352457" cy="216024"/>
                              </a:xfrm>
                              <a:prstGeom prst="triangle">
                                <a:avLst/>
                              </a:prstGeom>
                              <a:solidFill>
                                <a:srgbClr val="3D8E9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196817" name="TextBox 138"/>
                          <wps:cNvSpPr txBox="1"/>
                          <wps:spPr>
                            <a:xfrm>
                              <a:off x="0" y="5129755"/>
                              <a:ext cx="2427159" cy="552792"/>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إظهار المهنية</w:t>
                                </w:r>
                              </w:p>
                            </w:txbxContent>
                          </wps:txbx>
                          <wps:bodyPr wrap="square">
                            <a:noAutofit/>
                          </wps:bodyPr>
                        </wps:wsp>
                        <wps:wsp>
                          <wps:cNvPr id="108070901" name="TextBox 139"/>
                          <wps:cNvSpPr txBox="1"/>
                          <wps:spPr>
                            <a:xfrm>
                              <a:off x="2466054" y="5103592"/>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10</w:t>
                                </w:r>
                              </w:p>
                            </w:txbxContent>
                          </wps:txbx>
                          <wps:bodyPr wrap="square">
                            <a:noAutofit/>
                          </wps:bodyPr>
                        </wps:wsp>
                      </wpg:grpSp>
                      <wpg:grpSp>
                        <wpg:cNvPr id="33680707" name="Group 33680707"/>
                        <wpg:cNvGrpSpPr/>
                        <wpg:grpSpPr>
                          <a:xfrm>
                            <a:off x="-215980" y="3662706"/>
                            <a:ext cx="3440617" cy="925632"/>
                            <a:chOff x="-215980" y="3662706"/>
                            <a:chExt cx="3440617" cy="925632"/>
                          </a:xfrm>
                        </wpg:grpSpPr>
                        <wpg:grpSp>
                          <wpg:cNvPr id="1365896928" name="Group 1365896928"/>
                          <wpg:cNvGrpSpPr/>
                          <wpg:grpSpPr>
                            <a:xfrm>
                              <a:off x="2384335" y="3662706"/>
                              <a:ext cx="840302" cy="925632"/>
                              <a:chOff x="2384335" y="3662709"/>
                              <a:chExt cx="1352458" cy="1296144"/>
                            </a:xfrm>
                            <a:solidFill>
                              <a:srgbClr val="168489"/>
                            </a:solidFill>
                          </wpg:grpSpPr>
                          <wps:wsp>
                            <wps:cNvPr id="1084438227" name="Rectangle 1084438227"/>
                            <wps:cNvSpPr/>
                            <wps:spPr>
                              <a:xfrm>
                                <a:off x="2391157" y="3961544"/>
                                <a:ext cx="1345636" cy="698479"/>
                              </a:xfrm>
                              <a:prstGeom prst="rect">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00617523" name="Isosceles Triangle 300617523"/>
                            <wps:cNvSpPr/>
                            <wps:spPr>
                              <a:xfrm>
                                <a:off x="2384335" y="366270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1913532" name="Isosceles Triangle 1771913532"/>
                            <wps:cNvSpPr/>
                            <wps:spPr>
                              <a:xfrm rot="10800000">
                                <a:off x="2384335" y="4742829"/>
                                <a:ext cx="1352457" cy="216024"/>
                              </a:xfrm>
                              <a:prstGeom prst="triangle">
                                <a:avLst/>
                              </a:prstGeom>
                              <a:solidFill>
                                <a:srgbClr val="6CB4B8"/>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5324142" name="TextBox 145"/>
                          <wps:cNvSpPr txBox="1"/>
                          <wps:spPr>
                            <a:xfrm>
                              <a:off x="-215980" y="3923472"/>
                              <a:ext cx="2427890" cy="55279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التعلم والتطوير المستمر</w:t>
                                </w:r>
                              </w:p>
                            </w:txbxContent>
                          </wps:txbx>
                          <wps:bodyPr wrap="square">
                            <a:noAutofit/>
                          </wps:bodyPr>
                        </wps:wsp>
                        <wps:wsp>
                          <wps:cNvPr id="101789612" name="TextBox 146"/>
                          <wps:cNvSpPr txBox="1"/>
                          <wps:spPr>
                            <a:xfrm>
                              <a:off x="2466053" y="3891234"/>
                              <a:ext cx="677262" cy="492753"/>
                            </a:xfrm>
                            <a:prstGeom prst="rect">
                              <a:avLst/>
                            </a:prstGeom>
                            <a:noFill/>
                          </wps:spPr>
                          <wps:txbx>
                            <w:txbxContent>
                              <w:p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9</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4555F7" id="Group 150" o:spid="_x0000_s1426" style="width:362.95pt;height:303.45pt;mso-position-horizontal-relative:char;mso-position-vertical-relative:line" coordorigin="-2159" coordsize="69673,58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">
                <v:group id="Group 983514192" o:spid="_x0000_s1427" style="position:absolute;left:36514;top:49003;width:30999;height:9257" coordorigin="36514,49003" coordsize="30998,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">
                  <v:group id="Group 1460152595" o:spid="_x0000_s1428" style="position:absolute;left:59110;top:49003;width:8403;height:9257" coordorigin="59110,4900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">
                    <v:rect id="Rectangle 310285573" o:spid="_x0000_s1429" style="position:absolute;left:59179;top:51992;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" fillcolor="#6cb4b8" stroked="f"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66542266" o:spid="_x0000_s1430" type="#_x0000_t5" style="position:absolute;left:59110;top:49003;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" fillcolor="#6cb4b8" stroked="f" strokeweight="1pt"/>
                    <v:shape id="Isosceles Triangle 1530596700" o:spid="_x0000_s1431" type="#_x0000_t5" style="position:absolute;left:59110;top:59804;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" fillcolor="#6cb4b8" stroked="f" strokeweight="1pt"/>
                  </v:group>
                  <v:shape id="TextBox 82" o:spid="_x0000_s1432" type="#_x0000_t202" style="position:absolute;left:36514;top:51923;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" filled="f" stroked="f">
                    <v:textbox>
                      <w:txbxContent>
                        <w:p w14:paraId="26176917"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احترام الآخرين</w:t>
                          </w:r>
                        </w:p>
                      </w:txbxContent>
                    </v:textbox>
                  </v:shape>
                  <v:shape id="TextBox 83" o:spid="_x0000_s1433" type="#_x0000_t202" style="position:absolute;left:59927;top:51288;width:6766;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" filled="f" stroked="f">
                    <v:textbox>
                      <w:txbxContent>
                        <w:p w14:paraId="61F50AEE"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5</w:t>
                          </w:r>
                        </w:p>
                      </w:txbxContent>
                    </v:textbox>
                  </v:shape>
                </v:group>
                <v:group id="Group 1640085634" o:spid="_x0000_s1434" style="position:absolute;left:5147;width:27099;height:9256" coordorigin="5147" coordsize="27099,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">
                  <v:group id="Group 762035086" o:spid="_x0000_s1435" style="position:absolute;left:23843;width:8403;height:9256" coordorigin="2384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">
                    <v:rect id="Rectangle 37879287" o:spid="_x0000_s1436" style="position:absolute;left:23911;top:2988;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" fillcolor="#fc6" stroked="f" strokeweight="1pt"/>
                    <v:shape id="Isosceles Triangle 459959282" o:spid="_x0000_s1437" type="#_x0000_t5" style="position:absolute;left:23843;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" fillcolor="#fc6" stroked="f" strokeweight="1pt"/>
                    <v:shape id="Isosceles Triangle 944733950" o:spid="_x0000_s1438" type="#_x0000_t5" style="position:absolute;left:23843;top:10801;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" fillcolor="#fc6" stroked="f" strokeweight="1pt"/>
                  </v:group>
                  <v:shape id="TextBox 89" o:spid="_x0000_s1439" type="#_x0000_t202" style="position:absolute;left:5147;top:2071;width:169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" filled="f" stroked="f">
                    <v:textbox>
                      <w:txbxContent>
                        <w:p w14:paraId="7B1C3B5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تحمل المسؤولية</w:t>
                          </w:r>
                        </w:p>
                      </w:txbxContent>
                    </v:textbox>
                  </v:shape>
                  <v:shape id="TextBox 90" o:spid="_x0000_s1440" type="#_x0000_t202" style="position:absolute;left:24660;top:2266;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" filled="f" stroked="f">
                    <v:textbox>
                      <w:txbxContent>
                        <w:p w14:paraId="59BE4BC5"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6</w:t>
                          </w:r>
                        </w:p>
                      </w:txbxContent>
                    </v:textbox>
                  </v:shape>
                </v:group>
                <v:group id="Group 83328250" o:spid="_x0000_s1441" style="position:absolute;left:37843;width:29670;height:9256" coordorigin="37843" coordsize="29670,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">
                  <v:group id="Group 1050587223" o:spid="_x0000_s1442" style="position:absolute;left:59110;width:8403;height:9256" coordorigin="59110"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">
                    <v:rect id="Rectangle 1612932281" o:spid="_x0000_s1443" style="position:absolute;left:59179;top:2988;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" filled="f" stroked="f" strokeweight="1pt"/>
                    <v:shape id="Isosceles Triangle 919911453" o:spid="_x0000_s1444" type="#_x0000_t5" style="position:absolute;left:59110;width:13525;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" filled="f" stroked="f" strokeweight="1pt"/>
                    <v:shape id="Isosceles Triangle 1061411877" o:spid="_x0000_s1445" type="#_x0000_t5" style="position:absolute;left:59110;top:10801;width:13525;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" filled="f" stroked="f" strokeweight="1pt"/>
                  </v:group>
                  <v:shape id="TextBox 96" o:spid="_x0000_s1446" type="#_x0000_t202" style="position:absolute;left:37843;top:2595;width:21614;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" filled="f" stroked="f">
                    <v:textbox>
                      <w:txbxContent>
                        <w:p w14:paraId="2C1AF0B0"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الالتزام بالمواعيد</w:t>
                          </w:r>
                        </w:p>
                      </w:txbxContent>
                    </v:textbox>
                  </v:shape>
                  <v:shape id="TextBox 97" o:spid="_x0000_s1447" type="#_x0000_t202" style="position:absolute;left:59766;top:2521;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" filled="f" stroked="f">
                    <v:textbox>
                      <w:txbxContent>
                        <w:p w14:paraId="5D599E6E"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w:t>
                          </w:r>
                        </w:p>
                      </w:txbxContent>
                    </v:textbox>
                  </v:shape>
                </v:group>
                <v:group id="Group 598328873" o:spid="_x0000_s1448" style="position:absolute;left:35267;top:11881;width:32246;height:9257" coordorigin="35267,11881"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">
                  <v:group id="Group 555313809" o:spid="_x0000_s1449" style="position:absolute;left:59110;top:11881;width:8403;height:9257" coordorigin="59110,11881"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">
                    <v:rect id="Rectangle 1209438236" o:spid="_x0000_s1450" style="position:absolute;left:59179;top:14870;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" fillcolor="#3d8e92" stroked="f" strokeweight="1pt"/>
                    <v:shape id="Isosceles Triangle 2026569137" o:spid="_x0000_s1451" type="#_x0000_t5" style="position:absolute;left:59110;top:11881;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" fillcolor="#3d8e92" stroked="f" strokeweight="1pt"/>
                    <v:shape id="Isosceles Triangle 1038347956" o:spid="_x0000_s1452" type="#_x0000_t5" style="position:absolute;left:59110;top:22683;width:13525;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" fillcolor="#3d8e92" stroked="f" strokeweight="1pt"/>
                  </v:group>
                  <v:shape id="TextBox 103" o:spid="_x0000_s1453" type="#_x0000_t202" style="position:absolute;left:35267;top:14429;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" filled="f" stroked="f">
                    <v:textbox>
                      <w:txbxContent>
                        <w:p w14:paraId="2B2BC2D4"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الفعّال</w:t>
                          </w:r>
                        </w:p>
                      </w:txbxContent>
                    </v:textbox>
                  </v:shape>
                  <v:shape id="TextBox 104" o:spid="_x0000_s1454" type="#_x0000_t202" style="position:absolute;left:59928;top:14167;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" filled="f" stroked="f">
                    <v:textbox>
                      <w:txbxContent>
                        <w:p w14:paraId="0AAEA3C5"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2</w:t>
                          </w:r>
                        </w:p>
                      </w:txbxContent>
                    </v:textbox>
                  </v:shape>
                </v:group>
                <v:group id="Group 1103337500" o:spid="_x0000_s1455" style="position:absolute;left:36514;top:25653;width:30999;height:9257" coordorigin="36514,25653" coordsize="30998,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">
                  <v:group id="Group 222344377" o:spid="_x0000_s1456" style="position:absolute;left:59110;top:25653;width:8403;height:9257" coordorigin="59110,25653"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">
                    <v:rect id="Rectangle 360440421" o:spid="_x0000_s1457" style="position:absolute;left:59179;top:28642;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" fillcolor="#6cb4b8" stroked="f" strokeweight="1pt"/>
                    <v:shape id="Isosceles Triangle 1519277806" o:spid="_x0000_s1458" type="#_x0000_t5" style="position:absolute;left:59110;top:25653;width:13525;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" fillcolor="#6cb4b8" stroked="f" strokeweight="1pt"/>
                    <v:shape id="Isosceles Triangle 798315118" o:spid="_x0000_s1459" type="#_x0000_t5" style="position:absolute;left:59110;top:36454;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" fillcolor="#6cb4b8" stroked="f" strokeweight="1pt"/>
                  </v:group>
                  <v:shape id="TextBox 110" o:spid="_x0000_s1460" type="#_x0000_t202" style="position:absolute;left:36514;top:28573;width:24272;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" filled="f" stroked="f">
                    <v:textbox>
                      <w:txbxContent>
                        <w:p w14:paraId="2CC3227F"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التعاون والعمل الجماعي</w:t>
                          </w:r>
                        </w:p>
                      </w:txbxContent>
                    </v:textbox>
                  </v:shape>
                  <v:shape id="TextBox 111" o:spid="_x0000_s1461" type="#_x0000_t202" style="position:absolute;left:59928;top:27939;width:6765;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" filled="f" stroked="f">
                    <v:textbox>
                      <w:txbxContent>
                        <w:p w14:paraId="42B68BED"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3</w:t>
                          </w:r>
                        </w:p>
                      </w:txbxContent>
                    </v:textbox>
                  </v:shape>
                </v:group>
                <v:group id="Group 1531799553" o:spid="_x0000_s1462" style="position:absolute;left:30785;top:37535;width:36728;height:10897" coordorigin="30785,37535" coordsize="36728,10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">
                  <v:group id="Group 417754057" o:spid="_x0000_s1463" style="position:absolute;left:59110;top:37535;width:8403;height:9256" coordorigin="59110,37535"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">
                    <v:rect id="Rectangle 599559181" o:spid="_x0000_s1464" style="position:absolute;left:59179;top:40524;width:13456;height:6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" fillcolor="#fc6" stroked="f" strokeweight="1pt"/>
                    <v:shape id="Isosceles Triangle 1926201348" o:spid="_x0000_s1465" type="#_x0000_t5" style="position:absolute;left:59110;top:37535;width:13525;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" fillcolor="#fc6" stroked="f" strokeweight="1pt"/>
                    <v:shape id="Isosceles Triangle 1609521319" o:spid="_x0000_s1466" type="#_x0000_t5" style="position:absolute;left:59110;top:48336;width:13525;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" fillcolor="#fc6" stroked="f" strokeweight="1pt"/>
                  </v:group>
                  <v:shape id="TextBox 117" o:spid="_x0000_s1467" type="#_x0000_t202" style="position:absolute;left:30785;top:39602;width:29581;height:8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" filled="f" stroked="f">
                    <v:textbox>
                      <w:txbxContent>
                        <w:p w14:paraId="04493773" w14:textId="158EF8F1"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المرونة في التعامل مع التغيير</w:t>
                          </w:r>
                        </w:p>
                      </w:txbxContent>
                    </v:textbox>
                  </v:shape>
                  <v:shape id="TextBox 118" o:spid="_x0000_s1468" type="#_x0000_t202" style="position:absolute;left:59928;top:39801;width:6765;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" filled="f" stroked="f">
                    <v:textbox>
                      <w:txbxContent>
                        <w:p w14:paraId="5B5687F9"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4</w:t>
                          </w:r>
                        </w:p>
                      </w:txbxContent>
                    </v:textbox>
                  </v:shape>
                </v:group>
                <v:group id="Group 1781016863" o:spid="_x0000_s1469" style="position:absolute;top:12598;width:32246;height:9256" coordorigin=",12598"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">
                  <v:group id="Group 2132760965" o:spid="_x0000_s1470" style="position:absolute;left:23843;top:12598;width:8403;height:9256" coordorigin="23843,12598"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">
                    <v:rect id="Rectangle 960047064" o:spid="_x0000_s1471" style="position:absolute;left:23911;top:15586;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" fillcolor="#3d8e92" stroked="f" strokeweight="1pt"/>
                    <v:shape id="Isosceles Triangle 1469417680" o:spid="_x0000_s1472" type="#_x0000_t5" style="position:absolute;left:23843;top:12598;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" fillcolor="#3d8e92" stroked="f" strokeweight="1pt"/>
                    <v:shape id="Isosceles Triangle 505762747" o:spid="_x0000_s1473" type="#_x0000_t5" style="position:absolute;left:23843;top:23399;width:13524;height:216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" fillcolor="#3d8e92" stroked="f" strokeweight="1pt"/>
                  </v:group>
                  <v:shape id="TextBox 124" o:spid="_x0000_s1474" type="#_x0000_t202" style="position:absolute;top:15145;width:242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" filled="f" stroked="f">
                    <v:textbox>
                      <w:txbxContent>
                        <w:p w14:paraId="419E257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الاهتمام بالتفاصيل</w:t>
                          </w:r>
                        </w:p>
                      </w:txbxContent>
                    </v:textbox>
                  </v:shape>
                  <v:shape id="TextBox 125" o:spid="_x0000_s1475" type="#_x0000_t202" style="position:absolute;left:24660;top:14884;width:67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" filled="f" stroked="f">
                    <v:textbox>
                      <w:txbxContent>
                        <w:p w14:paraId="6A8D6071"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7</w:t>
                          </w:r>
                        </w:p>
                      </w:txbxContent>
                    </v:textbox>
                  </v:shape>
                </v:group>
                <v:group id="Group 300374174" o:spid="_x0000_s1476" style="position:absolute;left:5147;top:25215;width:27099;height:9256" coordorigin="5147,25215" coordsize="27099,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">
                  <v:group id="Group 457166895" o:spid="_x0000_s1477" style="position:absolute;left:23843;top:25215;width:8403;height:9256" coordorigin="23843,25215"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">
                    <v:rect id="Rectangle 153538592" o:spid="_x0000_s1478" style="position:absolute;left:23911;top:28203;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" fillcolor="#fc6" stroked="f" strokeweight="1pt"/>
                    <v:shape id="Isosceles Triangle 1819773146" o:spid="_x0000_s1479" type="#_x0000_t5" style="position:absolute;left:23843;top:25215;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" fillcolor="#fc6" stroked="f" strokeweight="1pt"/>
                    <v:shape id="Isosceles Triangle 37455257" o:spid="_x0000_s1480" type="#_x0000_t5" style="position:absolute;left:23843;top:36016;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" fillcolor="#fc6" stroked="f" strokeweight="1pt"/>
                  </v:group>
                  <v:shape id="TextBox 131" o:spid="_x0000_s1481" type="#_x0000_t202" style="position:absolute;left:5147;top:27286;width:169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" filled="f" stroked="f">
                    <v:textbox>
                      <w:txbxContent>
                        <w:p w14:paraId="0D9BD5F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المبادرة</w:t>
                          </w:r>
                        </w:p>
                      </w:txbxContent>
                    </v:textbox>
                  </v:shape>
                  <v:shape id="TextBox 132" o:spid="_x0000_s1482" type="#_x0000_t202" style="position:absolute;left:24660;top:27481;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" filled="f" stroked="f">
                    <v:textbox>
                      <w:txbxContent>
                        <w:p w14:paraId="68FC710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8</w:t>
                          </w:r>
                        </w:p>
                      </w:txbxContent>
                    </v:textbox>
                  </v:shape>
                </v:group>
                <v:group id="Group 562383746" o:spid="_x0000_s1483" style="position:absolute;top:48750;width:32246;height:9257" coordorigin=",48750" coordsize="3224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">
                  <v:group id="Group 1193805" o:spid="_x0000_s1484" style="position:absolute;left:23843;top:48750;width:8403;height:9257" coordorigin="23843,48750"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">
                    <v:rect id="Rectangle 14019924" o:spid="_x0000_s1485" style="position:absolute;left:23911;top:51739;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" fillcolor="#3d8e92" stroked="f" strokeweight="1pt"/>
                    <v:shape id="Isosceles Triangle 768017799" o:spid="_x0000_s1486" type="#_x0000_t5" style="position:absolute;left:23843;top:48750;width:13524;height: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" fillcolor="#3d8e92" stroked="f" strokeweight="1pt"/>
                    <v:shape id="Isosceles Triangle 1763673967" o:spid="_x0000_s1487" type="#_x0000_t5" style="position:absolute;left:23843;top:59552;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" fillcolor="#3d8e92" stroked="f" strokeweight="1pt"/>
                  </v:group>
                  <v:shape id="TextBox 138" o:spid="_x0000_s1488" type="#_x0000_t202" style="position:absolute;top:51297;width:24271;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" filled="f" stroked="f">
                    <v:textbox>
                      <w:txbxContent>
                        <w:p w14:paraId="3C0AD667"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إظهار المهنية</w:t>
                          </w:r>
                        </w:p>
                      </w:txbxContent>
                    </v:textbox>
                  </v:shape>
                  <v:shape id="TextBox 139" o:spid="_x0000_s1489" type="#_x0000_t202" style="position:absolute;left:24660;top:51035;width:6773;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" filled="f" stroked="f">
                    <v:textbox>
                      <w:txbxContent>
                        <w:p w14:paraId="7454906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10</w:t>
                          </w:r>
                        </w:p>
                      </w:txbxContent>
                    </v:textbox>
                  </v:shape>
                </v:group>
                <v:group id="Group 33680707" o:spid="_x0000_s1490" style="position:absolute;left:-2159;top:36627;width:34405;height:9256" coordorigin="-2159,36627" coordsize="34406,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">
                  <v:group id="Group 1365896928" o:spid="_x0000_s1491" style="position:absolute;left:23843;top:36627;width:8403;height:9256" coordorigin="23843,36627" coordsize="13524,12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">
                    <v:rect id="Rectangle 1084438227" o:spid="_x0000_s1492" style="position:absolute;left:23911;top:39615;width:13456;height:69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" fillcolor="#6cb4b8" stroked="f" strokeweight="1pt"/>
                    <v:shape id="Isosceles Triangle 300617523" o:spid="_x0000_s1493" type="#_x0000_t5" style="position:absolute;left:23843;top:36627;width:135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" fillcolor="#6cb4b8" stroked="f" strokeweight="1pt"/>
                    <v:shape id="Isosceles Triangle 1771913532" o:spid="_x0000_s1494" type="#_x0000_t5" style="position:absolute;left:23843;top:47428;width:13524;height:216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" fillcolor="#6cb4b8" stroked="f" strokeweight="1pt"/>
                  </v:group>
                  <v:shape id="TextBox 145" o:spid="_x0000_s1495" type="#_x0000_t202" style="position:absolute;left:-2159;top:39234;width:24278;height:5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" filled="f" stroked="f">
                    <v:textbox>
                      <w:txbxContent>
                        <w:p w14:paraId="7EF0B739"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التعلم والتطوير المستمر</w:t>
                          </w:r>
                        </w:p>
                      </w:txbxContent>
                    </v:textbox>
                  </v:shape>
                  <v:shape id="TextBox 146" o:spid="_x0000_s1496" type="#_x0000_t202" style="position:absolute;left:24660;top:38912;width:6773;height:4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" filled="f" stroked="f">
                    <v:textbox>
                      <w:txbxContent>
                        <w:p w14:paraId="0FB08C5C" w14:textId="77777777" w:rsidR="003125B8" w:rsidRDefault="003125B8" w:rsidP="003125B8">
                          <w:pPr>
                            <w:jc w:val="center"/>
                            <w:rPr>
                              <w:rFonts w:eastAsia="Calibri" w:cs="Adobe Arabic"/>
                              <w:b/>
                              <w:bCs/>
                              <w:color w:val="FFFFFF" w:themeColor="background1"/>
                              <w:kern w:val="24"/>
                              <w:sz w:val="40"/>
                              <w:szCs w:val="40"/>
                            </w:rPr>
                          </w:pPr>
                          <w:r>
                            <w:rPr>
                              <w:rFonts w:eastAsia="Calibri" w:cs="Adobe Arabic"/>
                              <w:b/>
                              <w:bCs/>
                              <w:color w:val="FFFFFF" w:themeColor="background1"/>
                              <w:kern w:val="24"/>
                              <w:sz w:val="40"/>
                              <w:szCs w:val="40"/>
                            </w:rPr>
                            <w:t>9</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mc:AlternateContent>
          <mc:Choice Requires="wpg">
            <w:drawing>
              <wp:inline distT="0" distB="0" distL="0" distR="0" wp14:anchorId="60C45440" wp14:editId="797FFFF0">
                <wp:extent cx="5731510" cy="892175"/>
                <wp:effectExtent l="0" t="0" r="2540" b="22225"/>
                <wp:docPr id="3306383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0360415" name="مجموعة 47"/>
                        <wpg:cNvGrpSpPr>
                          <a:grpSpLocks/>
                        </wpg:cNvGrpSpPr>
                        <wpg:grpSpPr bwMode="auto">
                          <a:xfrm>
                            <a:off x="0" y="0"/>
                            <a:ext cx="57315" cy="8953"/>
                            <a:chOff x="0" y="0"/>
                            <a:chExt cx="58781" cy="9188"/>
                          </a:xfrm>
                        </wpg:grpSpPr>
                        <wpg:grpSp>
                          <wpg:cNvPr id="800384148" name="مجموعة 48"/>
                          <wpg:cNvGrpSpPr>
                            <a:grpSpLocks/>
                          </wpg:cNvGrpSpPr>
                          <wpg:grpSpPr bwMode="auto">
                            <a:xfrm>
                              <a:off x="0" y="0"/>
                              <a:ext cx="58781" cy="9188"/>
                              <a:chOff x="0" y="0"/>
                              <a:chExt cx="62403" cy="9190"/>
                            </a:xfrm>
                          </wpg:grpSpPr>
                          <wpg:grpSp>
                            <wpg:cNvPr id="1964234233" name="مجموعة 49"/>
                            <wpg:cNvGrpSpPr>
                              <a:grpSpLocks/>
                            </wpg:cNvGrpSpPr>
                            <wpg:grpSpPr bwMode="auto">
                              <a:xfrm>
                                <a:off x="0" y="1692"/>
                                <a:ext cx="54330" cy="5806"/>
                                <a:chOff x="0" y="1692"/>
                                <a:chExt cx="54330" cy="5806"/>
                              </a:xfrm>
                            </wpg:grpSpPr>
                            <wps:wsp>
                              <wps:cNvPr id="5555710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302569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925035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2425355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بالمواعيد</w:t>
                                </w:r>
                              </w:p>
                            </w:txbxContent>
                          </wps:txbx>
                          <wps:bodyPr rot="0" vert="horz" wrap="square" lIns="91440" tIns="45720" rIns="91440" bIns="45720" anchor="t" anchorCtr="0" upright="1">
                            <a:spAutoFit/>
                          </wps:bodyPr>
                        </wps:wsp>
                      </wpg:grpSp>
                      <pic:pic xmlns:pic="http://schemas.openxmlformats.org/drawingml/2006/picture">
                        <pic:nvPicPr>
                          <pic:cNvPr id="185038552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C45440" id="_x0000_s149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IDmtX0HAADT&#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4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">
                  <v:group id="مجموعة 48" o:spid="_x0000_s14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">
                    <v:group id="مجموعة 49" o:spid="_x0000_s15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">
                      <v:shape id="شكل حر 50" o:spid="_x0000_s15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" fillcolor="#a5a5a5 [2092]" stroked="f" strokeweight="1pt">
                        <v:stroke joinstyle="miter"/>
                      </v:roundrect>
                    </v:group>
                    <v:oval id="شكل بيضاوي 52" o:spid="_x0000_s15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" filled="f" strokecolor="#168489" strokeweight="1pt">
                      <v:stroke joinstyle="miter"/>
                    </v:oval>
                  </v:group>
                  <v:shape id="مربع نص 41" o:spid="_x0000_s150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" filled="f" stroked="f">
                    <v:textbox style="mso-fit-shape-to-text:t">
                      <w:txbxContent>
                        <w:p w14:paraId="6B1B430E" w14:textId="21832C8F"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بالمواعيد</w:t>
                          </w:r>
                        </w:p>
                      </w:txbxContent>
                    </v:textbox>
                  </v:shape>
                </v:group>
                <v:shape id="صورة 54" o:spid="_x0000_s15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">
                  <v:imagedata r:id="rId101" o:title=""/>
                </v:shape>
                <w10:anchorlock/>
              </v:group>
            </w:pict>
          </mc:Fallback>
        </mc:AlternateContent>
      </w:r>
    </w:p>
    <w:p w:rsidR="00AB5C58" w:rsidRDefault="00AB5C58" w:rsidP="00AB5C58">
      <w:pPr>
        <w:rPr>
          <w:rFonts w:ascii="Sakkal Majalla" w:hAnsi="Sakkal Majalla"/>
          <w:sz w:val="32"/>
          <w:szCs w:val="32"/>
          <w:rtl/>
        </w:rPr>
      </w:pPr>
      <w:r>
        <w:rPr>
          <w:rFonts w:ascii="Sakkal Majalla" w:hAnsi="Sakkal Majalla"/>
          <w:sz w:val="32"/>
          <w:szCs w:val="32"/>
          <w:rtl/>
        </w:rPr>
        <w:t xml:space="preserve">   - الحضور إلى العمل في الوقت المحدد، والالتزام بالمواعيد النهائية للمشاريع والمهام.</w:t>
      </w:r>
    </w:p>
    <w:p w:rsidR="000D578D" w:rsidRDefault="000D578D" w:rsidP="00AB5C58">
      <w:pPr>
        <w:rPr>
          <w:rFonts w:ascii="Sakkal Majalla" w:hAnsi="Sakkal Majalla"/>
          <w:sz w:val="32"/>
          <w:szCs w:val="32"/>
        </w:rPr>
      </w:pPr>
      <w:r>
        <w:rPr>
          <w:noProof/>
        </w:rPr>
        <mc:AlternateContent>
          <mc:Choice Requires="wpg">
            <w:drawing>
              <wp:inline distT="0" distB="0" distL="0" distR="0" wp14:anchorId="3ADECBF9" wp14:editId="5A769C11">
                <wp:extent cx="5731510" cy="892175"/>
                <wp:effectExtent l="0" t="0" r="2540" b="22225"/>
                <wp:docPr id="191438588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87397054" name="مجموعة 47"/>
                        <wpg:cNvGrpSpPr>
                          <a:grpSpLocks/>
                        </wpg:cNvGrpSpPr>
                        <wpg:grpSpPr bwMode="auto">
                          <a:xfrm>
                            <a:off x="0" y="0"/>
                            <a:ext cx="57315" cy="8953"/>
                            <a:chOff x="0" y="0"/>
                            <a:chExt cx="58781" cy="9188"/>
                          </a:xfrm>
                        </wpg:grpSpPr>
                        <wpg:grpSp>
                          <wpg:cNvPr id="2110340004" name="مجموعة 48"/>
                          <wpg:cNvGrpSpPr>
                            <a:grpSpLocks/>
                          </wpg:cNvGrpSpPr>
                          <wpg:grpSpPr bwMode="auto">
                            <a:xfrm>
                              <a:off x="0" y="0"/>
                              <a:ext cx="58781" cy="9188"/>
                              <a:chOff x="0" y="0"/>
                              <a:chExt cx="62403" cy="9190"/>
                            </a:xfrm>
                          </wpg:grpSpPr>
                          <wpg:grpSp>
                            <wpg:cNvPr id="1502423335" name="مجموعة 49"/>
                            <wpg:cNvGrpSpPr>
                              <a:grpSpLocks/>
                            </wpg:cNvGrpSpPr>
                            <wpg:grpSpPr bwMode="auto">
                              <a:xfrm>
                                <a:off x="0" y="1692"/>
                                <a:ext cx="54330" cy="5806"/>
                                <a:chOff x="0" y="1692"/>
                                <a:chExt cx="54330" cy="5806"/>
                              </a:xfrm>
                            </wpg:grpSpPr>
                            <wps:wsp>
                              <wps:cNvPr id="66696139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360643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822529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8334359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الفعّال</w:t>
                                </w:r>
                              </w:p>
                            </w:txbxContent>
                          </wps:txbx>
                          <wps:bodyPr rot="0" vert="horz" wrap="square" lIns="91440" tIns="45720" rIns="91440" bIns="45720" anchor="t" anchorCtr="0" upright="1">
                            <a:spAutoFit/>
                          </wps:bodyPr>
                        </wps:wsp>
                      </wpg:grpSp>
                      <pic:pic xmlns:pic="http://schemas.openxmlformats.org/drawingml/2006/picture">
                        <pic:nvPicPr>
                          <pic:cNvPr id="54182946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ADECBF9" id="_x0000_s150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XVEBzdgcAANU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15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">
                  <v:group id="مجموعة 48" o:spid="_x0000_s15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">
                    <v:group id="مجموعة 49" o:spid="_x0000_s15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">
                      <v:shape id="شكل حر 50" o:spid="_x0000_s15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" fillcolor="#a5a5a5 [2092]" stroked="f" strokeweight="1pt">
                        <v:stroke joinstyle="miter"/>
                      </v:roundrect>
                    </v:group>
                    <v:oval id="شكل بيضاوي 52" o:spid="_x0000_s15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" filled="f" strokecolor="#168489" strokeweight="1pt">
                      <v:stroke joinstyle="miter"/>
                    </v:oval>
                  </v:group>
                  <v:shape id="مربع نص 41" o:spid="_x0000_s151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" filled="f" stroked="f">
                    <v:textbox style="mso-fit-shape-to-text:t">
                      <w:txbxContent>
                        <w:p w14:paraId="1346FD4B" w14:textId="1F00FB6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الفعّال</w:t>
                          </w:r>
                        </w:p>
                      </w:txbxContent>
                    </v:textbox>
                  </v:shape>
                </v:group>
                <v:shape id="صورة 54" o:spid="_x0000_s15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القدرة على التواصل بوضوح وشفافية مع الزملاء والرؤساء، سواءً كان ذلك شفهياً أو كتابياً.</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788EA407" wp14:editId="30A02CE8">
                <wp:extent cx="5731510" cy="892175"/>
                <wp:effectExtent l="0" t="0" r="2540" b="22225"/>
                <wp:docPr id="114126614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669019" name="مجموعة 47"/>
                        <wpg:cNvGrpSpPr>
                          <a:grpSpLocks/>
                        </wpg:cNvGrpSpPr>
                        <wpg:grpSpPr bwMode="auto">
                          <a:xfrm>
                            <a:off x="0" y="0"/>
                            <a:ext cx="57315" cy="8953"/>
                            <a:chOff x="0" y="0"/>
                            <a:chExt cx="58781" cy="9188"/>
                          </a:xfrm>
                        </wpg:grpSpPr>
                        <wpg:grpSp>
                          <wpg:cNvPr id="1115149919" name="مجموعة 48"/>
                          <wpg:cNvGrpSpPr>
                            <a:grpSpLocks/>
                          </wpg:cNvGrpSpPr>
                          <wpg:grpSpPr bwMode="auto">
                            <a:xfrm>
                              <a:off x="0" y="0"/>
                              <a:ext cx="58781" cy="9188"/>
                              <a:chOff x="0" y="0"/>
                              <a:chExt cx="62403" cy="9190"/>
                            </a:xfrm>
                          </wpg:grpSpPr>
                          <wpg:grpSp>
                            <wpg:cNvPr id="645283348" name="مجموعة 49"/>
                            <wpg:cNvGrpSpPr>
                              <a:grpSpLocks/>
                            </wpg:cNvGrpSpPr>
                            <wpg:grpSpPr bwMode="auto">
                              <a:xfrm>
                                <a:off x="0" y="1692"/>
                                <a:ext cx="54330" cy="5806"/>
                                <a:chOff x="0" y="1692"/>
                                <a:chExt cx="54330" cy="5806"/>
                              </a:xfrm>
                            </wpg:grpSpPr>
                            <wps:wsp>
                              <wps:cNvPr id="114782962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67532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446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8227244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التعاون والعمل الجماعي</w:t>
                                </w:r>
                              </w:p>
                            </w:txbxContent>
                          </wps:txbx>
                          <wps:bodyPr rot="0" vert="horz" wrap="square" lIns="91440" tIns="45720" rIns="91440" bIns="45720" anchor="t" anchorCtr="0" upright="1">
                            <a:spAutoFit/>
                          </wps:bodyPr>
                        </wps:wsp>
                      </wpg:grpSp>
                      <pic:pic xmlns:pic="http://schemas.openxmlformats.org/drawingml/2006/picture">
                        <pic:nvPicPr>
                          <pic:cNvPr id="111067863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8EA407" id="_x0000_s151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GAefo5+BwAA&#10;0B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5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">
                  <v:group id="مجموعة 48" o:spid="_x0000_s15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">
                    <v:group id="مجموعة 49" o:spid="_x0000_s15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">
                      <v:shape id="شكل حر 50" o:spid="_x0000_s15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" fillcolor="#a5a5a5 [2092]" stroked="f" strokeweight="1pt">
                        <v:stroke joinstyle="miter"/>
                      </v:roundrect>
                    </v:group>
                    <v:oval id="شكل بيضاوي 52" o:spid="_x0000_s15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" filled="f" strokecolor="#168489" strokeweight="1pt">
                      <v:stroke joinstyle="miter"/>
                    </v:oval>
                  </v:group>
                  <v:shape id="مربع نص 41" o:spid="_x0000_s152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" filled="f" stroked="f">
                    <v:textbox style="mso-fit-shape-to-text:t">
                      <w:txbxContent>
                        <w:p w14:paraId="302A548D" w14:textId="6AE57590"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التعاون </w:t>
                          </w:r>
                          <w:r w:rsidRPr="000D578D">
                            <w:rPr>
                              <w:rFonts w:eastAsia="Calibri" w:hAnsi="Adobe Arabic" w:cs="Adobe Arabic"/>
                              <w:b/>
                              <w:bCs/>
                              <w:color w:val="FFFFFF"/>
                              <w:kern w:val="24"/>
                              <w:sz w:val="36"/>
                              <w:szCs w:val="36"/>
                              <w:rtl/>
                              <w:lang w:bidi="ar-EG"/>
                            </w:rPr>
                            <w:t>والعمل الجماعي</w:t>
                          </w:r>
                        </w:p>
                      </w:txbxContent>
                    </v:textbox>
                  </v:shape>
                </v:group>
                <v:shape id="صورة 54" o:spid="_x0000_s15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التعاون مع الزملاء لتحقيق أهداف مشتركة، والمشاركة بشكل فعّال في المشاريع الجماعية.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7084E89" wp14:editId="30D8597F">
                <wp:extent cx="5731510" cy="892175"/>
                <wp:effectExtent l="0" t="0" r="2540" b="22225"/>
                <wp:docPr id="6790862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9914859" name="مجموعة 47"/>
                        <wpg:cNvGrpSpPr>
                          <a:grpSpLocks/>
                        </wpg:cNvGrpSpPr>
                        <wpg:grpSpPr bwMode="auto">
                          <a:xfrm>
                            <a:off x="0" y="0"/>
                            <a:ext cx="57315" cy="8953"/>
                            <a:chOff x="0" y="0"/>
                            <a:chExt cx="58781" cy="9188"/>
                          </a:xfrm>
                        </wpg:grpSpPr>
                        <wpg:grpSp>
                          <wpg:cNvPr id="3711972" name="مجموعة 48"/>
                          <wpg:cNvGrpSpPr>
                            <a:grpSpLocks/>
                          </wpg:cNvGrpSpPr>
                          <wpg:grpSpPr bwMode="auto">
                            <a:xfrm>
                              <a:off x="0" y="0"/>
                              <a:ext cx="58781" cy="9188"/>
                              <a:chOff x="0" y="0"/>
                              <a:chExt cx="62403" cy="9190"/>
                            </a:xfrm>
                          </wpg:grpSpPr>
                          <wpg:grpSp>
                            <wpg:cNvPr id="157449080" name="مجموعة 49"/>
                            <wpg:cNvGrpSpPr>
                              <a:grpSpLocks/>
                            </wpg:cNvGrpSpPr>
                            <wpg:grpSpPr bwMode="auto">
                              <a:xfrm>
                                <a:off x="0" y="1692"/>
                                <a:ext cx="54330" cy="5806"/>
                                <a:chOff x="0" y="1692"/>
                                <a:chExt cx="54330" cy="5806"/>
                              </a:xfrm>
                            </wpg:grpSpPr>
                            <wps:wsp>
                              <wps:cNvPr id="85636103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6359595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4818731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7551823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المرونة في التعامل مع التغيير</w:t>
                                </w:r>
                              </w:p>
                            </w:txbxContent>
                          </wps:txbx>
                          <wps:bodyPr rot="0" vert="horz" wrap="square" lIns="91440" tIns="45720" rIns="91440" bIns="45720" anchor="t" anchorCtr="0" upright="1">
                            <a:spAutoFit/>
                          </wps:bodyPr>
                        </wps:wsp>
                      </wpg:grpSp>
                      <pic:pic xmlns:pic="http://schemas.openxmlformats.org/drawingml/2006/picture">
                        <pic:nvPicPr>
                          <pic:cNvPr id="1344741457"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7084E89" id="_x0000_s152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">
                <v:group id="مجموعة 47" o:spid="_x0000_s15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">
                  <v:group id="مجموعة 48" o:spid="_x0000_s15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">
                    <v:group id="مجموعة 49" o:spid="_x0000_s15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">
                      <v:shape id="شكل حر 50" o:spid="_x0000_s15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" fillcolor="#a5a5a5 [2092]" stroked="f" strokeweight="1pt">
                        <v:stroke joinstyle="miter"/>
                      </v:roundrect>
                    </v:group>
                    <v:oval id="شكل بيضاوي 52" o:spid="_x0000_s15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" filled="f" strokecolor="#168489" strokeweight="1pt">
                      <v:stroke joinstyle="miter"/>
                    </v:oval>
                  </v:group>
                  <v:shape id="مربع نص 41" o:spid="_x0000_s153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" filled="f" stroked="f">
                    <v:textbox style="mso-fit-shape-to-text:t">
                      <w:txbxContent>
                        <w:p w14:paraId="483E0617" w14:textId="746F99E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المرونة </w:t>
                          </w:r>
                          <w:r w:rsidRPr="000D578D">
                            <w:rPr>
                              <w:rFonts w:eastAsia="Calibri" w:hAnsi="Adobe Arabic" w:cs="Adobe Arabic"/>
                              <w:b/>
                              <w:bCs/>
                              <w:color w:val="FFFFFF"/>
                              <w:kern w:val="24"/>
                              <w:sz w:val="36"/>
                              <w:szCs w:val="36"/>
                              <w:rtl/>
                              <w:lang w:bidi="ar-EG"/>
                            </w:rPr>
                            <w:t>في التعامل مع التغيير</w:t>
                          </w:r>
                        </w:p>
                      </w:txbxContent>
                    </v:textbox>
                  </v:shape>
                </v:group>
                <v:shape id="صورة 54" o:spid="_x0000_s15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تقبّل التغييرات في بيئة العمل والتكيف بسرعة مع الظروف الجديدة أو المهام الإضافية.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88F83E4" wp14:editId="57E63D13">
                <wp:extent cx="5731510" cy="892175"/>
                <wp:effectExtent l="0" t="0" r="2540" b="22225"/>
                <wp:docPr id="44697115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73460404" name="مجموعة 47"/>
                        <wpg:cNvGrpSpPr>
                          <a:grpSpLocks/>
                        </wpg:cNvGrpSpPr>
                        <wpg:grpSpPr bwMode="auto">
                          <a:xfrm>
                            <a:off x="0" y="0"/>
                            <a:ext cx="57315" cy="8953"/>
                            <a:chOff x="0" y="0"/>
                            <a:chExt cx="58781" cy="9188"/>
                          </a:xfrm>
                        </wpg:grpSpPr>
                        <wpg:grpSp>
                          <wpg:cNvPr id="933114832" name="مجموعة 48"/>
                          <wpg:cNvGrpSpPr>
                            <a:grpSpLocks/>
                          </wpg:cNvGrpSpPr>
                          <wpg:grpSpPr bwMode="auto">
                            <a:xfrm>
                              <a:off x="0" y="0"/>
                              <a:ext cx="58781" cy="9188"/>
                              <a:chOff x="0" y="0"/>
                              <a:chExt cx="62403" cy="9190"/>
                            </a:xfrm>
                          </wpg:grpSpPr>
                          <wpg:grpSp>
                            <wpg:cNvPr id="264891517" name="مجموعة 49"/>
                            <wpg:cNvGrpSpPr>
                              <a:grpSpLocks/>
                            </wpg:cNvGrpSpPr>
                            <wpg:grpSpPr bwMode="auto">
                              <a:xfrm>
                                <a:off x="0" y="1692"/>
                                <a:ext cx="54330" cy="5806"/>
                                <a:chOff x="0" y="1692"/>
                                <a:chExt cx="54330" cy="5806"/>
                              </a:xfrm>
                            </wpg:grpSpPr>
                            <wps:wsp>
                              <wps:cNvPr id="7635228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lumOff val="0"/>
                                  </a:sys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6214435" name="مستطيل مستدير الزوايا 51"/>
                              <wps:cNvSpPr>
                                <a:spLocks noChangeArrowheads="1"/>
                              </wps:cNvSpPr>
                              <wps:spPr bwMode="auto">
                                <a:xfrm>
                                  <a:off x="0" y="1692"/>
                                  <a:ext cx="51170" cy="5805"/>
                                </a:xfrm>
                                <a:prstGeom prst="roundRect">
                                  <a:avLst>
                                    <a:gd name="adj" fmla="val 16667"/>
                                  </a:avLst>
                                </a:prstGeom>
                                <a:solidFill>
                                  <a:sysClr val="window" lastClr="FFFFFF">
                                    <a:lumMod val="65000"/>
                                    <a:lumOff val="0"/>
                                  </a:sys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745601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1113676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احترام الآخرين</w:t>
                                </w:r>
                              </w:p>
                            </w:txbxContent>
                          </wps:txbx>
                          <wps:bodyPr rot="0" vert="horz" wrap="square" lIns="91440" tIns="45720" rIns="91440" bIns="45720" anchor="t" anchorCtr="0" upright="1">
                            <a:spAutoFit/>
                          </wps:bodyPr>
                        </wps:wsp>
                      </wpg:grpSp>
                      <pic:pic xmlns:pic="http://schemas.openxmlformats.org/drawingml/2006/picture">
                        <pic:nvPicPr>
                          <pic:cNvPr id="49348401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88F83E4" id="_x0000_s153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78wb3iAcAAO4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15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">
                  <v:group id="مجموعة 48" o:spid="_x0000_s15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">
                    <v:group id="مجموعة 49" o:spid="_x0000_s15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">
                      <v:shape id="شكل حر 50" o:spid="_x0000_s15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" path="m,l1447994,r-1443,1434c1395923,64034,1362637,170046,1362637,290286v,120241,33286,226252,83914,288852l1447994,580572,,580572,,xe" fillcolor="#a6a6a6" stroked="f" strokeweight="1pt">
                        <v:stroke joinstyle="miter"/>
                        <v:path arrowok="t" o:connecttype="custom" o:connectlocs="0,0;23057,0;23034,14;21698,2903;23034,5792;23057,5806;0,5806;0,0" o:connectangles="0,0,0,0,0,0,0,0"/>
                      </v:shape>
                      <v:roundrect id="مستطيل مستدير الزوايا 51" o:spid="_x0000_s15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" fillcolor="#a6a6a6" stroked="f" strokeweight="1pt">
                        <v:stroke joinstyle="miter"/>
                      </v:roundrect>
                    </v:group>
                    <v:oval id="شكل بيضاوي 52" o:spid="_x0000_s15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" filled="f" strokecolor="#168489" strokeweight="1pt">
                      <v:stroke joinstyle="miter"/>
                    </v:oval>
                  </v:group>
                  <v:shape id="مربع نص 41" o:spid="_x0000_s154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" filled="f" stroked="f">
                    <v:textbox style="mso-fit-shape-to-text:t">
                      <w:txbxContent>
                        <w:p w14:paraId="00FDD380" w14:textId="03D7ECD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احترام </w:t>
                          </w:r>
                          <w:r w:rsidRPr="000D578D">
                            <w:rPr>
                              <w:rFonts w:eastAsia="Calibri" w:hAnsi="Adobe Arabic" w:cs="Adobe Arabic"/>
                              <w:b/>
                              <w:bCs/>
                              <w:color w:val="FFFFFF"/>
                              <w:kern w:val="24"/>
                              <w:sz w:val="36"/>
                              <w:szCs w:val="36"/>
                              <w:rtl/>
                              <w:lang w:bidi="ar-EG"/>
                            </w:rPr>
                            <w:t>الآخرين</w:t>
                          </w:r>
                        </w:p>
                      </w:txbxContent>
                    </v:textbox>
                  </v:shape>
                </v:group>
                <v:shape id="صورة 54" o:spid="_x0000_s15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التعامل مع الزملاء والعملاء باحترام وتقدير، والاستماع إلى وجهات نظرهم.</w:t>
      </w:r>
    </w:p>
    <w:p w:rsidR="000D578D" w:rsidRDefault="000D578D" w:rsidP="00AB5C58">
      <w:pPr>
        <w:rPr>
          <w:rFonts w:ascii="Sakkal Majalla" w:hAnsi="Sakkal Majalla"/>
          <w:sz w:val="32"/>
          <w:szCs w:val="32"/>
        </w:rPr>
      </w:pPr>
      <w:r>
        <w:rPr>
          <w:noProof/>
        </w:rPr>
        <mc:AlternateContent>
          <mc:Choice Requires="wpg">
            <w:drawing>
              <wp:inline distT="0" distB="0" distL="0" distR="0" wp14:anchorId="56EE0998" wp14:editId="08846106">
                <wp:extent cx="5731510" cy="892175"/>
                <wp:effectExtent l="0" t="0" r="2540" b="22225"/>
                <wp:docPr id="133291251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40516990" name="مجموعة 47"/>
                        <wpg:cNvGrpSpPr>
                          <a:grpSpLocks/>
                        </wpg:cNvGrpSpPr>
                        <wpg:grpSpPr bwMode="auto">
                          <a:xfrm>
                            <a:off x="0" y="0"/>
                            <a:ext cx="57315" cy="8953"/>
                            <a:chOff x="0" y="0"/>
                            <a:chExt cx="58781" cy="9188"/>
                          </a:xfrm>
                        </wpg:grpSpPr>
                        <wpg:grpSp>
                          <wpg:cNvPr id="1387717887" name="مجموعة 48"/>
                          <wpg:cNvGrpSpPr>
                            <a:grpSpLocks/>
                          </wpg:cNvGrpSpPr>
                          <wpg:grpSpPr bwMode="auto">
                            <a:xfrm>
                              <a:off x="0" y="0"/>
                              <a:ext cx="58781" cy="9188"/>
                              <a:chOff x="0" y="0"/>
                              <a:chExt cx="62403" cy="9190"/>
                            </a:xfrm>
                          </wpg:grpSpPr>
                          <wpg:grpSp>
                            <wpg:cNvPr id="126130124" name="مجموعة 49"/>
                            <wpg:cNvGrpSpPr>
                              <a:grpSpLocks/>
                            </wpg:cNvGrpSpPr>
                            <wpg:grpSpPr bwMode="auto">
                              <a:xfrm>
                                <a:off x="0" y="1692"/>
                                <a:ext cx="54330" cy="5806"/>
                                <a:chOff x="0" y="1692"/>
                                <a:chExt cx="54330" cy="5806"/>
                              </a:xfrm>
                            </wpg:grpSpPr>
                            <wps:wsp>
                              <wps:cNvPr id="150553399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968078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7336480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808227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تحمل المسؤولية</w:t>
                                </w:r>
                              </w:p>
                            </w:txbxContent>
                          </wps:txbx>
                          <wps:bodyPr rot="0" vert="horz" wrap="square" lIns="91440" tIns="45720" rIns="91440" bIns="45720" anchor="t" anchorCtr="0" upright="1">
                            <a:spAutoFit/>
                          </wps:bodyPr>
                        </wps:wsp>
                      </wpg:grpSp>
                      <pic:pic xmlns:pic="http://schemas.openxmlformats.org/drawingml/2006/picture">
                        <pic:nvPicPr>
                          <pic:cNvPr id="26917160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6EE0998" id="_x0000_s154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FbdK7TdAAAABQEAAA8AAABkcnMvZG93bnJl&#10;di54bWxMj0FLw0AQhe+C/2EZwZvdTbXFxmxKKeqpCG0F6W2bnSah2dmQ3Sbpv3f0opcHw3u89022&#10;HF0jeuxC7UlDMlEgkApvayo1fO7fHp5BhGjImsYTarhigGV+e5OZ1PqBttjvYim4hEJqNFQxtqmU&#10;oajQmTDxLRJ7J985E/nsSmk7M3C5a+RUqbl0piZeqEyL6wqL8+7iNLwPZlg9Jq/95nxaXw/72cfX&#10;JkGt7+/G1QuIiGP8C8MPPqNDzkxHfyEbRKOBH4m/yt5CTecgjhx6Uj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">
                <v:group id="مجموعة 47" o:spid="_x0000_s15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">
                  <v:group id="مجموعة 48" o:spid="_x0000_s15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">
                    <v:group id="مجموعة 49" o:spid="_x0000_s15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">
                      <v:shape id="شكل حر 50" o:spid="_x0000_s15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" fillcolor="#a5a5a5 [2092]" stroked="f" strokeweight="1pt">
                        <v:stroke joinstyle="miter"/>
                      </v:roundrect>
                    </v:group>
                    <v:oval id="شكل بيضاوي 52" o:spid="_x0000_s15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" filled="f" strokecolor="#168489" strokeweight="1pt">
                      <v:stroke joinstyle="miter"/>
                    </v:oval>
                  </v:group>
                  <v:shape id="مربع نص 41" o:spid="_x0000_s154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" filled="f" stroked="f">
                    <v:textbox style="mso-fit-shape-to-text:t">
                      <w:txbxContent>
                        <w:p w14:paraId="41EFEC25" w14:textId="4A957B5E"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تحمل </w:t>
                          </w:r>
                          <w:r w:rsidRPr="000D578D">
                            <w:rPr>
                              <w:rFonts w:eastAsia="Calibri" w:hAnsi="Adobe Arabic" w:cs="Adobe Arabic"/>
                              <w:b/>
                              <w:bCs/>
                              <w:color w:val="FFFFFF"/>
                              <w:kern w:val="24"/>
                              <w:sz w:val="36"/>
                              <w:szCs w:val="36"/>
                              <w:rtl/>
                              <w:lang w:bidi="ar-EG"/>
                            </w:rPr>
                            <w:t>المسؤولية</w:t>
                          </w:r>
                        </w:p>
                      </w:txbxContent>
                    </v:textbox>
                  </v:shape>
                </v:group>
                <v:shape id="صورة 54" o:spid="_x0000_s15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&#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قبول المسؤولية عند وقوع الأخطاء، والعمل على تصحيحها دون إلقاء اللوم على الآخرين.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270AE859" wp14:editId="6B6D38D1">
                <wp:extent cx="5731510" cy="892175"/>
                <wp:effectExtent l="0" t="0" r="2540" b="22225"/>
                <wp:docPr id="13418180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82588445" name="مجموعة 47"/>
                        <wpg:cNvGrpSpPr>
                          <a:grpSpLocks/>
                        </wpg:cNvGrpSpPr>
                        <wpg:grpSpPr bwMode="auto">
                          <a:xfrm>
                            <a:off x="0" y="0"/>
                            <a:ext cx="57315" cy="8953"/>
                            <a:chOff x="0" y="0"/>
                            <a:chExt cx="58781" cy="9188"/>
                          </a:xfrm>
                        </wpg:grpSpPr>
                        <wpg:grpSp>
                          <wpg:cNvPr id="644843872" name="مجموعة 48"/>
                          <wpg:cNvGrpSpPr>
                            <a:grpSpLocks/>
                          </wpg:cNvGrpSpPr>
                          <wpg:grpSpPr bwMode="auto">
                            <a:xfrm>
                              <a:off x="0" y="0"/>
                              <a:ext cx="58781" cy="9188"/>
                              <a:chOff x="0" y="0"/>
                              <a:chExt cx="62403" cy="9190"/>
                            </a:xfrm>
                          </wpg:grpSpPr>
                          <wpg:grpSp>
                            <wpg:cNvPr id="1739472691" name="مجموعة 49"/>
                            <wpg:cNvGrpSpPr>
                              <a:grpSpLocks/>
                            </wpg:cNvGrpSpPr>
                            <wpg:grpSpPr bwMode="auto">
                              <a:xfrm>
                                <a:off x="0" y="1692"/>
                                <a:ext cx="54330" cy="5806"/>
                                <a:chOff x="0" y="1692"/>
                                <a:chExt cx="54330" cy="5806"/>
                              </a:xfrm>
                            </wpg:grpSpPr>
                            <wps:wsp>
                              <wps:cNvPr id="13552002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3020616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3006409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4899101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الاهتمام بالتفاصيل</w:t>
                                </w:r>
                              </w:p>
                            </w:txbxContent>
                          </wps:txbx>
                          <wps:bodyPr rot="0" vert="horz" wrap="square" lIns="91440" tIns="45720" rIns="91440" bIns="45720" anchor="t" anchorCtr="0" upright="1">
                            <a:spAutoFit/>
                          </wps:bodyPr>
                        </wps:wsp>
                      </wpg:grpSp>
                      <pic:pic xmlns:pic="http://schemas.openxmlformats.org/drawingml/2006/picture">
                        <pic:nvPicPr>
                          <pic:cNvPr id="186011010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70AE859" id="_x0000_s155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UlB0x7BwAA1R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5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">
                  <v:group id="مجموعة 48" o:spid="_x0000_s15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">
                    <v:group id="مجموعة 49" o:spid="_x0000_s15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">
                      <v:shape id="شكل حر 50" o:spid="_x0000_s15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" fillcolor="#a5a5a5 [2092]" stroked="f" strokeweight="1pt">
                        <v:stroke joinstyle="miter"/>
                      </v:roundrect>
                    </v:group>
                    <v:oval id="شكل بيضاوي 52" o:spid="_x0000_s15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" filled="f" strokecolor="#168489" strokeweight="1pt">
                      <v:stroke joinstyle="miter"/>
                    </v:oval>
                  </v:group>
                  <v:shape id="مربع نص 41" o:spid="_x0000_s155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" filled="f" stroked="f">
                    <v:textbox style="mso-fit-shape-to-text:t">
                      <w:txbxContent>
                        <w:p w14:paraId="5071715D" w14:textId="21BB7E66"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الاهتمام </w:t>
                          </w:r>
                          <w:r w:rsidRPr="000D578D">
                            <w:rPr>
                              <w:rFonts w:eastAsia="Calibri" w:hAnsi="Adobe Arabic" w:cs="Adobe Arabic"/>
                              <w:b/>
                              <w:bCs/>
                              <w:color w:val="FFFFFF"/>
                              <w:kern w:val="24"/>
                              <w:sz w:val="36"/>
                              <w:szCs w:val="36"/>
                              <w:rtl/>
                              <w:lang w:bidi="ar-EG"/>
                            </w:rPr>
                            <w:t>بالتفاصيل</w:t>
                          </w:r>
                        </w:p>
                      </w:txbxContent>
                    </v:textbox>
                  </v:shape>
                </v:group>
                <v:shape id="صورة 54" o:spid="_x0000_s15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الحرص على تقديم عمل دقيق وخالٍ من الأخطاء من خلال العناية بالتفاصيل الصغيرة.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34A67812" wp14:editId="177860DE">
                <wp:extent cx="5731510" cy="892175"/>
                <wp:effectExtent l="0" t="0" r="2540" b="22225"/>
                <wp:docPr id="214567096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74569491" name="مجموعة 47"/>
                        <wpg:cNvGrpSpPr>
                          <a:grpSpLocks/>
                        </wpg:cNvGrpSpPr>
                        <wpg:grpSpPr bwMode="auto">
                          <a:xfrm>
                            <a:off x="0" y="0"/>
                            <a:ext cx="57315" cy="8953"/>
                            <a:chOff x="0" y="0"/>
                            <a:chExt cx="58781" cy="9188"/>
                          </a:xfrm>
                        </wpg:grpSpPr>
                        <wpg:grpSp>
                          <wpg:cNvPr id="559795798" name="مجموعة 48"/>
                          <wpg:cNvGrpSpPr>
                            <a:grpSpLocks/>
                          </wpg:cNvGrpSpPr>
                          <wpg:grpSpPr bwMode="auto">
                            <a:xfrm>
                              <a:off x="0" y="0"/>
                              <a:ext cx="58781" cy="9188"/>
                              <a:chOff x="0" y="0"/>
                              <a:chExt cx="62403" cy="9190"/>
                            </a:xfrm>
                          </wpg:grpSpPr>
                          <wpg:grpSp>
                            <wpg:cNvPr id="1957949096" name="مجموعة 49"/>
                            <wpg:cNvGrpSpPr>
                              <a:grpSpLocks/>
                            </wpg:cNvGrpSpPr>
                            <wpg:grpSpPr bwMode="auto">
                              <a:xfrm>
                                <a:off x="0" y="1692"/>
                                <a:ext cx="54330" cy="5806"/>
                                <a:chOff x="0" y="1692"/>
                                <a:chExt cx="54330" cy="5806"/>
                              </a:xfrm>
                            </wpg:grpSpPr>
                            <wps:wsp>
                              <wps:cNvPr id="179563199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2496993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180995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0925733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المبادرة</w:t>
                                </w:r>
                              </w:p>
                            </w:txbxContent>
                          </wps:txbx>
                          <wps:bodyPr rot="0" vert="horz" wrap="square" lIns="91440" tIns="45720" rIns="91440" bIns="45720" anchor="t" anchorCtr="0" upright="1">
                            <a:spAutoFit/>
                          </wps:bodyPr>
                        </wps:wsp>
                      </wpg:grpSp>
                      <pic:pic xmlns:pic="http://schemas.openxmlformats.org/drawingml/2006/picture">
                        <pic:nvPicPr>
                          <pic:cNvPr id="140584301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A67812" id="_x0000_s15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Z/7s2B&#10;BwAA1xo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15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">
                  <v:group id="مجموعة 48" o:spid="_x0000_s1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">
                    <v:group id="مجموعة 49" o:spid="_x0000_s1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">
                      <v:shape id="شكل حر 50" o:spid="_x0000_s1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" fillcolor="#a5a5a5 [2092]" stroked="f" strokeweight="1pt">
                        <v:stroke joinstyle="miter"/>
                      </v:roundrect>
                    </v:group>
                    <v:oval id="شكل بيضاوي 52" o:spid="_x0000_s1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" filled="f" strokecolor="#168489" strokeweight="1pt">
                      <v:stroke joinstyle="miter"/>
                    </v:oval>
                  </v:group>
                  <v:shape id="مربع نص 41" o:spid="_x0000_s156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" filled="f" stroked="f">
                    <v:textbox style="mso-fit-shape-to-text:t">
                      <w:txbxContent>
                        <w:p w14:paraId="0A9DE25E" w14:textId="27F253D9"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المبادرة</w:t>
                          </w:r>
                        </w:p>
                      </w:txbxContent>
                    </v:textbox>
                  </v:shape>
                </v:group>
                <v:shape id="صورة 54" o:spid="_x0000_s15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أخذ زمام المبادرة في حل المشكلات أو اقتراح تحسينات دون انتظار توجيهات مباشرة.</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6F9469A9" wp14:editId="7813EC1C">
                <wp:extent cx="5731510" cy="892175"/>
                <wp:effectExtent l="0" t="0" r="2540" b="22225"/>
                <wp:docPr id="94188600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3494142" name="مجموعة 47"/>
                        <wpg:cNvGrpSpPr>
                          <a:grpSpLocks/>
                        </wpg:cNvGrpSpPr>
                        <wpg:grpSpPr bwMode="auto">
                          <a:xfrm>
                            <a:off x="0" y="0"/>
                            <a:ext cx="57315" cy="8953"/>
                            <a:chOff x="0" y="0"/>
                            <a:chExt cx="58781" cy="9188"/>
                          </a:xfrm>
                        </wpg:grpSpPr>
                        <wpg:grpSp>
                          <wpg:cNvPr id="997394484" name="مجموعة 48"/>
                          <wpg:cNvGrpSpPr>
                            <a:grpSpLocks/>
                          </wpg:cNvGrpSpPr>
                          <wpg:grpSpPr bwMode="auto">
                            <a:xfrm>
                              <a:off x="0" y="0"/>
                              <a:ext cx="58781" cy="9188"/>
                              <a:chOff x="0" y="0"/>
                              <a:chExt cx="62403" cy="9190"/>
                            </a:xfrm>
                          </wpg:grpSpPr>
                          <wpg:grpSp>
                            <wpg:cNvPr id="1940991924" name="مجموعة 49"/>
                            <wpg:cNvGrpSpPr>
                              <a:grpSpLocks/>
                            </wpg:cNvGrpSpPr>
                            <wpg:grpSpPr bwMode="auto">
                              <a:xfrm>
                                <a:off x="0" y="1692"/>
                                <a:ext cx="54330" cy="5806"/>
                                <a:chOff x="0" y="1692"/>
                                <a:chExt cx="54330" cy="5806"/>
                              </a:xfrm>
                            </wpg:grpSpPr>
                            <wps:wsp>
                              <wps:cNvPr id="211633873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132908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47283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696888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التعلم والتطوير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55967162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F9469A9" id="_x0000_s15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8E5cwfAcAANY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15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">
                  <v:group id="مجموعة 48" o:spid="_x0000_s15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">
                    <v:group id="مجموعة 49" o:spid="_x0000_s15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">
                      <v:shape id="شكل حر 50" o:spid="_x0000_s15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" fillcolor="#a5a5a5 [2092]" stroked="f" strokeweight="1pt">
                        <v:stroke joinstyle="miter"/>
                      </v:roundrect>
                    </v:group>
                    <v:oval id="شكل بيضاوي 52" o:spid="_x0000_s15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" filled="f" strokecolor="#168489" strokeweight="1pt">
                      <v:stroke joinstyle="miter"/>
                    </v:oval>
                  </v:group>
                  <v:shape id="مربع نص 41" o:spid="_x0000_s157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" filled="f" stroked="f">
                    <v:textbox style="mso-fit-shape-to-text:t">
                      <w:txbxContent>
                        <w:p w14:paraId="208AD002" w14:textId="08DAC08A"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التعلم والتطوير المستمر</w:t>
                          </w:r>
                        </w:p>
                      </w:txbxContent>
                    </v:textbox>
                  </v:shape>
                </v:group>
                <v:shape id="صورة 54" o:spid="_x0000_s15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السعي الدائم لتعلم مهارات جديدة وتطوير المعرفة المهنية لتحسين الأداء.</w:t>
      </w:r>
    </w:p>
    <w:p w:rsidR="000D578D" w:rsidRDefault="000D578D" w:rsidP="00AB5C58">
      <w:pPr>
        <w:rPr>
          <w:rFonts w:ascii="Sakkal Majalla" w:hAnsi="Sakkal Majalla"/>
          <w:sz w:val="32"/>
          <w:szCs w:val="32"/>
        </w:rPr>
      </w:pPr>
      <w:r>
        <w:rPr>
          <w:noProof/>
        </w:rPr>
        <mc:AlternateContent>
          <mc:Choice Requires="wpg">
            <w:drawing>
              <wp:inline distT="0" distB="0" distL="0" distR="0" wp14:anchorId="15FEB215" wp14:editId="59F8355B">
                <wp:extent cx="5731510" cy="892175"/>
                <wp:effectExtent l="0" t="0" r="2540" b="22225"/>
                <wp:docPr id="29023209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43360327" name="مجموعة 47"/>
                        <wpg:cNvGrpSpPr>
                          <a:grpSpLocks/>
                        </wpg:cNvGrpSpPr>
                        <wpg:grpSpPr bwMode="auto">
                          <a:xfrm>
                            <a:off x="0" y="0"/>
                            <a:ext cx="57315" cy="8953"/>
                            <a:chOff x="0" y="0"/>
                            <a:chExt cx="58781" cy="9188"/>
                          </a:xfrm>
                        </wpg:grpSpPr>
                        <wpg:grpSp>
                          <wpg:cNvPr id="1204851099" name="مجموعة 48"/>
                          <wpg:cNvGrpSpPr>
                            <a:grpSpLocks/>
                          </wpg:cNvGrpSpPr>
                          <wpg:grpSpPr bwMode="auto">
                            <a:xfrm>
                              <a:off x="0" y="0"/>
                              <a:ext cx="58781" cy="9188"/>
                              <a:chOff x="0" y="0"/>
                              <a:chExt cx="62403" cy="9190"/>
                            </a:xfrm>
                          </wpg:grpSpPr>
                          <wpg:grpSp>
                            <wpg:cNvPr id="1493510114" name="مجموعة 49"/>
                            <wpg:cNvGrpSpPr>
                              <a:grpSpLocks/>
                            </wpg:cNvGrpSpPr>
                            <wpg:grpSpPr bwMode="auto">
                              <a:xfrm>
                                <a:off x="0" y="1692"/>
                                <a:ext cx="54330" cy="5806"/>
                                <a:chOff x="0" y="1692"/>
                                <a:chExt cx="54330" cy="5806"/>
                              </a:xfrm>
                            </wpg:grpSpPr>
                            <wps:wsp>
                              <wps:cNvPr id="14794565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5821818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333189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3738438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إظهار المهنية</w:t>
                                </w:r>
                              </w:p>
                            </w:txbxContent>
                          </wps:txbx>
                          <wps:bodyPr rot="0" vert="horz" wrap="square" lIns="91440" tIns="45720" rIns="91440" bIns="45720" anchor="t" anchorCtr="0" upright="1">
                            <a:spAutoFit/>
                          </wps:bodyPr>
                        </wps:wsp>
                      </wpg:grpSp>
                      <pic:pic xmlns:pic="http://schemas.openxmlformats.org/drawingml/2006/picture">
                        <pic:nvPicPr>
                          <pic:cNvPr id="82047507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FEB215" id="_x0000_s15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TWnyvfAcAANc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15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">
                  <v:group id="مجموعة 48" o:spid="_x0000_s15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">
                    <v:group id="مجموعة 49" o:spid="_x0000_s15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">
                      <v:shape id="شكل حر 50" o:spid="_x0000_s15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5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" fillcolor="#a5a5a5 [2092]" stroked="f" strokeweight="1pt">
                        <v:stroke joinstyle="miter"/>
                      </v:roundrect>
                    </v:group>
                    <v:oval id="شكل بيضاوي 52" o:spid="_x0000_s15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" filled="f" strokecolor="#168489" strokeweight="1pt">
                      <v:stroke joinstyle="miter"/>
                    </v:oval>
                  </v:group>
                  <v:shape id="مربع نص 41" o:spid="_x0000_s158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" filled="f" stroked="f">
                    <v:textbox style="mso-fit-shape-to-text:t">
                      <w:txbxContent>
                        <w:p w14:paraId="7F614537" w14:textId="6034D684"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إظهار </w:t>
                          </w:r>
                          <w:r w:rsidRPr="000D578D">
                            <w:rPr>
                              <w:rFonts w:eastAsia="Calibri" w:hAnsi="Adobe Arabic" w:cs="Adobe Arabic"/>
                              <w:b/>
                              <w:bCs/>
                              <w:color w:val="FFFFFF"/>
                              <w:kern w:val="24"/>
                              <w:sz w:val="36"/>
                              <w:szCs w:val="36"/>
                              <w:rtl/>
                              <w:lang w:bidi="ar-EG"/>
                            </w:rPr>
                            <w:t>المهنية</w:t>
                          </w:r>
                        </w:p>
                      </w:txbxContent>
                    </v:textbox>
                  </v:shape>
                </v:group>
                <v:shape id="صورة 54" o:spid="_x0000_s15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">
                  <v:imagedata r:id="rId101" o:title=""/>
                </v:shape>
                <w10:anchorlock/>
              </v:group>
            </w:pict>
          </mc:Fallback>
        </mc:AlternateContent>
      </w:r>
    </w:p>
    <w:p w:rsidR="00AB5C58" w:rsidRPr="00916BB1"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الالتزام بأخلاقيات العمل والمظهر المهني، سواءً في التعامل مع الآخرين أو في أداء المهام.</w:t>
      </w:r>
    </w:p>
    <w:p w:rsidR="00AB5C58" w:rsidRDefault="00B06506" w:rsidP="00AB5C58">
      <w:pPr>
        <w:rPr>
          <w:rFonts w:ascii="Sakkal Majalla" w:hAnsi="Sakkal Majalla"/>
          <w:b/>
          <w:bCs/>
          <w:color w:val="C00000"/>
          <w:sz w:val="32"/>
          <w:szCs w:val="32"/>
        </w:rPr>
      </w:pPr>
      <w:hyperlink r:id="rId105" w:history="1">
        <w:r w:rsidR="00AB5C58" w:rsidRPr="00B06506">
          <w:rPr>
            <w:rStyle w:val="Hyperlink"/>
            <w:rFonts w:ascii="Sakkal Majalla" w:hAnsi="Sakkal Majalla"/>
            <w:b/>
            <w:bCs/>
            <w:sz w:val="32"/>
            <w:szCs w:val="32"/>
            <w:rtl/>
          </w:rPr>
          <w:t>أمثلة على السلوكيات الوظيفية السلبية:</w:t>
        </w:r>
      </w:hyperlink>
    </w:p>
    <w:p w:rsidR="003125B8" w:rsidRPr="00D1678E" w:rsidRDefault="003125B8" w:rsidP="00074068">
      <w:pPr>
        <w:jc w:val="center"/>
        <w:rPr>
          <w:rFonts w:ascii="Sakkal Majalla" w:hAnsi="Sakkal Majalla"/>
          <w:b/>
          <w:bCs/>
          <w:color w:val="C00000"/>
          <w:sz w:val="32"/>
          <w:szCs w:val="32"/>
          <w:rtl/>
        </w:rPr>
      </w:pPr>
      <w:r w:rsidRPr="003125B8">
        <w:rPr>
          <w:rFonts w:ascii="Sakkal Majalla" w:hAnsi="Sakkal Majalla"/>
          <w:b/>
          <w:bCs/>
          <w:noProof/>
          <w:color w:val="C00000"/>
          <w:sz w:val="32"/>
          <w:szCs w:val="32"/>
        </w:rPr>
        <mc:AlternateContent>
          <mc:Choice Requires="wpg">
            <w:drawing>
              <wp:inline distT="0" distB="0" distL="0" distR="0" wp14:anchorId="35578902" wp14:editId="655CC8EE">
                <wp:extent cx="5685523" cy="4773761"/>
                <wp:effectExtent l="0" t="0" r="0" b="0"/>
                <wp:docPr id="64000426" name="Group 154"/>
                <wp:cNvGraphicFramePr/>
                <a:graphic xmlns:a="http://schemas.openxmlformats.org/drawingml/2006/main">
                  <a:graphicData uri="http://schemas.microsoft.com/office/word/2010/wordprocessingGroup">
                    <wpg:wgp>
                      <wpg:cNvGrpSpPr/>
                      <wpg:grpSpPr>
                        <a:xfrm>
                          <a:off x="0" y="0"/>
                          <a:ext cx="5685523" cy="4773761"/>
                          <a:chOff x="0" y="-36911"/>
                          <a:chExt cx="7425360" cy="6241628"/>
                        </a:xfrm>
                      </wpg:grpSpPr>
                      <wpg:grpSp>
                        <wpg:cNvPr id="569337924" name="Group 569337924"/>
                        <wpg:cNvGrpSpPr/>
                        <wpg:grpSpPr>
                          <a:xfrm>
                            <a:off x="3843717" y="-36911"/>
                            <a:ext cx="3581643" cy="1293689"/>
                            <a:chOff x="3843717" y="-36911"/>
                            <a:chExt cx="3581643" cy="1293689"/>
                          </a:xfrm>
                        </wpg:grpSpPr>
                        <wps:wsp>
                          <wps:cNvPr id="1197599645" name="Shape"/>
                          <wps:cNvSpPr/>
                          <wps:spPr>
                            <a:xfrm>
                              <a:off x="6365282" y="76590"/>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2026643894" name="Shape"/>
                          <wps:cNvSpPr/>
                          <wps:spPr>
                            <a:xfrm>
                              <a:off x="6510399" y="76590"/>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180649059" name="TextBox 37"/>
                          <wps:cNvSpPr txBox="1"/>
                          <wps:spPr>
                            <a:xfrm>
                              <a:off x="6582268" y="-36911"/>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01</w:t>
                                </w:r>
                              </w:p>
                            </w:txbxContent>
                          </wps:txbx>
                          <wps:bodyPr wrap="square" rtlCol="0">
                            <a:noAutofit/>
                          </wps:bodyPr>
                        </wps:wsp>
                        <wps:wsp>
                          <wps:cNvPr id="1680733681" name="TextBox 108"/>
                          <wps:cNvSpPr txBox="1"/>
                          <wps:spPr>
                            <a:xfrm>
                              <a:off x="3843717" y="269527"/>
                              <a:ext cx="213969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التأخير المستمر</w:t>
                                </w:r>
                              </w:p>
                            </w:txbxContent>
                          </wps:txbx>
                          <wps:bodyPr wrap="square">
                            <a:noAutofit/>
                          </wps:bodyPr>
                        </wps:wsp>
                      </wpg:grpSp>
                      <wpg:grpSp>
                        <wpg:cNvPr id="870206867" name="Group 870206867"/>
                        <wpg:cNvGrpSpPr/>
                        <wpg:grpSpPr>
                          <a:xfrm>
                            <a:off x="3691565" y="1187490"/>
                            <a:ext cx="3733795" cy="1237218"/>
                            <a:chOff x="3691565" y="1187490"/>
                            <a:chExt cx="3733795" cy="1237218"/>
                          </a:xfrm>
                        </wpg:grpSpPr>
                        <wps:wsp>
                          <wps:cNvPr id="1431087078" name="Shape"/>
                          <wps:cNvSpPr/>
                          <wps:spPr>
                            <a:xfrm>
                              <a:off x="6365296" y="1300997"/>
                              <a:ext cx="1060064" cy="931884"/>
                            </a:xfrm>
                            <a:custGeom>
                              <a:avLst/>
                              <a:gdLst/>
                              <a:ahLst/>
                              <a:cxnLst>
                                <a:cxn ang="0">
                                  <a:pos x="wd2" y="hd2"/>
                                </a:cxn>
                                <a:cxn ang="5400000">
                                  <a:pos x="wd2" y="hd2"/>
                                </a:cxn>
                                <a:cxn ang="10800000">
                                  <a:pos x="wd2" y="hd2"/>
                                </a:cxn>
                                <a:cxn ang="16200000">
                                  <a:pos x="wd2" y="hd2"/>
                                </a:cxn>
                              </a:cxnLst>
                              <a:rect l="0" t="0" r="r" b="b"/>
                              <a:pathLst>
                                <a:path w="21466" h="21163" extrusionOk="0">
                                  <a:moveTo>
                                    <a:pt x="17794" y="74"/>
                                  </a:moveTo>
                                  <a:cubicBezTo>
                                    <a:pt x="17578" y="-128"/>
                                    <a:pt x="17254" y="114"/>
                                    <a:pt x="17362" y="417"/>
                                  </a:cubicBezTo>
                                  <a:cubicBezTo>
                                    <a:pt x="17542" y="902"/>
                                    <a:pt x="17632" y="1426"/>
                                    <a:pt x="17632" y="1951"/>
                                  </a:cubicBezTo>
                                  <a:cubicBezTo>
                                    <a:pt x="17632" y="4959"/>
                                    <a:pt x="14536" y="7402"/>
                                    <a:pt x="10720" y="7402"/>
                                  </a:cubicBezTo>
                                  <a:cubicBezTo>
                                    <a:pt x="6904" y="7402"/>
                                    <a:pt x="3808" y="4959"/>
                                    <a:pt x="3808" y="1951"/>
                                  </a:cubicBezTo>
                                  <a:cubicBezTo>
                                    <a:pt x="3808" y="1426"/>
                                    <a:pt x="3898" y="902"/>
                                    <a:pt x="4078" y="417"/>
                                  </a:cubicBezTo>
                                  <a:cubicBezTo>
                                    <a:pt x="4186" y="114"/>
                                    <a:pt x="3862" y="-128"/>
                                    <a:pt x="3646" y="74"/>
                                  </a:cubicBezTo>
                                  <a:cubicBezTo>
                                    <a:pt x="1324" y="2395"/>
                                    <a:pt x="-134" y="5847"/>
                                    <a:pt x="10" y="9663"/>
                                  </a:cubicBezTo>
                                  <a:cubicBezTo>
                                    <a:pt x="244" y="15840"/>
                                    <a:pt x="4708" y="20866"/>
                                    <a:pt x="10216" y="21149"/>
                                  </a:cubicBezTo>
                                  <a:cubicBezTo>
                                    <a:pt x="16372" y="21472"/>
                                    <a:pt x="21466" y="15961"/>
                                    <a:pt x="21466" y="9138"/>
                                  </a:cubicBezTo>
                                  <a:cubicBezTo>
                                    <a:pt x="21466" y="5524"/>
                                    <a:pt x="20044" y="2294"/>
                                    <a:pt x="17794" y="74"/>
                                  </a:cubicBezTo>
                                  <a:close/>
                                </a:path>
                              </a:pathLst>
                            </a:custGeom>
                            <a:solidFill>
                              <a:srgbClr val="6CB4B8"/>
                            </a:solidFill>
                            <a:ln w="12700">
                              <a:miter lim="400000"/>
                            </a:ln>
                          </wps:spPr>
                          <wps:bodyPr lIns="28575" tIns="28575" rIns="28575" bIns="28575" anchor="ctr"/>
                        </wps:wsp>
                        <wps:wsp>
                          <wps:cNvPr id="1379147395" name="Shape"/>
                          <wps:cNvSpPr/>
                          <wps:spPr>
                            <a:xfrm>
                              <a:off x="6510406" y="1300997"/>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E6D70"/>
                            </a:solidFill>
                            <a:ln w="12700">
                              <a:miter lim="400000"/>
                            </a:ln>
                          </wps:spPr>
                          <wps:bodyPr lIns="28575" tIns="28575" rIns="28575" bIns="28575" anchor="ctr"/>
                        </wps:wsp>
                        <wps:wsp>
                          <wps:cNvPr id="242769346" name="TextBox 36"/>
                          <wps:cNvSpPr txBox="1"/>
                          <wps:spPr>
                            <a:xfrm>
                              <a:off x="6582276" y="1187490"/>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02</w:t>
                                </w:r>
                              </w:p>
                            </w:txbxContent>
                          </wps:txbx>
                          <wps:bodyPr wrap="square" rtlCol="0">
                            <a:noAutofit/>
                          </wps:bodyPr>
                        </wps:wsp>
                        <wps:wsp>
                          <wps:cNvPr id="50600388" name="TextBox 113"/>
                          <wps:cNvSpPr txBox="1"/>
                          <wps:spPr>
                            <a:xfrm>
                              <a:off x="3691565" y="1437455"/>
                              <a:ext cx="2443140" cy="98725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السيء أو الضعيف</w:t>
                                </w:r>
                              </w:p>
                            </w:txbxContent>
                          </wps:txbx>
                          <wps:bodyPr wrap="square">
                            <a:noAutofit/>
                          </wps:bodyPr>
                        </wps:wsp>
                      </wpg:grpSp>
                      <wpg:grpSp>
                        <wpg:cNvPr id="569841347" name="Group 569841347"/>
                        <wpg:cNvGrpSpPr/>
                        <wpg:grpSpPr>
                          <a:xfrm>
                            <a:off x="3735916" y="2411892"/>
                            <a:ext cx="3689444" cy="1288156"/>
                            <a:chOff x="3735916" y="2411892"/>
                            <a:chExt cx="3689444" cy="1288156"/>
                          </a:xfrm>
                        </wpg:grpSpPr>
                        <wps:wsp>
                          <wps:cNvPr id="344714597" name="Shape"/>
                          <wps:cNvSpPr/>
                          <wps:spPr>
                            <a:xfrm>
                              <a:off x="6365282" y="252540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739572619" name="Shape"/>
                          <wps:cNvSpPr/>
                          <wps:spPr>
                            <a:xfrm>
                              <a:off x="6510399" y="2525404"/>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925525825" name="TextBox 35"/>
                          <wps:cNvSpPr txBox="1"/>
                          <wps:spPr>
                            <a:xfrm>
                              <a:off x="6582268" y="2411892"/>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03</w:t>
                                </w:r>
                              </w:p>
                            </w:txbxContent>
                          </wps:txbx>
                          <wps:bodyPr wrap="square" rtlCol="0">
                            <a:noAutofit/>
                          </wps:bodyPr>
                        </wps:wsp>
                        <wps:wsp>
                          <wps:cNvPr id="1323541469" name="TextBox 118"/>
                          <wps:cNvSpPr txBox="1"/>
                          <wps:spPr>
                            <a:xfrm>
                              <a:off x="3735916" y="2712797"/>
                              <a:ext cx="235472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التعاون أو الأنانية</w:t>
                                </w:r>
                              </w:p>
                            </w:txbxContent>
                          </wps:txbx>
                          <wps:bodyPr wrap="square">
                            <a:noAutofit/>
                          </wps:bodyPr>
                        </wps:wsp>
                      </wpg:grpSp>
                      <wpg:grpSp>
                        <wpg:cNvPr id="1585991107" name="Group 1585991107"/>
                        <wpg:cNvGrpSpPr/>
                        <wpg:grpSpPr>
                          <a:xfrm>
                            <a:off x="4036607" y="3636294"/>
                            <a:ext cx="3388753" cy="1338591"/>
                            <a:chOff x="4036607" y="3636294"/>
                            <a:chExt cx="3388753" cy="1338591"/>
                          </a:xfrm>
                        </wpg:grpSpPr>
                        <wps:wsp>
                          <wps:cNvPr id="1516132170" name="Shape"/>
                          <wps:cNvSpPr/>
                          <wps:spPr>
                            <a:xfrm>
                              <a:off x="6365282" y="3749811"/>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74"/>
                                    <a:pt x="17797" y="74"/>
                                  </a:cubicBezTo>
                                  <a:close/>
                                </a:path>
                              </a:pathLst>
                            </a:custGeom>
                            <a:solidFill>
                              <a:srgbClr val="9ACCCE"/>
                            </a:solidFill>
                            <a:ln w="12700">
                              <a:miter lim="400000"/>
                            </a:ln>
                          </wps:spPr>
                          <wps:bodyPr lIns="28575" tIns="28575" rIns="28575" bIns="28575" anchor="ctr"/>
                        </wps:wsp>
                        <wps:wsp>
                          <wps:cNvPr id="1382652719" name="Shape"/>
                          <wps:cNvSpPr/>
                          <wps:spPr>
                            <a:xfrm>
                              <a:off x="6510399" y="3749811"/>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35153"/>
                            </a:solidFill>
                            <a:ln w="12700">
                              <a:miter lim="400000"/>
                            </a:ln>
                          </wps:spPr>
                          <wps:bodyPr lIns="28575" tIns="28575" rIns="28575" bIns="28575" anchor="ctr"/>
                        </wps:wsp>
                        <wps:wsp>
                          <wps:cNvPr id="2014512075" name="TextBox 2"/>
                          <wps:cNvSpPr txBox="1"/>
                          <wps:spPr>
                            <a:xfrm>
                              <a:off x="6582268" y="3636294"/>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04</w:t>
                                </w:r>
                              </w:p>
                            </w:txbxContent>
                          </wps:txbx>
                          <wps:bodyPr wrap="square" rtlCol="0">
                            <a:noAutofit/>
                          </wps:bodyPr>
                        </wps:wsp>
                        <wps:wsp>
                          <wps:cNvPr id="731747696" name="TextBox 123"/>
                          <wps:cNvSpPr txBox="1"/>
                          <wps:spPr>
                            <a:xfrm>
                              <a:off x="4036607" y="3987634"/>
                              <a:ext cx="1753486"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wps:txbx>
                          <wps:bodyPr wrap="square">
                            <a:noAutofit/>
                          </wps:bodyPr>
                        </wps:wsp>
                      </wpg:grpSp>
                      <wpg:grpSp>
                        <wpg:cNvPr id="382813428" name="Group 382813428"/>
                        <wpg:cNvGrpSpPr/>
                        <wpg:grpSpPr>
                          <a:xfrm>
                            <a:off x="3843365" y="5032003"/>
                            <a:ext cx="3581995" cy="1008709"/>
                            <a:chOff x="3843365" y="5032003"/>
                            <a:chExt cx="3581995" cy="1008709"/>
                          </a:xfrm>
                        </wpg:grpSpPr>
                        <wps:wsp>
                          <wps:cNvPr id="252727848" name="Shape"/>
                          <wps:cNvSpPr/>
                          <wps:spPr>
                            <a:xfrm>
                              <a:off x="6365282" y="5108828"/>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245659761" name="Shape"/>
                          <wps:cNvSpPr/>
                          <wps:spPr>
                            <a:xfrm>
                              <a:off x="6510399" y="5108828"/>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282169637" name="TextBox 37"/>
                          <wps:cNvSpPr txBox="1"/>
                          <wps:spPr>
                            <a:xfrm>
                              <a:off x="6685304" y="5032003"/>
                              <a:ext cx="594669" cy="552009"/>
                            </a:xfrm>
                            <a:prstGeom prst="rect">
                              <a:avLst/>
                            </a:prstGeom>
                            <a:noFill/>
                          </wps:spPr>
                          <wps:txbx>
                            <w:txbxContent>
                              <w:p w:rsidR="003125B8" w:rsidRPr="003125B8" w:rsidRDefault="003125B8" w:rsidP="003125B8">
                                <w:pPr>
                                  <w:bidi w:val="0"/>
                                  <w:rPr>
                                    <w:rFonts w:ascii="Calibri" w:hAnsi="Calibri" w:cstheme="minorBidi"/>
                                    <w:b/>
                                    <w:bCs/>
                                    <w:color w:val="auto"/>
                                    <w:kern w:val="24"/>
                                    <w:sz w:val="40"/>
                                    <w:szCs w:val="40"/>
                                  </w:rPr>
                                </w:pPr>
                                <w:r w:rsidRPr="003125B8">
                                  <w:rPr>
                                    <w:rFonts w:ascii="Calibri" w:hAnsi="Calibri" w:cstheme="minorBidi"/>
                                    <w:b/>
                                    <w:bCs/>
                                    <w:color w:val="auto"/>
                                    <w:kern w:val="24"/>
                                    <w:sz w:val="40"/>
                                    <w:szCs w:val="40"/>
                                  </w:rPr>
                                  <w:t>05</w:t>
                                </w:r>
                              </w:p>
                            </w:txbxContent>
                          </wps:txbx>
                          <wps:bodyPr wrap="square" rtlCol="0">
                            <a:noAutofit/>
                          </wps:bodyPr>
                        </wps:wsp>
                        <wps:wsp>
                          <wps:cNvPr id="1958955288" name="TextBox 128"/>
                          <wps:cNvSpPr txBox="1"/>
                          <wps:spPr>
                            <a:xfrm>
                              <a:off x="3843365" y="5300881"/>
                              <a:ext cx="2139691" cy="661199"/>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التعامل بعدم احترام</w:t>
                                </w:r>
                              </w:p>
                              <w:p w:rsidR="003125B8" w:rsidRDefault="003125B8" w:rsidP="003125B8">
                                <w:pPr>
                                  <w:bidi w:val="0"/>
                                  <w:spacing w:after="160"/>
                                  <w:jc w:val="center"/>
                                  <w:rPr>
                                    <w:rFonts w:eastAsia="Calibri" w:cs="Adobe Arabic"/>
                                    <w:b/>
                                    <w:bCs/>
                                    <w:color w:val="000000"/>
                                    <w:kern w:val="24"/>
                                    <w:sz w:val="36"/>
                                    <w:szCs w:val="36"/>
                                    <w:rtl/>
                                    <w:lang w:bidi="ar-SY"/>
                                  </w:rPr>
                                </w:pPr>
                                <w:r>
                                  <w:rPr>
                                    <w:rFonts w:eastAsia="Calibri" w:cs="Adobe Arabic"/>
                                    <w:b/>
                                    <w:bCs/>
                                    <w:color w:val="000000"/>
                                    <w:kern w:val="24"/>
                                    <w:sz w:val="36"/>
                                    <w:szCs w:val="36"/>
                                    <w:rtl/>
                                    <w:lang w:bidi="ar-SY"/>
                                  </w:rPr>
                                  <w:t xml:space="preserve"> </w:t>
                                </w:r>
                              </w:p>
                            </w:txbxContent>
                          </wps:txbx>
                          <wps:bodyPr wrap="square">
                            <a:noAutofit/>
                          </wps:bodyPr>
                        </wps:wsp>
                      </wpg:grpSp>
                      <wpg:grpSp>
                        <wpg:cNvPr id="1880167995" name="Group 1880167995"/>
                        <wpg:cNvGrpSpPr/>
                        <wpg:grpSpPr>
                          <a:xfrm>
                            <a:off x="0" y="-36911"/>
                            <a:ext cx="3733530" cy="1237335"/>
                            <a:chOff x="0" y="-36911"/>
                            <a:chExt cx="3733530" cy="1237335"/>
                          </a:xfrm>
                        </wpg:grpSpPr>
                        <wps:wsp>
                          <wps:cNvPr id="16493787" name="Shape"/>
                          <wps:cNvSpPr/>
                          <wps:spPr>
                            <a:xfrm>
                              <a:off x="2673466" y="76590"/>
                              <a:ext cx="1060064" cy="931884"/>
                            </a:xfrm>
                            <a:custGeom>
                              <a:avLst/>
                              <a:gdLst/>
                              <a:ahLst/>
                              <a:cxnLst>
                                <a:cxn ang="0">
                                  <a:pos x="wd2" y="hd2"/>
                                </a:cxn>
                                <a:cxn ang="5400000">
                                  <a:pos x="wd2" y="hd2"/>
                                </a:cxn>
                                <a:cxn ang="10800000">
                                  <a:pos x="wd2" y="hd2"/>
                                </a:cxn>
                                <a:cxn ang="16200000">
                                  <a:pos x="wd2" y="hd2"/>
                                </a:cxn>
                              </a:cxnLst>
                              <a:rect l="0" t="0" r="r" b="b"/>
                              <a:pathLst>
                                <a:path w="21466" h="21163" extrusionOk="0">
                                  <a:moveTo>
                                    <a:pt x="17794" y="74"/>
                                  </a:moveTo>
                                  <a:cubicBezTo>
                                    <a:pt x="17578" y="-128"/>
                                    <a:pt x="17254" y="114"/>
                                    <a:pt x="17362" y="417"/>
                                  </a:cubicBezTo>
                                  <a:cubicBezTo>
                                    <a:pt x="17542" y="902"/>
                                    <a:pt x="17632" y="1426"/>
                                    <a:pt x="17632" y="1951"/>
                                  </a:cubicBezTo>
                                  <a:cubicBezTo>
                                    <a:pt x="17632" y="4959"/>
                                    <a:pt x="14536" y="7402"/>
                                    <a:pt x="10720" y="7402"/>
                                  </a:cubicBezTo>
                                  <a:cubicBezTo>
                                    <a:pt x="6904" y="7402"/>
                                    <a:pt x="3808" y="4959"/>
                                    <a:pt x="3808" y="1951"/>
                                  </a:cubicBezTo>
                                  <a:cubicBezTo>
                                    <a:pt x="3808" y="1426"/>
                                    <a:pt x="3898" y="902"/>
                                    <a:pt x="4078" y="417"/>
                                  </a:cubicBezTo>
                                  <a:cubicBezTo>
                                    <a:pt x="4186" y="114"/>
                                    <a:pt x="3862" y="-128"/>
                                    <a:pt x="3646" y="74"/>
                                  </a:cubicBezTo>
                                  <a:cubicBezTo>
                                    <a:pt x="1324" y="2395"/>
                                    <a:pt x="-134" y="5847"/>
                                    <a:pt x="10" y="9663"/>
                                  </a:cubicBezTo>
                                  <a:cubicBezTo>
                                    <a:pt x="244" y="15840"/>
                                    <a:pt x="4708" y="20866"/>
                                    <a:pt x="10216" y="21149"/>
                                  </a:cubicBezTo>
                                  <a:cubicBezTo>
                                    <a:pt x="16372" y="21472"/>
                                    <a:pt x="21466" y="15961"/>
                                    <a:pt x="21466" y="9138"/>
                                  </a:cubicBezTo>
                                  <a:cubicBezTo>
                                    <a:pt x="21466" y="5524"/>
                                    <a:pt x="20044" y="2294"/>
                                    <a:pt x="17794" y="74"/>
                                  </a:cubicBezTo>
                                  <a:close/>
                                </a:path>
                              </a:pathLst>
                            </a:custGeom>
                            <a:solidFill>
                              <a:srgbClr val="6CB4B8"/>
                            </a:solidFill>
                            <a:ln w="12700">
                              <a:miter lim="400000"/>
                            </a:ln>
                          </wps:spPr>
                          <wps:bodyPr lIns="28575" tIns="28575" rIns="28575" bIns="28575" anchor="ctr"/>
                        </wps:wsp>
                        <wps:wsp>
                          <wps:cNvPr id="646329943" name="Shape"/>
                          <wps:cNvSpPr/>
                          <wps:spPr>
                            <a:xfrm>
                              <a:off x="2818576" y="76590"/>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E6D70"/>
                            </a:solidFill>
                            <a:ln w="12700">
                              <a:miter lim="400000"/>
                            </a:ln>
                          </wps:spPr>
                          <wps:bodyPr lIns="28575" tIns="28575" rIns="28575" bIns="28575" anchor="ctr"/>
                        </wps:wsp>
                        <wps:wsp>
                          <wps:cNvPr id="162990355" name="TextBox 36"/>
                          <wps:cNvSpPr txBox="1"/>
                          <wps:spPr>
                            <a:xfrm>
                              <a:off x="2890811" y="-36911"/>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06</w:t>
                                </w:r>
                              </w:p>
                            </w:txbxContent>
                          </wps:txbx>
                          <wps:bodyPr wrap="square" rtlCol="0">
                            <a:noAutofit/>
                          </wps:bodyPr>
                        </wps:wsp>
                        <wps:wsp>
                          <wps:cNvPr id="957970597" name="TextBox 133"/>
                          <wps:cNvSpPr txBox="1"/>
                          <wps:spPr>
                            <a:xfrm>
                              <a:off x="0" y="213173"/>
                              <a:ext cx="2440374"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إلقاء اللوم على الآخرين</w:t>
                                </w:r>
                              </w:p>
                            </w:txbxContent>
                          </wps:txbx>
                          <wps:bodyPr wrap="square">
                            <a:noAutofit/>
                          </wps:bodyPr>
                        </wps:wsp>
                      </wpg:grpSp>
                      <wpg:grpSp>
                        <wpg:cNvPr id="387315752" name="Group 387315752"/>
                        <wpg:cNvGrpSpPr/>
                        <wpg:grpSpPr>
                          <a:xfrm>
                            <a:off x="42752" y="1167874"/>
                            <a:ext cx="3690778" cy="1288278"/>
                            <a:chOff x="42752" y="1167874"/>
                            <a:chExt cx="3690778" cy="1288278"/>
                          </a:xfrm>
                        </wpg:grpSpPr>
                        <wps:wsp>
                          <wps:cNvPr id="505412621" name="Shape"/>
                          <wps:cNvSpPr/>
                          <wps:spPr>
                            <a:xfrm>
                              <a:off x="2673452" y="1281432"/>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115693334" name="Shape"/>
                          <wps:cNvSpPr/>
                          <wps:spPr>
                            <a:xfrm>
                              <a:off x="2818569" y="1281432"/>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481820785" name="TextBox 35"/>
                          <wps:cNvSpPr txBox="1"/>
                          <wps:spPr>
                            <a:xfrm>
                              <a:off x="2890803" y="1167874"/>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07</w:t>
                                </w:r>
                              </w:p>
                            </w:txbxContent>
                          </wps:txbx>
                          <wps:bodyPr wrap="square" rtlCol="0">
                            <a:noAutofit/>
                          </wps:bodyPr>
                        </wps:wsp>
                        <wps:wsp>
                          <wps:cNvPr id="1439478705" name="TextBox 138"/>
                          <wps:cNvSpPr txBox="1"/>
                          <wps:spPr>
                            <a:xfrm>
                              <a:off x="42752" y="1468901"/>
                              <a:ext cx="2354721"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الإهمال في التفاصيل</w:t>
                                </w:r>
                              </w:p>
                            </w:txbxContent>
                          </wps:txbx>
                          <wps:bodyPr wrap="square">
                            <a:noAutofit/>
                          </wps:bodyPr>
                        </wps:wsp>
                      </wpg:grpSp>
                      <wpg:grpSp>
                        <wpg:cNvPr id="1044339088" name="Group 1044339088"/>
                        <wpg:cNvGrpSpPr/>
                        <wpg:grpSpPr>
                          <a:xfrm>
                            <a:off x="149739" y="3712048"/>
                            <a:ext cx="3583791" cy="1293278"/>
                            <a:chOff x="149739" y="3712048"/>
                            <a:chExt cx="3583791" cy="1293278"/>
                          </a:xfrm>
                        </wpg:grpSpPr>
                        <wps:wsp>
                          <wps:cNvPr id="1872847178" name="Shape"/>
                          <wps:cNvSpPr/>
                          <wps:spPr>
                            <a:xfrm>
                              <a:off x="2673452" y="382572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04"/>
                                    <a:pt x="20045" y="2274"/>
                                    <a:pt x="17797" y="74"/>
                                  </a:cubicBezTo>
                                  <a:close/>
                                </a:path>
                              </a:pathLst>
                            </a:custGeom>
                            <a:solidFill>
                              <a:srgbClr val="3D8E92"/>
                            </a:solidFill>
                            <a:ln w="12700">
                              <a:miter lim="400000"/>
                            </a:ln>
                          </wps:spPr>
                          <wps:bodyPr lIns="28575" tIns="28575" rIns="28575" bIns="28575" anchor="ctr"/>
                        </wps:wsp>
                        <wps:wsp>
                          <wps:cNvPr id="1706252741" name="Shape"/>
                          <wps:cNvSpPr/>
                          <wps:spPr>
                            <a:xfrm>
                              <a:off x="2818569" y="3825724"/>
                              <a:ext cx="769845" cy="385877"/>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152"/>
                                    <a:pt x="20653" y="152"/>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063951"/>
                            </a:solidFill>
                            <a:ln w="12700">
                              <a:miter lim="400000"/>
                            </a:ln>
                          </wps:spPr>
                          <wps:bodyPr lIns="28575" tIns="28575" rIns="28575" bIns="28575" anchor="ctr"/>
                        </wps:wsp>
                        <wps:wsp>
                          <wps:cNvPr id="1934128619" name="TextBox 37"/>
                          <wps:cNvSpPr txBox="1"/>
                          <wps:spPr>
                            <a:xfrm>
                              <a:off x="2890803" y="3712048"/>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09</w:t>
                                </w:r>
                              </w:p>
                            </w:txbxContent>
                          </wps:txbx>
                          <wps:bodyPr wrap="square" rtlCol="0">
                            <a:noAutofit/>
                          </wps:bodyPr>
                        </wps:wsp>
                        <wps:wsp>
                          <wps:cNvPr id="1497846776" name="TextBox 143"/>
                          <wps:cNvSpPr txBox="1"/>
                          <wps:spPr>
                            <a:xfrm>
                              <a:off x="149739" y="4018075"/>
                              <a:ext cx="2139693"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الركود وعدم الرغبة في التعلم</w:t>
                                </w:r>
                              </w:p>
                            </w:txbxContent>
                          </wps:txbx>
                          <wps:bodyPr wrap="square">
                            <a:noAutofit/>
                          </wps:bodyPr>
                        </wps:wsp>
                      </wpg:grpSp>
                      <wpg:grpSp>
                        <wpg:cNvPr id="123462531" name="Group 123462531"/>
                        <wpg:cNvGrpSpPr/>
                        <wpg:grpSpPr>
                          <a:xfrm>
                            <a:off x="343025" y="2372660"/>
                            <a:ext cx="3390505" cy="1447878"/>
                            <a:chOff x="343025" y="2372660"/>
                            <a:chExt cx="3390505" cy="1447878"/>
                          </a:xfrm>
                        </wpg:grpSpPr>
                        <wps:wsp>
                          <wps:cNvPr id="1476829356" name="Shape"/>
                          <wps:cNvSpPr/>
                          <wps:spPr>
                            <a:xfrm>
                              <a:off x="2673452" y="2486274"/>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74"/>
                                    <a:pt x="17797" y="74"/>
                                  </a:cubicBezTo>
                                  <a:close/>
                                </a:path>
                              </a:pathLst>
                            </a:custGeom>
                            <a:solidFill>
                              <a:srgbClr val="9ACCCE"/>
                            </a:solidFill>
                            <a:ln w="12700">
                              <a:miter lim="400000"/>
                            </a:ln>
                          </wps:spPr>
                          <wps:bodyPr lIns="28575" tIns="28575" rIns="28575" bIns="28575" anchor="ctr"/>
                        </wps:wsp>
                        <wps:wsp>
                          <wps:cNvPr id="1704655671" name="Shape"/>
                          <wps:cNvSpPr/>
                          <wps:spPr>
                            <a:xfrm>
                              <a:off x="2818569" y="2486274"/>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19"/>
                                    <a:pt x="21276" y="2062"/>
                                    <a:pt x="20653" y="201"/>
                                  </a:cubicBezTo>
                                  <a:close/>
                                </a:path>
                              </a:pathLst>
                            </a:custGeom>
                            <a:solidFill>
                              <a:srgbClr val="235153"/>
                            </a:solidFill>
                            <a:ln w="12700">
                              <a:miter lim="400000"/>
                            </a:ln>
                          </wps:spPr>
                          <wps:bodyPr lIns="28575" tIns="28575" rIns="28575" bIns="28575" anchor="ctr"/>
                        </wps:wsp>
                        <wps:wsp>
                          <wps:cNvPr id="258578708" name="TextBox 2"/>
                          <wps:cNvSpPr txBox="1"/>
                          <wps:spPr>
                            <a:xfrm>
                              <a:off x="2890803" y="2372660"/>
                              <a:ext cx="697615"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08</w:t>
                                </w:r>
                              </w:p>
                            </w:txbxContent>
                          </wps:txbx>
                          <wps:bodyPr wrap="square" rtlCol="0">
                            <a:noAutofit/>
                          </wps:bodyPr>
                        </wps:wsp>
                        <wps:wsp>
                          <wps:cNvPr id="1584682871" name="TextBox 148"/>
                          <wps:cNvSpPr txBox="1"/>
                          <wps:spPr>
                            <a:xfrm>
                              <a:off x="343025" y="2833287"/>
                              <a:ext cx="1754193" cy="987251"/>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المبادرة</w:t>
                                </w:r>
                              </w:p>
                            </w:txbxContent>
                          </wps:txbx>
                          <wps:bodyPr wrap="square">
                            <a:noAutofit/>
                          </wps:bodyPr>
                        </wps:wsp>
                      </wpg:grpSp>
                      <wpg:grpSp>
                        <wpg:cNvPr id="150952033" name="Group 150952033"/>
                        <wpg:cNvGrpSpPr/>
                        <wpg:grpSpPr>
                          <a:xfrm>
                            <a:off x="42752" y="4953535"/>
                            <a:ext cx="3690778" cy="1251182"/>
                            <a:chOff x="42752" y="4953535"/>
                            <a:chExt cx="3690778" cy="1251182"/>
                          </a:xfrm>
                        </wpg:grpSpPr>
                        <wps:wsp>
                          <wps:cNvPr id="592723947" name="Shape"/>
                          <wps:cNvSpPr/>
                          <wps:spPr>
                            <a:xfrm>
                              <a:off x="2673452" y="5030567"/>
                              <a:ext cx="1060078" cy="931884"/>
                            </a:xfrm>
                            <a:custGeom>
                              <a:avLst/>
                              <a:gdLst/>
                              <a:ahLst/>
                              <a:cxnLst>
                                <a:cxn ang="0">
                                  <a:pos x="wd2" y="hd2"/>
                                </a:cxn>
                                <a:cxn ang="5400000">
                                  <a:pos x="wd2" y="hd2"/>
                                </a:cxn>
                                <a:cxn ang="10800000">
                                  <a:pos x="wd2" y="hd2"/>
                                </a:cxn>
                                <a:cxn ang="16200000">
                                  <a:pos x="wd2" y="hd2"/>
                                </a:cxn>
                              </a:cxnLst>
                              <a:rect l="0" t="0" r="r" b="b"/>
                              <a:pathLst>
                                <a:path w="21448" h="21163" extrusionOk="0">
                                  <a:moveTo>
                                    <a:pt x="17797" y="74"/>
                                  </a:moveTo>
                                  <a:cubicBezTo>
                                    <a:pt x="17581" y="-128"/>
                                    <a:pt x="17258" y="114"/>
                                    <a:pt x="17365" y="417"/>
                                  </a:cubicBezTo>
                                  <a:cubicBezTo>
                                    <a:pt x="17545" y="902"/>
                                    <a:pt x="17635" y="1426"/>
                                    <a:pt x="17635" y="1951"/>
                                  </a:cubicBezTo>
                                  <a:cubicBezTo>
                                    <a:pt x="17635" y="4959"/>
                                    <a:pt x="14542" y="7402"/>
                                    <a:pt x="10729" y="7402"/>
                                  </a:cubicBezTo>
                                  <a:cubicBezTo>
                                    <a:pt x="6916" y="7402"/>
                                    <a:pt x="3823" y="4959"/>
                                    <a:pt x="3823" y="1951"/>
                                  </a:cubicBezTo>
                                  <a:cubicBezTo>
                                    <a:pt x="3823" y="1426"/>
                                    <a:pt x="3913" y="902"/>
                                    <a:pt x="4092" y="417"/>
                                  </a:cubicBezTo>
                                  <a:cubicBezTo>
                                    <a:pt x="4200" y="114"/>
                                    <a:pt x="3877" y="-128"/>
                                    <a:pt x="3661" y="74"/>
                                  </a:cubicBezTo>
                                  <a:cubicBezTo>
                                    <a:pt x="1305" y="2395"/>
                                    <a:pt x="-134" y="5827"/>
                                    <a:pt x="10" y="9663"/>
                                  </a:cubicBezTo>
                                  <a:cubicBezTo>
                                    <a:pt x="244" y="15840"/>
                                    <a:pt x="4704" y="20866"/>
                                    <a:pt x="10207" y="21149"/>
                                  </a:cubicBezTo>
                                  <a:cubicBezTo>
                                    <a:pt x="16358" y="21472"/>
                                    <a:pt x="21448" y="15961"/>
                                    <a:pt x="21448" y="9138"/>
                                  </a:cubicBezTo>
                                  <a:cubicBezTo>
                                    <a:pt x="21466" y="5524"/>
                                    <a:pt x="20045" y="2294"/>
                                    <a:pt x="17797" y="74"/>
                                  </a:cubicBezTo>
                                  <a:close/>
                                </a:path>
                              </a:pathLst>
                            </a:custGeom>
                            <a:solidFill>
                              <a:srgbClr val="FFD966"/>
                            </a:solidFill>
                            <a:ln w="12700">
                              <a:miter lim="400000"/>
                            </a:ln>
                          </wps:spPr>
                          <wps:bodyPr lIns="28575" tIns="28575" rIns="28575" bIns="28575" anchor="ctr"/>
                        </wps:wsp>
                        <wps:wsp>
                          <wps:cNvPr id="2024488991" name="Shape"/>
                          <wps:cNvSpPr/>
                          <wps:spPr>
                            <a:xfrm>
                              <a:off x="2818569" y="5030567"/>
                              <a:ext cx="769845" cy="385876"/>
                            </a:xfrm>
                            <a:custGeom>
                              <a:avLst/>
                              <a:gdLst/>
                              <a:ahLst/>
                              <a:cxnLst>
                                <a:cxn ang="0">
                                  <a:pos x="wd2" y="hd2"/>
                                </a:cxn>
                                <a:cxn ang="5400000">
                                  <a:pos x="wd2" y="hd2"/>
                                </a:cxn>
                                <a:cxn ang="10800000">
                                  <a:pos x="wd2" y="hd2"/>
                                </a:cxn>
                                <a:cxn ang="16200000">
                                  <a:pos x="wd2" y="hd2"/>
                                </a:cxn>
                              </a:cxnLst>
                              <a:rect l="0" t="0" r="r" b="b"/>
                              <a:pathLst>
                                <a:path w="21576" h="21262" extrusionOk="0">
                                  <a:moveTo>
                                    <a:pt x="20653" y="201"/>
                                  </a:moveTo>
                                  <a:cubicBezTo>
                                    <a:pt x="20653" y="201"/>
                                    <a:pt x="20653" y="201"/>
                                    <a:pt x="20653" y="201"/>
                                  </a:cubicBezTo>
                                  <a:cubicBezTo>
                                    <a:pt x="20329" y="-338"/>
                                    <a:pt x="19881" y="299"/>
                                    <a:pt x="20030" y="1033"/>
                                  </a:cubicBezTo>
                                  <a:cubicBezTo>
                                    <a:pt x="20255" y="2160"/>
                                    <a:pt x="20379" y="3384"/>
                                    <a:pt x="20379" y="4609"/>
                                  </a:cubicBezTo>
                                  <a:cubicBezTo>
                                    <a:pt x="20379" y="11907"/>
                                    <a:pt x="16094" y="17833"/>
                                    <a:pt x="10812" y="17833"/>
                                  </a:cubicBezTo>
                                  <a:cubicBezTo>
                                    <a:pt x="5531" y="17833"/>
                                    <a:pt x="1246" y="11907"/>
                                    <a:pt x="1246" y="4609"/>
                                  </a:cubicBezTo>
                                  <a:cubicBezTo>
                                    <a:pt x="1246" y="3384"/>
                                    <a:pt x="1370" y="2160"/>
                                    <a:pt x="1594" y="1033"/>
                                  </a:cubicBezTo>
                                  <a:cubicBezTo>
                                    <a:pt x="1744" y="299"/>
                                    <a:pt x="1271" y="-338"/>
                                    <a:pt x="972" y="201"/>
                                  </a:cubicBezTo>
                                  <a:lnTo>
                                    <a:pt x="947" y="250"/>
                                  </a:lnTo>
                                  <a:cubicBezTo>
                                    <a:pt x="349" y="2111"/>
                                    <a:pt x="0" y="4168"/>
                                    <a:pt x="0" y="6372"/>
                                  </a:cubicBezTo>
                                  <a:cubicBezTo>
                                    <a:pt x="0" y="14601"/>
                                    <a:pt x="4833" y="21262"/>
                                    <a:pt x="10788" y="21262"/>
                                  </a:cubicBezTo>
                                  <a:cubicBezTo>
                                    <a:pt x="16742" y="21262"/>
                                    <a:pt x="21575" y="14601"/>
                                    <a:pt x="21575" y="6372"/>
                                  </a:cubicBezTo>
                                  <a:cubicBezTo>
                                    <a:pt x="21600" y="4168"/>
                                    <a:pt x="21276" y="2062"/>
                                    <a:pt x="20653" y="201"/>
                                  </a:cubicBezTo>
                                  <a:close/>
                                </a:path>
                              </a:pathLst>
                            </a:custGeom>
                            <a:solidFill>
                              <a:srgbClr val="FFCC5E"/>
                            </a:solidFill>
                            <a:ln w="12700">
                              <a:miter lim="400000"/>
                            </a:ln>
                          </wps:spPr>
                          <wps:bodyPr lIns="28575" tIns="28575" rIns="28575" bIns="28575" anchor="ctr"/>
                        </wps:wsp>
                        <wps:wsp>
                          <wps:cNvPr id="1230509507" name="TextBox 35"/>
                          <wps:cNvSpPr txBox="1"/>
                          <wps:spPr>
                            <a:xfrm>
                              <a:off x="2993839" y="4953535"/>
                              <a:ext cx="697624" cy="499379"/>
                            </a:xfrm>
                            <a:prstGeom prst="rect">
                              <a:avLst/>
                            </a:prstGeom>
                            <a:noFill/>
                          </wps:spPr>
                          <wps:txbx>
                            <w:txbxContent>
                              <w:p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10</w:t>
                                </w:r>
                              </w:p>
                            </w:txbxContent>
                          </wps:txbx>
                          <wps:bodyPr wrap="square" rtlCol="0">
                            <a:noAutofit/>
                          </wps:bodyPr>
                        </wps:wsp>
                        <wps:wsp>
                          <wps:cNvPr id="2146102221" name="TextBox 153"/>
                          <wps:cNvSpPr txBox="1"/>
                          <wps:spPr>
                            <a:xfrm>
                              <a:off x="42752" y="5217464"/>
                              <a:ext cx="2354721" cy="987253"/>
                            </a:xfrm>
                            <a:prstGeom prst="rect">
                              <a:avLst/>
                            </a:prstGeom>
                            <a:noFill/>
                          </wps:spPr>
                          <wps:txbx>
                            <w:txbxContent>
                              <w:p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الالتزام بالأخلاقيات المهنية</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578902" id="Group 154" o:spid="_x0000_s1587" style="width:447.7pt;height:375.9pt;mso-position-horizontal-relative:char;mso-position-vertical-relative:line" coordorigin=",-369" coordsize="74253,6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">
                <v:group id="Group 569337924" o:spid="_x0000_s1588" style="position:absolute;left:38437;top:-369;width:35816;height:12936" coordorigin="38437,-369" coordsize="35816,1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">
                  <v:shape id="Shape" o:spid="_x0000_s1589" style="position:absolute;left:63652;top:765;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590" style="position:absolute;left:65103;top:76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591" type="#_x0000_t202" style="position:absolute;left:65822;top:-369;width:6976;height:4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" filled="f" stroked="f">
                    <v:textbox>
                      <w:txbxContent>
                        <w:p w14:paraId="656A7413"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01</w:t>
                          </w:r>
                        </w:p>
                      </w:txbxContent>
                    </v:textbox>
                  </v:shape>
                  <v:shape id="TextBox 108" o:spid="_x0000_s1592" type="#_x0000_t202" style="position:absolute;left:38437;top:2695;width:21397;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" filled="f" stroked="f">
                    <v:textbox>
                      <w:txbxContent>
                        <w:p w14:paraId="3FF3F084"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التأخير المستمر</w:t>
                          </w:r>
                        </w:p>
                      </w:txbxContent>
                    </v:textbox>
                  </v:shape>
                </v:group>
                <v:group id="Group 870206867" o:spid="_x0000_s1593" style="position:absolute;left:36915;top:11874;width:37338;height:12373" coordorigin="36915,11874" coordsize="37337,12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">
                  <v:shape id="Shape" o:spid="_x0000_s1594" style="position:absolute;left:63652;top:13009;width:10601;height:9319;visibility:visible;mso-wrap-style:square;v-text-anchor:middle" coordsize="21466,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" path="m17794,74v-216,-202,-540,40,-432,343c17542,902,17632,1426,17632,1951v,3008,-3096,5451,-6912,5451c6904,7402,3808,4959,3808,1951v,-525,90,-1049,270,-1534c4186,114,3862,-128,3646,74,1324,2395,-134,5847,10,9663v234,6177,4698,11203,10206,11486c16372,21472,21466,15961,21466,9138,21466,5524,20044,2294,17794,74xe" fillcolor="#6cb4b8" stroked="f" strokeweight="1pt">
                    <v:stroke miterlimit="4" joinstyle="miter"/>
                    <v:path arrowok="t" o:extrusionok="f" o:connecttype="custom" o:connectlocs="530032,465942;530032,465942;530032,465942;530032,465942" o:connectangles="0,90,180,270"/>
                  </v:shape>
                  <v:shape id="Shape" o:spid="_x0000_s1595" style="position:absolute;left:65104;top:13009;width:7698;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" path="m20653,201v,-49,,-49,,c20329,-338,19881,299,20030,1033v225,1127,349,2351,349,3576c20379,11907,16094,17833,10812,17833,5531,17833,1246,11907,1246,4609v,-1225,124,-2449,348,-3576c1744,299,1271,-338,972,201r-25,49c349,2111,,4168,,6372v,8229,4833,14890,10788,14890c16742,21262,21575,14601,21575,6372v25,-2253,-299,-4310,-922,-6171xe" fillcolor="#2e6d70" stroked="f" strokeweight="1pt">
                    <v:stroke miterlimit="4" joinstyle="miter"/>
                    <v:path arrowok="t" o:extrusionok="f" o:connecttype="custom" o:connectlocs="384923,192938;384923,192938;384923,192938;384923,192938" o:connectangles="0,90,180,270"/>
                  </v:shape>
                  <v:shape id="TextBox 36" o:spid="_x0000_s1596" type="#_x0000_t202" style="position:absolute;left:65822;top:11874;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" filled="f" stroked="f">
                    <v:textbox>
                      <w:txbxContent>
                        <w:p w14:paraId="0C5EDC36"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02</w:t>
                          </w:r>
                        </w:p>
                      </w:txbxContent>
                    </v:textbox>
                  </v:shape>
                  <v:shape id="TextBox 113" o:spid="_x0000_s1597" type="#_x0000_t202" style="position:absolute;left:36915;top:14374;width:24432;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" filled="f" stroked="f">
                    <v:textbox>
                      <w:txbxContent>
                        <w:p w14:paraId="2E32B871"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التواصل السيء أو الضعيف</w:t>
                          </w:r>
                        </w:p>
                      </w:txbxContent>
                    </v:textbox>
                  </v:shape>
                </v:group>
                <v:group id="Group 569841347" o:spid="_x0000_s1598" style="position:absolute;left:37359;top:24118;width:36894;height:12882" coordorigin="37359,24118" coordsize="36894,12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">
                  <v:shape id="Shape" o:spid="_x0000_s1599" style="position:absolute;left:63652;top:25254;width:10601;height:9318;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&#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600" style="position:absolute;left:65103;top:25254;width:7699;height:3858;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601" type="#_x0000_t202" style="position:absolute;left:65822;top:24118;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" filled="f" stroked="f">
                    <v:textbox>
                      <w:txbxContent>
                        <w:p w14:paraId="6ADAA30F"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03</w:t>
                          </w:r>
                        </w:p>
                      </w:txbxContent>
                    </v:textbox>
                  </v:shape>
                  <v:shape id="TextBox 118" o:spid="_x0000_s1602" type="#_x0000_t202" style="position:absolute;left:37359;top:27127;width:2354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" filled="f" stroked="f">
                    <v:textbox>
                      <w:txbxContent>
                        <w:p w14:paraId="60AE78BF"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التعاون أو الأنانية</w:t>
                          </w:r>
                        </w:p>
                      </w:txbxContent>
                    </v:textbox>
                  </v:shape>
                </v:group>
                <v:group id="Group 1585991107" o:spid="_x0000_s1603" style="position:absolute;left:40366;top:36362;width:33887;height:13386" coordorigin="40366,36362" coordsize="33887,1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">
                  <v:shape id="Shape" o:spid="_x0000_s1604" style="position:absolute;left:63652;top:37498;width:10601;height:9318;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" path="m17797,74v-216,-202,-539,40,-432,343c17545,902,17635,1426,17635,1951v,3008,-3093,5451,-6906,5451c6916,7402,3823,4959,3823,1951v,-525,90,-1049,269,-1534c4200,114,3877,-128,3661,74,1305,2395,-134,5827,10,9663v234,6177,4694,11203,10197,11486c16358,21472,21448,15961,21448,9138,21466,5524,20045,2274,17797,74xe" fillcolor="#9accce" stroked="f" strokeweight="1pt">
                    <v:stroke miterlimit="4" joinstyle="miter"/>
                    <v:path arrowok="t" o:extrusionok="f" o:connecttype="custom" o:connectlocs="530039,465942;530039,465942;530039,465942;530039,465942" o:connectangles="0,90,180,270"/>
                  </v:shape>
                  <v:shape id="Shape" o:spid="_x0000_s1605" style="position:absolute;left:65103;top:37498;width:7699;height:3858;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" path="m20653,201v,,,,,c20329,-338,19881,299,20030,1033v225,1127,349,2351,349,3576c20379,11907,16094,17833,10812,17833,5531,17833,1246,11907,1246,4609v,-1225,124,-2449,348,-3576c1744,299,1271,-338,972,201r-25,49c349,2111,,4168,,6372v,8229,4833,14890,10788,14890c16742,21262,21575,14601,21575,6372v25,-2253,-299,-4310,-922,-6171xe" fillcolor="#235153" stroked="f" strokeweight="1pt">
                    <v:stroke miterlimit="4" joinstyle="miter"/>
                    <v:path arrowok="t" o:extrusionok="f" o:connecttype="custom" o:connectlocs="384923,192938;384923,192938;384923,192938;384923,192938" o:connectangles="0,90,180,270"/>
                  </v:shape>
                  <v:shape id="TextBox 2" o:spid="_x0000_s1606" type="#_x0000_t202" style="position:absolute;left:65822;top:36362;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" filled="f" stroked="f">
                    <v:textbox>
                      <w:txbxContent>
                        <w:p w14:paraId="205B32CC"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04</w:t>
                          </w:r>
                        </w:p>
                      </w:txbxContent>
                    </v:textbox>
                  </v:shape>
                  <v:shape id="TextBox 123" o:spid="_x0000_s1607" type="#_x0000_t202" style="position:absolute;left:40366;top:39876;width:17534;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" filled="f" stroked="f">
                    <v:textbox>
                      <w:txbxContent>
                        <w:p w14:paraId="65B875C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مقاومة التغيير</w:t>
                          </w:r>
                        </w:p>
                      </w:txbxContent>
                    </v:textbox>
                  </v:shape>
                </v:group>
                <v:group id="Group 382813428" o:spid="_x0000_s1608" style="position:absolute;left:38433;top:50320;width:35820;height:10087" coordorigin="38433,50320" coordsize="35819,10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">
                  <v:shape id="Shape" o:spid="_x0000_s1609" style="position:absolute;left:63652;top:51088;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610" style="position:absolute;left:65103;top:51088;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611" type="#_x0000_t202" style="position:absolute;left:66853;top:50320;width:5946;height:5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" filled="f" stroked="f">
                    <v:textbox>
                      <w:txbxContent>
                        <w:p w14:paraId="708C346D" w14:textId="77777777" w:rsidR="003125B8" w:rsidRPr="003125B8" w:rsidRDefault="003125B8" w:rsidP="003125B8">
                          <w:pPr>
                            <w:bidi w:val="0"/>
                            <w:rPr>
                              <w:rFonts w:ascii="Calibri" w:hAnsi="Calibri" w:cstheme="minorBidi"/>
                              <w:b/>
                              <w:bCs/>
                              <w:color w:val="auto"/>
                              <w:kern w:val="24"/>
                              <w:sz w:val="40"/>
                              <w:szCs w:val="40"/>
                            </w:rPr>
                          </w:pPr>
                          <w:r w:rsidRPr="003125B8">
                            <w:rPr>
                              <w:rFonts w:ascii="Calibri" w:hAnsi="Calibri" w:cstheme="minorBidi"/>
                              <w:b/>
                              <w:bCs/>
                              <w:color w:val="auto"/>
                              <w:kern w:val="24"/>
                              <w:sz w:val="40"/>
                              <w:szCs w:val="40"/>
                            </w:rPr>
                            <w:t>05</w:t>
                          </w:r>
                        </w:p>
                      </w:txbxContent>
                    </v:textbox>
                  </v:shape>
                  <v:shape id="TextBox 128" o:spid="_x0000_s1612" type="#_x0000_t202" style="position:absolute;left:38433;top:53008;width:21397;height:6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" filled="f" stroked="f">
                    <v:textbox>
                      <w:txbxContent>
                        <w:p w14:paraId="4DC43C9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التعامل بعدم احترام</w:t>
                          </w:r>
                        </w:p>
                        <w:p w14:paraId="7C549A5B" w14:textId="77777777" w:rsidR="003125B8" w:rsidRDefault="003125B8" w:rsidP="003125B8">
                          <w:pPr>
                            <w:bidi w:val="0"/>
                            <w:spacing w:after="160"/>
                            <w:jc w:val="center"/>
                            <w:rPr>
                              <w:rFonts w:eastAsia="Calibri" w:cs="Adobe Arabic"/>
                              <w:b/>
                              <w:bCs/>
                              <w:color w:val="000000"/>
                              <w:kern w:val="24"/>
                              <w:sz w:val="36"/>
                              <w:szCs w:val="36"/>
                              <w:rtl/>
                              <w:lang w:bidi="ar-SY"/>
                            </w:rPr>
                          </w:pPr>
                          <w:r>
                            <w:rPr>
                              <w:rFonts w:eastAsia="Calibri" w:cs="Adobe Arabic"/>
                              <w:b/>
                              <w:bCs/>
                              <w:color w:val="000000"/>
                              <w:kern w:val="24"/>
                              <w:sz w:val="36"/>
                              <w:szCs w:val="36"/>
                              <w:rtl/>
                              <w:lang w:bidi="ar-SY"/>
                            </w:rPr>
                            <w:t xml:space="preserve"> </w:t>
                          </w:r>
                        </w:p>
                      </w:txbxContent>
                    </v:textbox>
                  </v:shape>
                </v:group>
                <v:group id="Group 1880167995" o:spid="_x0000_s1613" style="position:absolute;top:-369;width:37335;height:12373" coordorigin=",-369" coordsize="37335,12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">
                  <v:shape id="Shape" o:spid="_x0000_s1614" style="position:absolute;left:26734;top:765;width:10601;height:9319;visibility:visible;mso-wrap-style:square;v-text-anchor:middle" coordsize="21466,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" path="m17794,74v-216,-202,-540,40,-432,343c17542,902,17632,1426,17632,1951v,3008,-3096,5451,-6912,5451c6904,7402,3808,4959,3808,1951v,-525,90,-1049,270,-1534c4186,114,3862,-128,3646,74,1324,2395,-134,5847,10,9663v234,6177,4698,11203,10206,11486c16372,21472,21466,15961,21466,9138,21466,5524,20044,2294,17794,74xe" fillcolor="#6cb4b8" stroked="f" strokeweight="1pt">
                    <v:stroke miterlimit="4" joinstyle="miter"/>
                    <v:path arrowok="t" o:extrusionok="f" o:connecttype="custom" o:connectlocs="530032,465942;530032,465942;530032,465942;530032,465942" o:connectangles="0,90,180,270"/>
                  </v:shape>
                  <v:shape id="Shape" o:spid="_x0000_s1615" style="position:absolute;left:28185;top:76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" path="m20653,201v,-49,,-49,,c20329,-338,19881,299,20030,1033v225,1127,349,2351,349,3576c20379,11907,16094,17833,10812,17833,5531,17833,1246,11907,1246,4609v,-1225,124,-2449,348,-3576c1744,299,1271,-338,972,201r-25,49c349,2111,,4168,,6372v,8229,4833,14890,10788,14890c16742,21262,21575,14601,21575,6372v25,-2253,-299,-4310,-922,-6171xe" fillcolor="#2e6d70" stroked="f" strokeweight="1pt">
                    <v:stroke miterlimit="4" joinstyle="miter"/>
                    <v:path arrowok="t" o:extrusionok="f" o:connecttype="custom" o:connectlocs="384923,192938;384923,192938;384923,192938;384923,192938" o:connectangles="0,90,180,270"/>
                  </v:shape>
                  <v:shape id="TextBox 36" o:spid="_x0000_s1616" type="#_x0000_t202" style="position:absolute;left:28908;top:-369;width:6976;height:4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" filled="f" stroked="f">
                    <v:textbox>
                      <w:txbxContent>
                        <w:p w14:paraId="54B295C9" w14:textId="77777777"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06</w:t>
                          </w:r>
                        </w:p>
                      </w:txbxContent>
                    </v:textbox>
                  </v:shape>
                  <v:shape id="TextBox 133" o:spid="_x0000_s1617" type="#_x0000_t202" style="position:absolute;top:2131;width:24403;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" filled="f" stroked="f">
                    <v:textbox>
                      <w:txbxContent>
                        <w:p w14:paraId="62291C41"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إلقاء اللوم على الآخرين</w:t>
                          </w:r>
                        </w:p>
                      </w:txbxContent>
                    </v:textbox>
                  </v:shape>
                </v:group>
                <v:group id="Group 387315752" o:spid="_x0000_s1618" style="position:absolute;left:427;top:11678;width:36908;height:12883" coordorigin="427,11678" coordsize="36907,12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">
                  <v:shape id="Shape" o:spid="_x0000_s1619" style="position:absolute;left:26734;top:12814;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620" style="position:absolute;left:28185;top:12814;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621" type="#_x0000_t202" style="position:absolute;left:28908;top:11678;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" filled="f" stroked="f">
                    <v:textbox>
                      <w:txbxContent>
                        <w:p w14:paraId="5E2DDA74" w14:textId="09354668"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07</w:t>
                          </w:r>
                        </w:p>
                      </w:txbxContent>
                    </v:textbox>
                  </v:shape>
                  <v:shape id="TextBox 138" o:spid="_x0000_s1622" type="#_x0000_t202" style="position:absolute;left:427;top:14689;width:23547;height:9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" filled="f" stroked="f">
                    <v:textbox>
                      <w:txbxContent>
                        <w:p w14:paraId="2022831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الإهمال في التفاصيل</w:t>
                          </w:r>
                        </w:p>
                      </w:txbxContent>
                    </v:textbox>
                  </v:shape>
                </v:group>
                <v:group id="Group 1044339088" o:spid="_x0000_s1623" style="position:absolute;left:1497;top:37120;width:35838;height:12933" coordorigin="1497,37120" coordsize="35837,1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">
                  <v:shape id="Shape" o:spid="_x0000_s1624" style="position:absolute;left:26734;top:38257;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" path="m17797,74v-216,-202,-539,40,-432,343c17545,902,17635,1426,17635,1951v,3008,-3093,5451,-6906,5451c6916,7402,3823,4959,3823,1951v,-525,90,-1049,269,-1534c4200,114,3877,-128,3661,74,1305,2395,-134,5827,10,9663v234,6177,4694,11203,10197,11486c16358,21472,21448,15961,21448,9138,21466,5504,20045,2274,17797,74xe" fillcolor="#3d8e92" stroked="f" strokeweight="1pt">
                    <v:stroke miterlimit="4" joinstyle="miter"/>
                    <v:path arrowok="t" o:extrusionok="f" o:connecttype="custom" o:connectlocs="530039,465942;530039,465942;530039,465942;530039,465942" o:connectangles="0,90,180,270"/>
                  </v:shape>
                  <v:shape id="Shape" o:spid="_x0000_s1625" style="position:absolute;left:28185;top:38257;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" path="m20653,201v,-49,,-49,,c20329,-338,19881,299,20030,1033v225,1127,349,2351,349,3576c20379,11907,16094,17833,10812,17833,5531,17833,1246,11907,1246,4609v,-1225,124,-2449,348,-3576c1744,299,1271,-338,972,201r-25,49c349,2111,,4168,,6372v,8229,4833,14890,10788,14890c16742,21262,21575,14601,21575,6372v25,-2253,-299,-4310,-922,-6171xe" fillcolor="#063951" stroked="f" strokeweight="1pt">
                    <v:stroke miterlimit="4" joinstyle="miter"/>
                    <v:path arrowok="t" o:extrusionok="f" o:connecttype="custom" o:connectlocs="384923,192939;384923,192939;384923,192939;384923,192939" o:connectangles="0,90,180,270"/>
                  </v:shape>
                  <v:shape id="TextBox 37" o:spid="_x0000_s1626" type="#_x0000_t202" style="position:absolute;left:28908;top:37120;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" filled="f" stroked="f">
                    <v:textbox>
                      <w:txbxContent>
                        <w:p w14:paraId="670CA362" w14:textId="49BDE941"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09</w:t>
                          </w:r>
                        </w:p>
                      </w:txbxContent>
                    </v:textbox>
                  </v:shape>
                  <v:shape id="TextBox 143" o:spid="_x0000_s1627" type="#_x0000_t202" style="position:absolute;left:1497;top:40180;width:2139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" filled="f" stroked="f">
                    <v:textbox>
                      <w:txbxContent>
                        <w:p w14:paraId="6AE4DB1D"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الركود وعدم الرغبة في التعلم</w:t>
                          </w:r>
                        </w:p>
                      </w:txbxContent>
                    </v:textbox>
                  </v:shape>
                </v:group>
                <v:group id="Group 123462531" o:spid="_x0000_s1628" style="position:absolute;left:3430;top:23726;width:33905;height:14479" coordorigin="3430,23726" coordsize="33905,1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">
                  <v:shape id="Shape" o:spid="_x0000_s1629" style="position:absolute;left:26734;top:24862;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&#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74,17797,74xe" fillcolor="#9accce" stroked="f" strokeweight="1pt">
                    <v:stroke miterlimit="4" joinstyle="miter"/>
                    <v:path arrowok="t" o:extrusionok="f" o:connecttype="custom" o:connectlocs="530039,465942;530039,465942;530039,465942;530039,465942" o:connectangles="0,90,180,270"/>
                  </v:shape>
                  <v:shape id="Shape" o:spid="_x0000_s1630" style="position:absolute;left:28185;top:24862;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" path="m20653,201v,,,,,c20329,-338,19881,299,20030,1033v225,1127,349,2351,349,3576c20379,11907,16094,17833,10812,17833,5531,17833,1246,11907,1246,4609v,-1225,124,-2449,348,-3576c1744,299,1271,-338,972,201r-25,49c349,2111,,4168,,6372v,8229,4833,14890,10788,14890c16742,21262,21575,14601,21575,6372v25,-2253,-299,-4310,-922,-6171xe" fillcolor="#235153" stroked="f" strokeweight="1pt">
                    <v:stroke miterlimit="4" joinstyle="miter"/>
                    <v:path arrowok="t" o:extrusionok="f" o:connecttype="custom" o:connectlocs="384923,192938;384923,192938;384923,192938;384923,192938" o:connectangles="0,90,180,270"/>
                  </v:shape>
                  <v:shape id="TextBox 2" o:spid="_x0000_s1631" type="#_x0000_t202" style="position:absolute;left:28908;top:23726;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" filled="f" stroked="f">
                    <v:textbox>
                      <w:txbxContent>
                        <w:p w14:paraId="68B6D2AE" w14:textId="004231E5" w:rsidR="003125B8" w:rsidRPr="003125B8" w:rsidRDefault="003125B8" w:rsidP="003125B8">
                          <w:pPr>
                            <w:bidi w:val="0"/>
                            <w:textAlignment w:val="baseline"/>
                            <w:rPr>
                              <w:rFonts w:ascii="Calibri" w:hAnsi="Calibri" w:cstheme="minorBidi"/>
                              <w:b/>
                              <w:bCs/>
                              <w:color w:val="auto"/>
                              <w:kern w:val="24"/>
                              <w:sz w:val="40"/>
                              <w:szCs w:val="40"/>
                            </w:rPr>
                          </w:pPr>
                          <w:r>
                            <w:rPr>
                              <w:rFonts w:ascii="Calibri" w:hAnsi="Calibri" w:cstheme="minorBidi"/>
                              <w:b/>
                              <w:bCs/>
                              <w:color w:val="auto"/>
                              <w:kern w:val="24"/>
                              <w:sz w:val="40"/>
                              <w:szCs w:val="40"/>
                            </w:rPr>
                            <w:t>08</w:t>
                          </w:r>
                        </w:p>
                      </w:txbxContent>
                    </v:textbox>
                  </v:shape>
                  <v:shape id="TextBox 148" o:spid="_x0000_s1632" type="#_x0000_t202" style="position:absolute;left:3430;top:28332;width:17542;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" filled="f" stroked="f">
                    <v:textbox>
                      <w:txbxContent>
                        <w:p w14:paraId="48BD53D2"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المبادرة</w:t>
                          </w:r>
                        </w:p>
                      </w:txbxContent>
                    </v:textbox>
                  </v:shape>
                </v:group>
                <v:group id="Group 150952033" o:spid="_x0000_s1633" style="position:absolute;left:427;top:49535;width:36908;height:12512" coordorigin="427,49535" coordsize="36907,12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">
                  <v:shape id="Shape" o:spid="_x0000_s1634" style="position:absolute;left:26734;top:50305;width:10601;height:9319;visibility:visible;mso-wrap-style:square;v-text-anchor:middle" coordsize="21448,2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" path="m17797,74v-216,-202,-539,40,-432,343c17545,902,17635,1426,17635,1951v,3008,-3093,5451,-6906,5451c6916,7402,3823,4959,3823,1951v,-525,90,-1049,269,-1534c4200,114,3877,-128,3661,74,1305,2395,-134,5827,10,9663v234,6177,4694,11203,10197,11486c16358,21472,21448,15961,21448,9138,21466,5524,20045,2294,17797,74xe" fillcolor="#ffd966" stroked="f" strokeweight="1pt">
                    <v:stroke miterlimit="4" joinstyle="miter"/>
                    <v:path arrowok="t" o:extrusionok="f" o:connecttype="custom" o:connectlocs="530039,465942;530039,465942;530039,465942;530039,465942" o:connectangles="0,90,180,270"/>
                  </v:shape>
                  <v:shape id="Shape" o:spid="_x0000_s1635" style="position:absolute;left:28185;top:50305;width:7699;height:3859;visibility:visible;mso-wrap-style:square;v-text-anchor:middle" coordsize="21576,2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" path="m20653,201v,,,,,c20329,-338,19881,299,20030,1033v225,1127,349,2351,349,3576c20379,11907,16094,17833,10812,17833,5531,17833,1246,11907,1246,4609v,-1225,124,-2449,348,-3576c1744,299,1271,-338,972,201r-25,49c349,2111,,4168,,6372v,8229,4833,14890,10788,14890c16742,21262,21575,14601,21575,6372v25,-2204,-299,-4310,-922,-6171xe" fillcolor="#ffcc5e" stroked="f" strokeweight="1pt">
                    <v:stroke miterlimit="4" joinstyle="miter"/>
                    <v:path arrowok="t" o:extrusionok="f" o:connecttype="custom" o:connectlocs="384923,192938;384923,192938;384923,192938;384923,192938" o:connectangles="0,90,180,270"/>
                  </v:shape>
                  <v:shape id="TextBox 35" o:spid="_x0000_s1636" type="#_x0000_t202" style="position:absolute;left:29938;top:49535;width:6976;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" filled="f" stroked="f">
                    <v:textbox>
                      <w:txbxContent>
                        <w:p w14:paraId="22458DBC" w14:textId="6A06E2FE" w:rsidR="003125B8" w:rsidRPr="003125B8" w:rsidRDefault="003125B8" w:rsidP="003125B8">
                          <w:pPr>
                            <w:bidi w:val="0"/>
                            <w:textAlignment w:val="baseline"/>
                            <w:rPr>
                              <w:rFonts w:ascii="Calibri" w:hAnsi="Calibri" w:cstheme="minorBidi"/>
                              <w:b/>
                              <w:bCs/>
                              <w:color w:val="auto"/>
                              <w:kern w:val="24"/>
                              <w:sz w:val="40"/>
                              <w:szCs w:val="40"/>
                            </w:rPr>
                          </w:pPr>
                          <w:r w:rsidRPr="003125B8">
                            <w:rPr>
                              <w:rFonts w:ascii="Calibri" w:hAnsi="Calibri" w:cstheme="minorBidi"/>
                              <w:b/>
                              <w:bCs/>
                              <w:color w:val="auto"/>
                              <w:kern w:val="24"/>
                              <w:sz w:val="40"/>
                              <w:szCs w:val="40"/>
                            </w:rPr>
                            <w:t>10</w:t>
                          </w:r>
                        </w:p>
                      </w:txbxContent>
                    </v:textbox>
                  </v:shape>
                  <v:shape id="TextBox 153" o:spid="_x0000_s1637" type="#_x0000_t202" style="position:absolute;left:427;top:52174;width:23547;height:9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" filled="f" stroked="f">
                    <v:textbox>
                      <w:txbxContent>
                        <w:p w14:paraId="615B3518" w14:textId="77777777" w:rsidR="003125B8" w:rsidRDefault="003125B8" w:rsidP="003125B8">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عدم الالتزام بالأخلاقيات المهنية</w:t>
                          </w:r>
                        </w:p>
                      </w:txbxContent>
                    </v:textbox>
                  </v:shape>
                </v:group>
                <w10:anchorlock/>
              </v:group>
            </w:pict>
          </mc:Fallback>
        </mc:AlternateContent>
      </w:r>
    </w:p>
    <w:p w:rsidR="000D578D" w:rsidRDefault="000D578D" w:rsidP="00916BB1">
      <w:pPr>
        <w:pageBreakBefore/>
        <w:rPr>
          <w:rFonts w:ascii="Sakkal Majalla" w:hAnsi="Sakkal Majalla"/>
          <w:b/>
          <w:bCs/>
          <w:sz w:val="32"/>
          <w:szCs w:val="32"/>
        </w:rPr>
      </w:pPr>
      <w:r>
        <w:rPr>
          <w:noProof/>
        </w:rPr>
        <w:lastRenderedPageBreak/>
        <mc:AlternateContent>
          <mc:Choice Requires="wpg">
            <w:drawing>
              <wp:inline distT="0" distB="0" distL="0" distR="0" wp14:anchorId="3C238D14" wp14:editId="7464071F">
                <wp:extent cx="5731510" cy="892175"/>
                <wp:effectExtent l="0" t="0" r="2540" b="22225"/>
                <wp:docPr id="20042037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792153" name="مجموعة 47"/>
                        <wpg:cNvGrpSpPr>
                          <a:grpSpLocks/>
                        </wpg:cNvGrpSpPr>
                        <wpg:grpSpPr bwMode="auto">
                          <a:xfrm>
                            <a:off x="0" y="0"/>
                            <a:ext cx="57315" cy="8953"/>
                            <a:chOff x="0" y="0"/>
                            <a:chExt cx="58781" cy="9188"/>
                          </a:xfrm>
                        </wpg:grpSpPr>
                        <wpg:grpSp>
                          <wpg:cNvPr id="1220416980" name="مجموعة 48"/>
                          <wpg:cNvGrpSpPr>
                            <a:grpSpLocks/>
                          </wpg:cNvGrpSpPr>
                          <wpg:grpSpPr bwMode="auto">
                            <a:xfrm>
                              <a:off x="0" y="0"/>
                              <a:ext cx="58781" cy="9188"/>
                              <a:chOff x="0" y="0"/>
                              <a:chExt cx="62403" cy="9190"/>
                            </a:xfrm>
                          </wpg:grpSpPr>
                          <wpg:grpSp>
                            <wpg:cNvPr id="1352530653" name="مجموعة 49"/>
                            <wpg:cNvGrpSpPr>
                              <a:grpSpLocks/>
                            </wpg:cNvGrpSpPr>
                            <wpg:grpSpPr bwMode="auto">
                              <a:xfrm>
                                <a:off x="0" y="1692"/>
                                <a:ext cx="54330" cy="5806"/>
                                <a:chOff x="0" y="1692"/>
                                <a:chExt cx="54330" cy="5806"/>
                              </a:xfrm>
                            </wpg:grpSpPr>
                            <wps:wsp>
                              <wps:cNvPr id="204482206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016355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5050483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290494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التأخير المستمر</w:t>
                                </w:r>
                              </w:p>
                            </w:txbxContent>
                          </wps:txbx>
                          <wps:bodyPr rot="0" vert="horz" wrap="square" lIns="91440" tIns="45720" rIns="91440" bIns="45720" anchor="t" anchorCtr="0" upright="1">
                            <a:spAutoFit/>
                          </wps:bodyPr>
                        </wps:wsp>
                      </wpg:grpSp>
                      <pic:pic xmlns:pic="http://schemas.openxmlformats.org/drawingml/2006/picture">
                        <pic:nvPicPr>
                          <pic:cNvPr id="196042749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238D14" id="_x0000_s16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L1k4deQcAANY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6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">
                  <v:group id="مجموعة 48" o:spid="_x0000_s16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">
                    <v:group id="مجموعة 49" o:spid="_x0000_s16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">
                      <v:shape id="شكل حر 50" o:spid="_x0000_s16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" fillcolor="#a5a5a5 [2092]" stroked="f" strokeweight="1pt">
                        <v:stroke joinstyle="miter"/>
                      </v:roundrect>
                    </v:group>
                    <v:oval id="شكل بيضاوي 52" o:spid="_x0000_s16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" filled="f" strokecolor="#168489" strokeweight="1pt">
                      <v:stroke joinstyle="miter"/>
                    </v:oval>
                  </v:group>
                  <v:shape id="مربع نص 41" o:spid="_x0000_s164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" filled="f" stroked="f">
                    <v:textbox style="mso-fit-shape-to-text:t">
                      <w:txbxContent>
                        <w:p w14:paraId="57249018" w14:textId="242E1803"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التأخير </w:t>
                          </w:r>
                          <w:r w:rsidRPr="000D578D">
                            <w:rPr>
                              <w:rFonts w:eastAsia="Calibri" w:hAnsi="Adobe Arabic" w:cs="Adobe Arabic"/>
                              <w:b/>
                              <w:bCs/>
                              <w:color w:val="FFFFFF"/>
                              <w:kern w:val="24"/>
                              <w:sz w:val="36"/>
                              <w:szCs w:val="36"/>
                              <w:rtl/>
                              <w:lang w:bidi="ar-EG"/>
                            </w:rPr>
                            <w:t>المستمر</w:t>
                          </w:r>
                        </w:p>
                      </w:txbxContent>
                    </v:textbox>
                  </v:shape>
                </v:group>
                <v:shape id="صورة 54" o:spid="_x0000_s16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الوصول المتأخر إلى العمل أو الاجتماعات، وعدم الالتزام بالمواعيد النهائية للمشاريع.</w:t>
      </w:r>
    </w:p>
    <w:p w:rsidR="000D578D" w:rsidRDefault="000D578D" w:rsidP="00AB5C58">
      <w:pPr>
        <w:rPr>
          <w:rFonts w:ascii="Sakkal Majalla" w:hAnsi="Sakkal Majalla"/>
          <w:sz w:val="32"/>
          <w:szCs w:val="32"/>
        </w:rPr>
      </w:pPr>
      <w:r>
        <w:rPr>
          <w:noProof/>
        </w:rPr>
        <mc:AlternateContent>
          <mc:Choice Requires="wpg">
            <w:drawing>
              <wp:inline distT="0" distB="0" distL="0" distR="0" wp14:anchorId="768252FD" wp14:editId="3C45D340">
                <wp:extent cx="5731510" cy="892175"/>
                <wp:effectExtent l="0" t="0" r="2540" b="22225"/>
                <wp:docPr id="10699582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42398995" name="مجموعة 47"/>
                        <wpg:cNvGrpSpPr>
                          <a:grpSpLocks/>
                        </wpg:cNvGrpSpPr>
                        <wpg:grpSpPr bwMode="auto">
                          <a:xfrm>
                            <a:off x="0" y="0"/>
                            <a:ext cx="57315" cy="8953"/>
                            <a:chOff x="0" y="0"/>
                            <a:chExt cx="58781" cy="9188"/>
                          </a:xfrm>
                        </wpg:grpSpPr>
                        <wpg:grpSp>
                          <wpg:cNvPr id="706068089" name="مجموعة 48"/>
                          <wpg:cNvGrpSpPr>
                            <a:grpSpLocks/>
                          </wpg:cNvGrpSpPr>
                          <wpg:grpSpPr bwMode="auto">
                            <a:xfrm>
                              <a:off x="0" y="0"/>
                              <a:ext cx="58781" cy="9188"/>
                              <a:chOff x="0" y="0"/>
                              <a:chExt cx="62403" cy="9190"/>
                            </a:xfrm>
                          </wpg:grpSpPr>
                          <wpg:grpSp>
                            <wpg:cNvPr id="96313096" name="مجموعة 49"/>
                            <wpg:cNvGrpSpPr>
                              <a:grpSpLocks/>
                            </wpg:cNvGrpSpPr>
                            <wpg:grpSpPr bwMode="auto">
                              <a:xfrm>
                                <a:off x="0" y="1692"/>
                                <a:ext cx="54330" cy="5806"/>
                                <a:chOff x="0" y="1692"/>
                                <a:chExt cx="54330" cy="5806"/>
                              </a:xfrm>
                            </wpg:grpSpPr>
                            <wps:wsp>
                              <wps:cNvPr id="44808609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5003163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9177042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2701433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D1678E" w:rsidP="000D578D">
                                <w:pPr>
                                  <w:rPr>
                                    <w:rFonts w:eastAsia="Calibri" w:hAnsi="Adobe Arabic" w:cs="Adobe Arabic"/>
                                    <w:b/>
                                    <w:bCs/>
                                    <w:color w:val="FFFFFF"/>
                                    <w:kern w:val="24"/>
                                    <w:sz w:val="36"/>
                                    <w:szCs w:val="36"/>
                                    <w:lang w:bidi="ar-EG"/>
                                  </w:rPr>
                                </w:pPr>
                                <w:r w:rsidRPr="00D1678E">
                                  <w:rPr>
                                    <w:rFonts w:eastAsia="Calibri" w:hAnsi="Adobe Arabic" w:cs="Adobe Arabic"/>
                                    <w:b/>
                                    <w:bCs/>
                                    <w:color w:val="FFFFFF"/>
                                    <w:kern w:val="24"/>
                                    <w:sz w:val="36"/>
                                    <w:szCs w:val="36"/>
                                    <w:rtl/>
                                    <w:lang w:bidi="ar-EG"/>
                                  </w:rPr>
                                  <w:t>التواصل السيء أو الضعيف</w:t>
                                </w:r>
                              </w:p>
                            </w:txbxContent>
                          </wps:txbx>
                          <wps:bodyPr rot="0" vert="horz" wrap="square" lIns="91440" tIns="45720" rIns="91440" bIns="45720" anchor="t" anchorCtr="0" upright="1">
                            <a:spAutoFit/>
                          </wps:bodyPr>
                        </wps:wsp>
                      </wpg:grpSp>
                      <pic:pic xmlns:pic="http://schemas.openxmlformats.org/drawingml/2006/picture">
                        <pic:nvPicPr>
                          <pic:cNvPr id="84468463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8252FD" id="_x0000_s16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tdblHoHAADS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6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">
                  <v:group id="مجموعة 48" o:spid="_x0000_s16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">
                    <v:group id="مجموعة 49" o:spid="_x0000_s16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">
                      <v:shape id="شكل حر 50" o:spid="_x0000_s16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" fillcolor="#a5a5a5 [2092]" stroked="f" strokeweight="1pt">
                        <v:stroke joinstyle="miter"/>
                      </v:roundrect>
                    </v:group>
                    <v:oval id="شكل بيضاوي 52" o:spid="_x0000_s16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" filled="f" strokecolor="#168489" strokeweight="1pt">
                      <v:stroke joinstyle="miter"/>
                    </v:oval>
                  </v:group>
                  <v:shape id="مربع نص 41" o:spid="_x0000_s165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" filled="f" stroked="f">
                    <v:textbox style="mso-fit-shape-to-text:t">
                      <w:txbxContent>
                        <w:p w14:paraId="7918C3B9" w14:textId="1FB265D3" w:rsidR="000D578D" w:rsidRPr="00C83C4F" w:rsidRDefault="00D1678E" w:rsidP="000D578D">
                          <w:pPr>
                            <w:rPr>
                              <w:rFonts w:eastAsia="Calibri" w:hAnsi="Adobe Arabic" w:cs="Adobe Arabic"/>
                              <w:b/>
                              <w:bCs/>
                              <w:color w:val="FFFFFF"/>
                              <w:kern w:val="24"/>
                              <w:sz w:val="36"/>
                              <w:szCs w:val="36"/>
                              <w:lang w:bidi="ar-EG"/>
                            </w:rPr>
                          </w:pPr>
                          <w:r w:rsidRPr="00D1678E">
                            <w:rPr>
                              <w:rFonts w:eastAsia="Calibri" w:hAnsi="Adobe Arabic" w:cs="Adobe Arabic"/>
                              <w:b/>
                              <w:bCs/>
                              <w:color w:val="FFFFFF"/>
                              <w:kern w:val="24"/>
                              <w:sz w:val="36"/>
                              <w:szCs w:val="36"/>
                              <w:rtl/>
                              <w:lang w:bidi="ar-EG"/>
                            </w:rPr>
                            <w:t xml:space="preserve">التواصل </w:t>
                          </w:r>
                          <w:r w:rsidRPr="00D1678E">
                            <w:rPr>
                              <w:rFonts w:eastAsia="Calibri" w:hAnsi="Adobe Arabic" w:cs="Adobe Arabic"/>
                              <w:b/>
                              <w:bCs/>
                              <w:color w:val="FFFFFF"/>
                              <w:kern w:val="24"/>
                              <w:sz w:val="36"/>
                              <w:szCs w:val="36"/>
                              <w:rtl/>
                              <w:lang w:bidi="ar-EG"/>
                            </w:rPr>
                            <w:t>السيء أو الضعيف</w:t>
                          </w:r>
                        </w:p>
                      </w:txbxContent>
                    </v:textbox>
                  </v:shape>
                </v:group>
                <v:shape id="صورة 54" o:spid="_x0000_s16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&#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التواصل بوضوح مع الزملاء أو الرؤساء، أو عدم الرد على الرسائل الإلكترونية والهاتفية في الوقت</w:t>
      </w:r>
      <w:r w:rsidR="00D1678E">
        <w:rPr>
          <w:rFonts w:ascii="Sakkal Majalla" w:hAnsi="Sakkal Majalla" w:cs="Sakkal Majalla" w:hint="cs"/>
          <w:sz w:val="32"/>
          <w:szCs w:val="32"/>
          <w:rtl/>
        </w:rPr>
        <w:t xml:space="preserve"> </w:t>
      </w:r>
      <w:r w:rsidRPr="00D1678E">
        <w:rPr>
          <w:rFonts w:ascii="Sakkal Majalla" w:hAnsi="Sakkal Majalla" w:cs="Sakkal Majalla"/>
          <w:sz w:val="32"/>
          <w:szCs w:val="32"/>
          <w:rtl/>
        </w:rPr>
        <w:t>المناسب.</w:t>
      </w:r>
    </w:p>
    <w:p w:rsidR="000D578D" w:rsidRDefault="000D578D" w:rsidP="00AB5C58">
      <w:pPr>
        <w:rPr>
          <w:rFonts w:ascii="Sakkal Majalla" w:hAnsi="Sakkal Majalla"/>
          <w:sz w:val="32"/>
          <w:szCs w:val="32"/>
        </w:rPr>
      </w:pPr>
      <w:r>
        <w:rPr>
          <w:noProof/>
        </w:rPr>
        <mc:AlternateContent>
          <mc:Choice Requires="wpg">
            <w:drawing>
              <wp:inline distT="0" distB="0" distL="0" distR="0" wp14:anchorId="3B1E9BED" wp14:editId="3B791C6F">
                <wp:extent cx="5731510" cy="892175"/>
                <wp:effectExtent l="0" t="0" r="2540" b="22225"/>
                <wp:docPr id="20983739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63707399" name="مجموعة 47"/>
                        <wpg:cNvGrpSpPr>
                          <a:grpSpLocks/>
                        </wpg:cNvGrpSpPr>
                        <wpg:grpSpPr bwMode="auto">
                          <a:xfrm>
                            <a:off x="0" y="0"/>
                            <a:ext cx="57315" cy="8953"/>
                            <a:chOff x="0" y="0"/>
                            <a:chExt cx="58781" cy="9188"/>
                          </a:xfrm>
                        </wpg:grpSpPr>
                        <wpg:grpSp>
                          <wpg:cNvPr id="671612655" name="مجموعة 48"/>
                          <wpg:cNvGrpSpPr>
                            <a:grpSpLocks/>
                          </wpg:cNvGrpSpPr>
                          <wpg:grpSpPr bwMode="auto">
                            <a:xfrm>
                              <a:off x="0" y="0"/>
                              <a:ext cx="58781" cy="9188"/>
                              <a:chOff x="0" y="0"/>
                              <a:chExt cx="62403" cy="9190"/>
                            </a:xfrm>
                          </wpg:grpSpPr>
                          <wpg:grpSp>
                            <wpg:cNvPr id="179487191" name="مجموعة 49"/>
                            <wpg:cNvGrpSpPr>
                              <a:grpSpLocks/>
                            </wpg:cNvGrpSpPr>
                            <wpg:grpSpPr bwMode="auto">
                              <a:xfrm>
                                <a:off x="0" y="1692"/>
                                <a:ext cx="54330" cy="5806"/>
                                <a:chOff x="0" y="1692"/>
                                <a:chExt cx="54330" cy="5806"/>
                              </a:xfrm>
                            </wpg:grpSpPr>
                            <wps:wsp>
                              <wps:cNvPr id="996195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366494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832030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465773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التعاون أو الأنانية</w:t>
                                </w:r>
                              </w:p>
                            </w:txbxContent>
                          </wps:txbx>
                          <wps:bodyPr rot="0" vert="horz" wrap="square" lIns="91440" tIns="45720" rIns="91440" bIns="45720" anchor="t" anchorCtr="0" upright="1">
                            <a:spAutoFit/>
                          </wps:bodyPr>
                        </wps:wsp>
                      </wpg:grpSp>
                      <pic:pic xmlns:pic="http://schemas.openxmlformats.org/drawingml/2006/picture">
                        <pic:nvPicPr>
                          <pic:cNvPr id="83740340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B1E9BED" id="_x0000_s16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iAvCeQcAANI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6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">
                  <v:group id="مجموعة 48" o:spid="_x0000_s16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">
                    <v:group id="مجموعة 49" o:spid="_x0000_s16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">
                      <v:shape id="شكل حر 50" o:spid="_x0000_s16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" fillcolor="#a5a5a5 [2092]" stroked="f" strokeweight="1pt">
                        <v:stroke joinstyle="miter"/>
                      </v:roundrect>
                    </v:group>
                    <v:oval id="شكل بيضاوي 52" o:spid="_x0000_s16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" filled="f" strokecolor="#168489" strokeweight="1pt">
                      <v:stroke joinstyle="miter"/>
                    </v:oval>
                  </v:group>
                  <v:shape id="مربع نص 41" o:spid="_x0000_s166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" filled="f" stroked="f">
                    <v:textbox style="mso-fit-shape-to-text:t">
                      <w:txbxContent>
                        <w:p w14:paraId="1C256552" w14:textId="3398993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التعاون أو الأنانية</w:t>
                          </w:r>
                        </w:p>
                      </w:txbxContent>
                    </v:textbox>
                  </v:shape>
                </v:group>
                <v:shape id="صورة 54" o:spid="_x0000_s16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&#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الرغبة في العمل مع الفريق، أو التركيز على تحقيق الأهداف الشخصية دون مراعاة أهداف الفريق.</w:t>
      </w:r>
    </w:p>
    <w:p w:rsidR="000D578D" w:rsidRDefault="000D578D" w:rsidP="00AB5C58">
      <w:pPr>
        <w:rPr>
          <w:rFonts w:ascii="Sakkal Majalla" w:hAnsi="Sakkal Majalla"/>
          <w:sz w:val="32"/>
          <w:szCs w:val="32"/>
        </w:rPr>
      </w:pPr>
      <w:r>
        <w:rPr>
          <w:noProof/>
        </w:rPr>
        <mc:AlternateContent>
          <mc:Choice Requires="wpg">
            <w:drawing>
              <wp:inline distT="0" distB="0" distL="0" distR="0" wp14:anchorId="3C1CCA30" wp14:editId="6597BE99">
                <wp:extent cx="5731510" cy="892175"/>
                <wp:effectExtent l="0" t="0" r="2540" b="22225"/>
                <wp:docPr id="3283745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369577281" name="مجموعة 47"/>
                        <wpg:cNvGrpSpPr>
                          <a:grpSpLocks/>
                        </wpg:cNvGrpSpPr>
                        <wpg:grpSpPr bwMode="auto">
                          <a:xfrm>
                            <a:off x="0" y="0"/>
                            <a:ext cx="57315" cy="8953"/>
                            <a:chOff x="0" y="0"/>
                            <a:chExt cx="58781" cy="9188"/>
                          </a:xfrm>
                        </wpg:grpSpPr>
                        <wpg:grpSp>
                          <wpg:cNvPr id="18558573" name="مجموعة 48"/>
                          <wpg:cNvGrpSpPr>
                            <a:grpSpLocks/>
                          </wpg:cNvGrpSpPr>
                          <wpg:grpSpPr bwMode="auto">
                            <a:xfrm>
                              <a:off x="0" y="0"/>
                              <a:ext cx="58781" cy="9188"/>
                              <a:chOff x="0" y="0"/>
                              <a:chExt cx="62403" cy="9190"/>
                            </a:xfrm>
                          </wpg:grpSpPr>
                          <wpg:grpSp>
                            <wpg:cNvPr id="1161549178" name="مجموعة 49"/>
                            <wpg:cNvGrpSpPr>
                              <a:grpSpLocks/>
                            </wpg:cNvGrpSpPr>
                            <wpg:grpSpPr bwMode="auto">
                              <a:xfrm>
                                <a:off x="0" y="1692"/>
                                <a:ext cx="54330" cy="5806"/>
                                <a:chOff x="0" y="1692"/>
                                <a:chExt cx="54330" cy="5806"/>
                              </a:xfrm>
                            </wpg:grpSpPr>
                            <wps:wsp>
                              <wps:cNvPr id="21192223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2841434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624297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2315491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مقاومة التغيير</w:t>
                                </w:r>
                              </w:p>
                            </w:txbxContent>
                          </wps:txbx>
                          <wps:bodyPr rot="0" vert="horz" wrap="square" lIns="91440" tIns="45720" rIns="91440" bIns="45720" anchor="t" anchorCtr="0" upright="1">
                            <a:spAutoFit/>
                          </wps:bodyPr>
                        </wps:wsp>
                      </wpg:grpSp>
                      <pic:pic xmlns:pic="http://schemas.openxmlformats.org/drawingml/2006/picture">
                        <pic:nvPicPr>
                          <pic:cNvPr id="127238913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C1CCA30" id="_x0000_s16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FbdK7TdAAAABQEAAA8AAABkcnMvZG93&#10;bnJldi54bWxMj0FLw0AQhe+C/2EZwZvdTbXFxmxKKeqpCG0F6W2bnSah2dmQ3Sbpv3f0opcHw3u8&#10;9022HF0jeuxC7UlDMlEgkApvayo1fO7fHp5BhGjImsYTarhigGV+e5OZ1PqBttjvYim4hEJqNFQx&#10;tqmUoajQmTDxLRJ7J985E/nsSmk7M3C5a+RUqbl0piZeqEyL6wqL8+7iNLwPZlg9Jq/95nxaXw/7&#10;2cfXJkGt7+/G1QuIiGP8C8MPPqNDzkxHfyEbRKOBH4m/yt5CTecgjhx6Uj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">
                <v:group id="مجموعة 47" o:spid="_x0000_s1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">
                  <v:group id="مجموعة 48" o:spid="_x0000_s1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">
                    <v:group id="مجموعة 49" o:spid="_x0000_s1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">
                      <v:shape id="شكل حر 50" o:spid="_x0000_s1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" fillcolor="#a5a5a5 [2092]" stroked="f" strokeweight="1pt">
                        <v:stroke joinstyle="miter"/>
                      </v:roundrect>
                    </v:group>
                    <v:oval id="شكل بيضاوي 52" o:spid="_x0000_s1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" filled="f" strokecolor="#168489" strokeweight="1pt">
                      <v:stroke joinstyle="miter"/>
                    </v:oval>
                  </v:group>
                  <v:shape id="مربع نص 41" o:spid="_x0000_s167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" filled="f" stroked="f">
                    <v:textbox style="mso-fit-shape-to-text:t">
                      <w:txbxContent>
                        <w:p w14:paraId="44CE0FAF" w14:textId="27097DF0"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مقاومة </w:t>
                          </w:r>
                          <w:r w:rsidRPr="000D578D">
                            <w:rPr>
                              <w:rFonts w:eastAsia="Calibri" w:hAnsi="Adobe Arabic" w:cs="Adobe Arabic"/>
                              <w:b/>
                              <w:bCs/>
                              <w:color w:val="FFFFFF"/>
                              <w:kern w:val="24"/>
                              <w:sz w:val="36"/>
                              <w:szCs w:val="36"/>
                              <w:rtl/>
                              <w:lang w:bidi="ar-EG"/>
                            </w:rPr>
                            <w:t>التغيير</w:t>
                          </w:r>
                        </w:p>
                      </w:txbxContent>
                    </v:textbox>
                  </v:shape>
                </v:group>
                <v:shape id="صورة 54" o:spid="_x0000_s16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رفض التكيّف مع التغييرات في بيئة العمل، أو إظهار مقاومة لأي تعديلات في المهام أو العمليات.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067EEB04" wp14:editId="4FA1066B">
                <wp:extent cx="5731510" cy="892175"/>
                <wp:effectExtent l="0" t="0" r="2540" b="22225"/>
                <wp:docPr id="20090793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28407972" name="مجموعة 47"/>
                        <wpg:cNvGrpSpPr>
                          <a:grpSpLocks/>
                        </wpg:cNvGrpSpPr>
                        <wpg:grpSpPr bwMode="auto">
                          <a:xfrm>
                            <a:off x="0" y="0"/>
                            <a:ext cx="57315" cy="8953"/>
                            <a:chOff x="0" y="0"/>
                            <a:chExt cx="58781" cy="9188"/>
                          </a:xfrm>
                        </wpg:grpSpPr>
                        <wpg:grpSp>
                          <wpg:cNvPr id="3341993" name="مجموعة 48"/>
                          <wpg:cNvGrpSpPr>
                            <a:grpSpLocks/>
                          </wpg:cNvGrpSpPr>
                          <wpg:grpSpPr bwMode="auto">
                            <a:xfrm>
                              <a:off x="0" y="0"/>
                              <a:ext cx="58781" cy="9188"/>
                              <a:chOff x="0" y="0"/>
                              <a:chExt cx="62403" cy="9190"/>
                            </a:xfrm>
                          </wpg:grpSpPr>
                          <wpg:grpSp>
                            <wpg:cNvPr id="433926167" name="مجموعة 49"/>
                            <wpg:cNvGrpSpPr>
                              <a:grpSpLocks/>
                            </wpg:cNvGrpSpPr>
                            <wpg:grpSpPr bwMode="auto">
                              <a:xfrm>
                                <a:off x="0" y="1692"/>
                                <a:ext cx="54330" cy="5806"/>
                                <a:chOff x="0" y="1692"/>
                                <a:chExt cx="54330" cy="5806"/>
                              </a:xfrm>
                            </wpg:grpSpPr>
                            <wps:wsp>
                              <wps:cNvPr id="5208046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971262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668495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079483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التعامل بعدم احترام</w:t>
                                </w:r>
                              </w:p>
                            </w:txbxContent>
                          </wps:txbx>
                          <wps:bodyPr rot="0" vert="horz" wrap="square" lIns="91440" tIns="45720" rIns="91440" bIns="45720" anchor="t" anchorCtr="0" upright="1">
                            <a:spAutoFit/>
                          </wps:bodyPr>
                        </wps:wsp>
                      </wpg:grpSp>
                      <pic:pic xmlns:pic="http://schemas.openxmlformats.org/drawingml/2006/picture">
                        <pic:nvPicPr>
                          <pic:cNvPr id="132101142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67EEB04" id="_x0000_s16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F1qMYAH&#10;AADU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16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">
                  <v:group id="مجموعة 48" o:spid="_x0000_s16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">
                    <v:group id="مجموعة 49" o:spid="_x0000_s16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">
                      <v:shape id="شكل حر 50" o:spid="_x0000_s16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" fillcolor="#a5a5a5 [2092]" stroked="f" strokeweight="1pt">
                        <v:stroke joinstyle="miter"/>
                      </v:roundrect>
                    </v:group>
                    <v:oval id="شكل بيضاوي 52" o:spid="_x0000_s16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" filled="f" strokecolor="#168489" strokeweight="1pt">
                      <v:stroke joinstyle="miter"/>
                    </v:oval>
                  </v:group>
                  <v:shape id="مربع نص 41" o:spid="_x0000_s168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" filled="f" stroked="f">
                    <v:textbox style="mso-fit-shape-to-text:t">
                      <w:txbxContent>
                        <w:p w14:paraId="439ABEC8" w14:textId="6235E977"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التعامل </w:t>
                          </w:r>
                          <w:r w:rsidRPr="000D578D">
                            <w:rPr>
                              <w:rFonts w:eastAsia="Calibri" w:hAnsi="Adobe Arabic" w:cs="Adobe Arabic"/>
                              <w:b/>
                              <w:bCs/>
                              <w:color w:val="FFFFFF"/>
                              <w:kern w:val="24"/>
                              <w:sz w:val="36"/>
                              <w:szCs w:val="36"/>
                              <w:rtl/>
                              <w:lang w:bidi="ar-EG"/>
                            </w:rPr>
                            <w:t>بعدم احترام</w:t>
                          </w:r>
                        </w:p>
                      </w:txbxContent>
                    </v:textbox>
                  </v:shape>
                </v:group>
                <v:shape id="صورة 54" o:spid="_x0000_s16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استخدام لغة غير لائقة أو التحدث بطريقة غير محترمة مع الزملاء أو العملاء.</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413D5C39" wp14:editId="4F9467BD">
                <wp:extent cx="5731510" cy="892175"/>
                <wp:effectExtent l="0" t="0" r="2540" b="22225"/>
                <wp:docPr id="126750475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68425883" name="مجموعة 47"/>
                        <wpg:cNvGrpSpPr>
                          <a:grpSpLocks/>
                        </wpg:cNvGrpSpPr>
                        <wpg:grpSpPr bwMode="auto">
                          <a:xfrm>
                            <a:off x="0" y="0"/>
                            <a:ext cx="57315" cy="8953"/>
                            <a:chOff x="0" y="0"/>
                            <a:chExt cx="58781" cy="9188"/>
                          </a:xfrm>
                        </wpg:grpSpPr>
                        <wpg:grpSp>
                          <wpg:cNvPr id="1724296965" name="مجموعة 48"/>
                          <wpg:cNvGrpSpPr>
                            <a:grpSpLocks/>
                          </wpg:cNvGrpSpPr>
                          <wpg:grpSpPr bwMode="auto">
                            <a:xfrm>
                              <a:off x="0" y="0"/>
                              <a:ext cx="58781" cy="9188"/>
                              <a:chOff x="0" y="0"/>
                              <a:chExt cx="62403" cy="9190"/>
                            </a:xfrm>
                          </wpg:grpSpPr>
                          <wpg:grpSp>
                            <wpg:cNvPr id="1964165354" name="مجموعة 49"/>
                            <wpg:cNvGrpSpPr>
                              <a:grpSpLocks/>
                            </wpg:cNvGrpSpPr>
                            <wpg:grpSpPr bwMode="auto">
                              <a:xfrm>
                                <a:off x="0" y="1692"/>
                                <a:ext cx="54330" cy="5806"/>
                                <a:chOff x="0" y="1692"/>
                                <a:chExt cx="54330" cy="5806"/>
                              </a:xfrm>
                            </wpg:grpSpPr>
                            <wps:wsp>
                              <wps:cNvPr id="16628416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743234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3901011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8802093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إلقاء اللوم على الآخرين</w:t>
                                </w:r>
                              </w:p>
                            </w:txbxContent>
                          </wps:txbx>
                          <wps:bodyPr rot="0" vert="horz" wrap="square" lIns="91440" tIns="45720" rIns="91440" bIns="45720" anchor="t" anchorCtr="0" upright="1">
                            <a:spAutoFit/>
                          </wps:bodyPr>
                        </wps:wsp>
                      </wpg:grpSp>
                      <pic:pic xmlns:pic="http://schemas.openxmlformats.org/drawingml/2006/picture">
                        <pic:nvPicPr>
                          <pic:cNvPr id="46246235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13D5C39" id="_x0000_s16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kAs3&#10;ggcAANU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16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">
                  <v:group id="مجموعة 48" o:spid="_x0000_s16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">
                    <v:group id="مجموعة 49" o:spid="_x0000_s16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">
                      <v:shape id="شكل حر 50" o:spid="_x0000_s16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" fillcolor="#a5a5a5 [2092]" stroked="f" strokeweight="1pt">
                        <v:stroke joinstyle="miter"/>
                      </v:roundrect>
                    </v:group>
                    <v:oval id="شكل بيضاوي 52" o:spid="_x0000_s16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" filled="f" strokecolor="#168489" strokeweight="1pt">
                      <v:stroke joinstyle="miter"/>
                    </v:oval>
                  </v:group>
                  <v:shape id="مربع نص 41" o:spid="_x0000_s169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" filled="f" stroked="f">
                    <v:textbox style="mso-fit-shape-to-text:t">
                      <w:txbxContent>
                        <w:p w14:paraId="5B5918E7" w14:textId="79607F5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إلقاء </w:t>
                          </w:r>
                          <w:r w:rsidRPr="000D578D">
                            <w:rPr>
                              <w:rFonts w:eastAsia="Calibri" w:hAnsi="Adobe Arabic" w:cs="Adobe Arabic"/>
                              <w:b/>
                              <w:bCs/>
                              <w:color w:val="FFFFFF"/>
                              <w:kern w:val="24"/>
                              <w:sz w:val="36"/>
                              <w:szCs w:val="36"/>
                              <w:rtl/>
                              <w:lang w:bidi="ar-EG"/>
                            </w:rPr>
                            <w:t>اللوم على الآخرين</w:t>
                          </w:r>
                        </w:p>
                      </w:txbxContent>
                    </v:textbox>
                  </v:shape>
                </v:group>
                <v:shape id="صورة 54" o:spid="_x0000_s16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التهرب من المسؤولية عن الأخطاء أو المشاكل، وإلقاء اللوم على الزملاء أو العوامل الخارجية.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654942B0" wp14:editId="112E8AE0">
                <wp:extent cx="5731510" cy="892175"/>
                <wp:effectExtent l="0" t="0" r="2540" b="22225"/>
                <wp:docPr id="129563100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30083263" name="مجموعة 47"/>
                        <wpg:cNvGrpSpPr>
                          <a:grpSpLocks/>
                        </wpg:cNvGrpSpPr>
                        <wpg:grpSpPr bwMode="auto">
                          <a:xfrm>
                            <a:off x="0" y="0"/>
                            <a:ext cx="57315" cy="8953"/>
                            <a:chOff x="0" y="0"/>
                            <a:chExt cx="58781" cy="9188"/>
                          </a:xfrm>
                        </wpg:grpSpPr>
                        <wpg:grpSp>
                          <wpg:cNvPr id="749041069" name="مجموعة 48"/>
                          <wpg:cNvGrpSpPr>
                            <a:grpSpLocks/>
                          </wpg:cNvGrpSpPr>
                          <wpg:grpSpPr bwMode="auto">
                            <a:xfrm>
                              <a:off x="0" y="0"/>
                              <a:ext cx="58781" cy="9188"/>
                              <a:chOff x="0" y="0"/>
                              <a:chExt cx="62403" cy="9190"/>
                            </a:xfrm>
                          </wpg:grpSpPr>
                          <wpg:grpSp>
                            <wpg:cNvPr id="2070159096" name="مجموعة 49"/>
                            <wpg:cNvGrpSpPr>
                              <a:grpSpLocks/>
                            </wpg:cNvGrpSpPr>
                            <wpg:grpSpPr bwMode="auto">
                              <a:xfrm>
                                <a:off x="0" y="1692"/>
                                <a:ext cx="54330" cy="5806"/>
                                <a:chOff x="0" y="1692"/>
                                <a:chExt cx="54330" cy="5806"/>
                              </a:xfrm>
                            </wpg:grpSpPr>
                            <wps:wsp>
                              <wps:cNvPr id="146111976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7947945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77408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7935821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الإهمال في التفاصيل</w:t>
                                </w:r>
                              </w:p>
                            </w:txbxContent>
                          </wps:txbx>
                          <wps:bodyPr rot="0" vert="horz" wrap="square" lIns="91440" tIns="45720" rIns="91440" bIns="45720" anchor="t" anchorCtr="0" upright="1">
                            <a:spAutoFit/>
                          </wps:bodyPr>
                        </wps:wsp>
                      </wpg:grpSp>
                      <pic:pic xmlns:pic="http://schemas.openxmlformats.org/drawingml/2006/picture">
                        <pic:nvPicPr>
                          <pic:cNvPr id="873162487"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54942B0" id="_x0000_s16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aDkCfwcA&#10;ANc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6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">
                  <v:group id="مجموعة 48" o:spid="_x0000_s16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">
                    <v:group id="مجموعة 49" o:spid="_x0000_s16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">
                      <v:shape id="شكل حر 50" o:spid="_x0000_s16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" fillcolor="#a5a5a5 [2092]" stroked="f" strokeweight="1pt">
                        <v:stroke joinstyle="miter"/>
                      </v:roundrect>
                    </v:group>
                    <v:oval id="شكل بيضاوي 52" o:spid="_x0000_s16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" filled="f" strokecolor="#168489" strokeweight="1pt">
                      <v:stroke joinstyle="miter"/>
                    </v:oval>
                  </v:group>
                  <v:shape id="مربع نص 41" o:spid="_x0000_s169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" filled="f" stroked="f">
                    <v:textbox style="mso-fit-shape-to-text:t">
                      <w:txbxContent>
                        <w:p w14:paraId="15B0F703" w14:textId="6EEFDF02"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الإهمال </w:t>
                          </w:r>
                          <w:r w:rsidRPr="000D578D">
                            <w:rPr>
                              <w:rFonts w:eastAsia="Calibri" w:hAnsi="Adobe Arabic" w:cs="Adobe Arabic"/>
                              <w:b/>
                              <w:bCs/>
                              <w:color w:val="FFFFFF"/>
                              <w:kern w:val="24"/>
                              <w:sz w:val="36"/>
                              <w:szCs w:val="36"/>
                              <w:rtl/>
                              <w:lang w:bidi="ar-EG"/>
                            </w:rPr>
                            <w:t>في التفاصيل</w:t>
                          </w:r>
                        </w:p>
                      </w:txbxContent>
                    </v:textbox>
                  </v:shape>
                </v:group>
                <v:shape id="صورة 54" o:spid="_x0000_s17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تقديم عمل غير دقيق أو مليء بالأخطاء نتيجة عدم التركيز على التفاصيل أو عدم الاهتمام بالجودة.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5108B862" wp14:editId="7223D060">
                <wp:extent cx="5731510" cy="892175"/>
                <wp:effectExtent l="0" t="0" r="2540" b="22225"/>
                <wp:docPr id="17540847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74009040" name="مجموعة 47"/>
                        <wpg:cNvGrpSpPr>
                          <a:grpSpLocks/>
                        </wpg:cNvGrpSpPr>
                        <wpg:grpSpPr bwMode="auto">
                          <a:xfrm>
                            <a:off x="0" y="0"/>
                            <a:ext cx="57315" cy="8953"/>
                            <a:chOff x="0" y="0"/>
                            <a:chExt cx="58781" cy="9188"/>
                          </a:xfrm>
                        </wpg:grpSpPr>
                        <wpg:grpSp>
                          <wpg:cNvPr id="664735993" name="مجموعة 48"/>
                          <wpg:cNvGrpSpPr>
                            <a:grpSpLocks/>
                          </wpg:cNvGrpSpPr>
                          <wpg:grpSpPr bwMode="auto">
                            <a:xfrm>
                              <a:off x="0" y="0"/>
                              <a:ext cx="58781" cy="9188"/>
                              <a:chOff x="0" y="0"/>
                              <a:chExt cx="62403" cy="9190"/>
                            </a:xfrm>
                          </wpg:grpSpPr>
                          <wpg:grpSp>
                            <wpg:cNvPr id="2072288299" name="مجموعة 49"/>
                            <wpg:cNvGrpSpPr>
                              <a:grpSpLocks/>
                            </wpg:cNvGrpSpPr>
                            <wpg:grpSpPr bwMode="auto">
                              <a:xfrm>
                                <a:off x="0" y="1692"/>
                                <a:ext cx="54330" cy="5806"/>
                                <a:chOff x="0" y="1692"/>
                                <a:chExt cx="54330" cy="5806"/>
                              </a:xfrm>
                            </wpg:grpSpPr>
                            <wps:wsp>
                              <wps:cNvPr id="169964331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6435531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4454669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7493219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المبادرة</w:t>
                                </w:r>
                              </w:p>
                            </w:txbxContent>
                          </wps:txbx>
                          <wps:bodyPr rot="0" vert="horz" wrap="square" lIns="91440" tIns="45720" rIns="91440" bIns="45720" anchor="t" anchorCtr="0" upright="1">
                            <a:spAutoFit/>
                          </wps:bodyPr>
                        </wps:wsp>
                      </wpg:grpSp>
                      <pic:pic xmlns:pic="http://schemas.openxmlformats.org/drawingml/2006/picture">
                        <pic:nvPicPr>
                          <pic:cNvPr id="1160357787"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108B862" id="_x0000_s17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sMC6+HcHAADX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17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">
                  <v:group id="مجموعة 48" o:spid="_x0000_s17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">
                    <v:group id="مجموعة 49" o:spid="_x0000_s17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">
                      <v:shape id="شكل حر 50" o:spid="_x0000_s17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" fillcolor="#a5a5a5 [2092]" stroked="f" strokeweight="1pt">
                        <v:stroke joinstyle="miter"/>
                      </v:roundrect>
                    </v:group>
                    <v:oval id="شكل بيضاوي 52" o:spid="_x0000_s17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" filled="f" strokecolor="#168489" strokeweight="1pt">
                      <v:stroke joinstyle="miter"/>
                    </v:oval>
                  </v:group>
                  <v:shape id="مربع نص 41" o:spid="_x0000_s170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" filled="f" stroked="f">
                    <v:textbox style="mso-fit-shape-to-text:t">
                      <w:txbxContent>
                        <w:p w14:paraId="59F9FECC" w14:textId="4B6ECB38"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المبادرة</w:t>
                          </w:r>
                        </w:p>
                      </w:txbxContent>
                    </v:textbox>
                  </v:shape>
                </v:group>
                <v:shape id="صورة 54" o:spid="_x0000_s17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الانتظار الدائم للتوجيهات من المدير أو الزملاء، وعدم أخذ المبادرة لحل المشكلات أو تحسين العمل.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34EBD9F1" wp14:editId="6A74C955">
                <wp:extent cx="5731510" cy="892175"/>
                <wp:effectExtent l="0" t="0" r="2540" b="22225"/>
                <wp:docPr id="51337258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348799433" name="مجموعة 47"/>
                        <wpg:cNvGrpSpPr>
                          <a:grpSpLocks/>
                        </wpg:cNvGrpSpPr>
                        <wpg:grpSpPr bwMode="auto">
                          <a:xfrm>
                            <a:off x="0" y="0"/>
                            <a:ext cx="57315" cy="8953"/>
                            <a:chOff x="0" y="0"/>
                            <a:chExt cx="58781" cy="9188"/>
                          </a:xfrm>
                        </wpg:grpSpPr>
                        <wpg:grpSp>
                          <wpg:cNvPr id="403864875" name="مجموعة 48"/>
                          <wpg:cNvGrpSpPr>
                            <a:grpSpLocks/>
                          </wpg:cNvGrpSpPr>
                          <wpg:grpSpPr bwMode="auto">
                            <a:xfrm>
                              <a:off x="0" y="0"/>
                              <a:ext cx="58781" cy="9188"/>
                              <a:chOff x="0" y="0"/>
                              <a:chExt cx="62403" cy="9190"/>
                            </a:xfrm>
                          </wpg:grpSpPr>
                          <wpg:grpSp>
                            <wpg:cNvPr id="1454951283" name="مجموعة 49"/>
                            <wpg:cNvGrpSpPr>
                              <a:grpSpLocks/>
                            </wpg:cNvGrpSpPr>
                            <wpg:grpSpPr bwMode="auto">
                              <a:xfrm>
                                <a:off x="0" y="1692"/>
                                <a:ext cx="54330" cy="5806"/>
                                <a:chOff x="0" y="1692"/>
                                <a:chExt cx="54330" cy="5806"/>
                              </a:xfrm>
                            </wpg:grpSpPr>
                            <wps:wsp>
                              <wps:cNvPr id="117262374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775705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832909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3113058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الركود وعدم الرغبة في التعلم</w:t>
                                </w:r>
                              </w:p>
                            </w:txbxContent>
                          </wps:txbx>
                          <wps:bodyPr rot="0" vert="horz" wrap="square" lIns="91440" tIns="45720" rIns="91440" bIns="45720" anchor="t" anchorCtr="0" upright="1">
                            <a:spAutoFit/>
                          </wps:bodyPr>
                        </wps:wsp>
                      </wpg:grpSp>
                      <pic:pic xmlns:pic="http://schemas.openxmlformats.org/drawingml/2006/picture">
                        <pic:nvPicPr>
                          <pic:cNvPr id="112014476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EBD9F1" id="_x0000_s17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CpYAiR+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17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">
                  <v:group id="مجموعة 48" o:spid="_x0000_s17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">
                    <v:group id="مجموعة 49" o:spid="_x0000_s17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">
                      <v:shape id="شكل حر 50" o:spid="_x0000_s17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" fillcolor="#a5a5a5 [2092]" stroked="f" strokeweight="1pt">
                        <v:stroke joinstyle="miter"/>
                      </v:roundrect>
                    </v:group>
                    <v:oval id="شكل بيضاوي 52" o:spid="_x0000_s17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" filled="f" strokecolor="#168489" strokeweight="1pt">
                      <v:stroke joinstyle="miter"/>
                    </v:oval>
                  </v:group>
                  <v:shape id="مربع نص 41" o:spid="_x0000_s171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" filled="f" stroked="f">
                    <v:textbox style="mso-fit-shape-to-text:t">
                      <w:txbxContent>
                        <w:p w14:paraId="2FE1ACB9" w14:textId="620F7C5D"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الركود </w:t>
                          </w:r>
                          <w:r w:rsidRPr="000D578D">
                            <w:rPr>
                              <w:rFonts w:eastAsia="Calibri" w:hAnsi="Adobe Arabic" w:cs="Adobe Arabic"/>
                              <w:b/>
                              <w:bCs/>
                              <w:color w:val="FFFFFF"/>
                              <w:kern w:val="24"/>
                              <w:sz w:val="36"/>
                              <w:szCs w:val="36"/>
                              <w:rtl/>
                              <w:lang w:bidi="ar-EG"/>
                            </w:rPr>
                            <w:t>وعدم الرغبة في التعلم</w:t>
                          </w:r>
                        </w:p>
                      </w:txbxContent>
                    </v:textbox>
                  </v:shape>
                </v:group>
                <v:shape id="صورة 54" o:spid="_x0000_s17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عدم الرغبة في تطوير المهارات أو تعلم أشياء جديدة، والاعتماد على المهارات والمعرفة القديمة فقط.</w:t>
      </w:r>
    </w:p>
    <w:p w:rsidR="000D578D" w:rsidRDefault="000D578D" w:rsidP="00AB5C58">
      <w:pPr>
        <w:rPr>
          <w:rFonts w:ascii="Sakkal Majalla" w:hAnsi="Sakkal Majalla"/>
          <w:sz w:val="32"/>
          <w:szCs w:val="32"/>
        </w:rPr>
      </w:pPr>
      <w:r>
        <w:rPr>
          <w:noProof/>
        </w:rPr>
        <mc:AlternateContent>
          <mc:Choice Requires="wpg">
            <w:drawing>
              <wp:inline distT="0" distB="0" distL="0" distR="0" wp14:anchorId="6BAD318E" wp14:editId="1F4C24CF">
                <wp:extent cx="5731510" cy="892175"/>
                <wp:effectExtent l="0" t="0" r="2540" b="22225"/>
                <wp:docPr id="52199169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1592457" name="مجموعة 47"/>
                        <wpg:cNvGrpSpPr>
                          <a:grpSpLocks/>
                        </wpg:cNvGrpSpPr>
                        <wpg:grpSpPr bwMode="auto">
                          <a:xfrm>
                            <a:off x="0" y="0"/>
                            <a:ext cx="57315" cy="8953"/>
                            <a:chOff x="0" y="0"/>
                            <a:chExt cx="58781" cy="9188"/>
                          </a:xfrm>
                        </wpg:grpSpPr>
                        <wpg:grpSp>
                          <wpg:cNvPr id="64214668" name="مجموعة 48"/>
                          <wpg:cNvGrpSpPr>
                            <a:grpSpLocks/>
                          </wpg:cNvGrpSpPr>
                          <wpg:grpSpPr bwMode="auto">
                            <a:xfrm>
                              <a:off x="0" y="0"/>
                              <a:ext cx="58781" cy="9188"/>
                              <a:chOff x="0" y="0"/>
                              <a:chExt cx="62403" cy="9190"/>
                            </a:xfrm>
                          </wpg:grpSpPr>
                          <wpg:grpSp>
                            <wpg:cNvPr id="733947401" name="مجموعة 49"/>
                            <wpg:cNvGrpSpPr>
                              <a:grpSpLocks/>
                            </wpg:cNvGrpSpPr>
                            <wpg:grpSpPr bwMode="auto">
                              <a:xfrm>
                                <a:off x="0" y="1692"/>
                                <a:ext cx="54330" cy="5806"/>
                                <a:chOff x="0" y="1692"/>
                                <a:chExt cx="54330" cy="5806"/>
                              </a:xfrm>
                            </wpg:grpSpPr>
                            <wps:wsp>
                              <wps:cNvPr id="17469923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1697346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67456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4792424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عدم الالتزام بالأخلاقيات المهنية</w:t>
                                </w:r>
                              </w:p>
                            </w:txbxContent>
                          </wps:txbx>
                          <wps:bodyPr rot="0" vert="horz" wrap="square" lIns="91440" tIns="45720" rIns="91440" bIns="45720" anchor="t" anchorCtr="0" upright="1">
                            <a:spAutoFit/>
                          </wps:bodyPr>
                        </wps:wsp>
                      </wpg:grpSp>
                      <pic:pic xmlns:pic="http://schemas.openxmlformats.org/drawingml/2006/picture">
                        <pic:nvPicPr>
                          <pic:cNvPr id="152558504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BAD318E" id="_x0000_s17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9yGB&#10;BwAA0ho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17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">
                  <v:group id="مجموعة 48" o:spid="_x0000_s17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">
                    <v:group id="مجموعة 49" o:spid="_x0000_s17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">
                      <v:shape id="شكل حر 50" o:spid="_x0000_s17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" fillcolor="#a5a5a5 [2092]" stroked="f" strokeweight="1pt">
                        <v:stroke joinstyle="miter"/>
                      </v:roundrect>
                    </v:group>
                    <v:oval id="شكل بيضاوي 52" o:spid="_x0000_s17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" filled="f" strokecolor="#168489" strokeweight="1pt">
                      <v:stroke joinstyle="miter"/>
                    </v:oval>
                  </v:group>
                  <v:shape id="مربع نص 41" o:spid="_x0000_s172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" filled="f" stroked="f">
                    <v:textbox style="mso-fit-shape-to-text:t">
                      <w:txbxContent>
                        <w:p w14:paraId="58B600AC" w14:textId="12C9CCDB" w:rsidR="000D578D" w:rsidRPr="00C83C4F" w:rsidRDefault="000D578D" w:rsidP="000D578D">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عدم </w:t>
                          </w:r>
                          <w:r w:rsidRPr="000D578D">
                            <w:rPr>
                              <w:rFonts w:eastAsia="Calibri" w:hAnsi="Adobe Arabic" w:cs="Adobe Arabic"/>
                              <w:b/>
                              <w:bCs/>
                              <w:color w:val="FFFFFF"/>
                              <w:kern w:val="24"/>
                              <w:sz w:val="36"/>
                              <w:szCs w:val="36"/>
                              <w:rtl/>
                              <w:lang w:bidi="ar-EG"/>
                            </w:rPr>
                            <w:t>الالتزام بالأخلاقيات المهنية</w:t>
                          </w:r>
                        </w:p>
                      </w:txbxContent>
                    </v:textbox>
                  </v:shape>
                </v:group>
                <v:shape id="صورة 54" o:spid="_x0000_s17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التصرف بطريقة غير مهنية، مثل نشر الشائعات، التحدث بصورة سلبية عن الزملاء، أو عدم احترام قواعد وأخلاقيات العمل.</w:t>
      </w:r>
    </w:p>
    <w:tbl>
      <w:tblPr>
        <w:tblStyle w:val="TableGrid"/>
        <w:bidiVisual/>
        <w:tblW w:w="9251"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8"/>
        <w:gridCol w:w="7283"/>
      </w:tblGrid>
      <w:tr w:rsidR="003E3B8E" w:rsidRPr="00563DBD" w:rsidTr="001E5A35">
        <w:tc>
          <w:tcPr>
            <w:tcW w:w="1968" w:type="dxa"/>
            <w:tcBorders>
              <w:right w:val="single" w:sz="36" w:space="0" w:color="168489"/>
            </w:tcBorders>
            <w:shd w:val="clear" w:color="auto" w:fill="F2F2F2" w:themeFill="background1" w:themeFillShade="F2"/>
            <w:vAlign w:val="center"/>
          </w:tcPr>
          <w:p w:rsidR="003E3B8E" w:rsidRPr="008113E1" w:rsidRDefault="003E3B8E" w:rsidP="0053146B">
            <w:pPr>
              <w:pStyle w:val="a1"/>
              <w:pageBreakBefore/>
              <w:jc w:val="center"/>
              <w:rPr>
                <w:rtl/>
              </w:rPr>
            </w:pPr>
            <w:r w:rsidRPr="008113E1">
              <w:rPr>
                <w:noProof/>
                <w:rtl/>
              </w:rPr>
              <w:lastRenderedPageBreak/>
              <w:drawing>
                <wp:inline distT="0" distB="0" distL="0" distR="0" wp14:anchorId="7EF817C6" wp14:editId="0EB512AD">
                  <wp:extent cx="563984" cy="563914"/>
                  <wp:effectExtent l="0" t="0" r="7620" b="7620"/>
                  <wp:docPr id="963224903" name="Picture 963224903"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83" w:type="dxa"/>
            <w:vMerge w:val="restart"/>
            <w:tcBorders>
              <w:left w:val="single" w:sz="36" w:space="0" w:color="168489"/>
            </w:tcBorders>
            <w:shd w:val="clear" w:color="auto" w:fill="F2F2F2" w:themeFill="background1" w:themeFillShade="F2"/>
            <w:vAlign w:val="center"/>
          </w:tcPr>
          <w:p w:rsidR="003E3B8E" w:rsidRPr="00DC0C4F" w:rsidRDefault="003E3B8E" w:rsidP="003E3B8E">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كيف يمكن للمؤسسة تعزيز السلوكيات الإيجابية وتقليل السلوكيات السلبية؟</w:t>
            </w:r>
          </w:p>
        </w:tc>
      </w:tr>
      <w:tr w:rsidR="003E3B8E" w:rsidTr="001E5A35">
        <w:tc>
          <w:tcPr>
            <w:tcW w:w="1968" w:type="dxa"/>
            <w:tcBorders>
              <w:right w:val="single" w:sz="36" w:space="0" w:color="168489"/>
            </w:tcBorders>
            <w:shd w:val="clear" w:color="auto" w:fill="F2F2F2" w:themeFill="background1" w:themeFillShade="F2"/>
            <w:vAlign w:val="center"/>
          </w:tcPr>
          <w:p w:rsidR="003E3B8E" w:rsidRPr="008113E1" w:rsidRDefault="00B06506" w:rsidP="0053146B">
            <w:pPr>
              <w:jc w:val="center"/>
              <w:rPr>
                <w:rFonts w:ascii="Adobe Arabic" w:eastAsia="Times New Roman" w:hAnsi="Adobe Arabic" w:cs="Adobe Arabic"/>
                <w:b/>
                <w:bCs/>
                <w:color w:val="1E3D6A"/>
                <w:kern w:val="24"/>
                <w:sz w:val="40"/>
                <w:szCs w:val="40"/>
                <w:rtl/>
                <w:lang w:bidi="ar-SY"/>
              </w:rPr>
            </w:pPr>
            <w:hyperlink r:id="rId106" w:history="1">
              <w:r w:rsidR="003E3B8E" w:rsidRPr="00B06506">
                <w:rPr>
                  <w:rStyle w:val="Hyperlink"/>
                  <w:rFonts w:ascii="Adobe Arabic" w:eastAsia="Times New Roman" w:hAnsi="Adobe Arabic" w:cs="Adobe Arabic"/>
                  <w:b/>
                  <w:bCs/>
                  <w:kern w:val="24"/>
                  <w:sz w:val="44"/>
                  <w:szCs w:val="44"/>
                  <w:rtl/>
                  <w:lang w:bidi="ar-SY"/>
                </w:rPr>
                <w:t>تمرين</w:t>
              </w:r>
            </w:hyperlink>
          </w:p>
        </w:tc>
        <w:tc>
          <w:tcPr>
            <w:tcW w:w="7283" w:type="dxa"/>
            <w:vMerge/>
            <w:tcBorders>
              <w:left w:val="single" w:sz="36" w:space="0" w:color="168489"/>
            </w:tcBorders>
          </w:tcPr>
          <w:p w:rsidR="003E3B8E" w:rsidRDefault="003E3B8E" w:rsidP="0053146B">
            <w:pPr>
              <w:pStyle w:val="a1"/>
              <w:rPr>
                <w:rtl/>
              </w:rPr>
            </w:pPr>
          </w:p>
        </w:tc>
      </w:tr>
      <w:tr w:rsidR="003E3B8E" w:rsidRPr="00895D2F" w:rsidTr="001E5A35">
        <w:tc>
          <w:tcPr>
            <w:tcW w:w="9251" w:type="dxa"/>
            <w:gridSpan w:val="2"/>
          </w:tcPr>
          <w:p w:rsidR="003E3B8E" w:rsidRPr="000C553B" w:rsidRDefault="003E3B8E" w:rsidP="0053146B">
            <w:pPr>
              <w:jc w:val="right"/>
              <w:rPr>
                <w:rFonts w:ascii="Sakkal Majalla" w:hAnsi="Sakkal Majalla"/>
                <w:b/>
                <w:bCs/>
                <w:color w:val="C00000"/>
                <w:sz w:val="32"/>
                <w:szCs w:val="32"/>
                <w:rtl/>
              </w:rPr>
            </w:pPr>
          </w:p>
        </w:tc>
      </w:tr>
    </w:tbl>
    <w:p w:rsidR="003E3B8E" w:rsidRDefault="001E5A35" w:rsidP="001E5A35">
      <w:pPr>
        <w:ind w:left="-897"/>
        <w:rPr>
          <w:rFonts w:ascii="Sakkal Majalla" w:hAnsi="Sakkal Majalla"/>
          <w:sz w:val="32"/>
          <w:szCs w:val="32"/>
        </w:rPr>
      </w:pPr>
      <w:r>
        <w:rPr>
          <w:noProof/>
        </w:rPr>
        <mc:AlternateContent>
          <mc:Choice Requires="wps">
            <w:drawing>
              <wp:inline distT="0" distB="0" distL="0" distR="0" wp14:anchorId="0C0D62FC" wp14:editId="357599BA">
                <wp:extent cx="6772910" cy="6267450"/>
                <wp:effectExtent l="0" t="0" r="27940" b="19050"/>
                <wp:docPr id="152209265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6267450"/>
                        </a:xfrm>
                        <a:prstGeom prst="roundRect">
                          <a:avLst>
                            <a:gd name="adj" fmla="val 16667"/>
                          </a:avLst>
                        </a:prstGeom>
                        <a:solidFill>
                          <a:srgbClr val="EAF4E4"/>
                        </a:solidFill>
                        <a:ln w="12700">
                          <a:solidFill>
                            <a:schemeClr val="accent6"/>
                          </a:solidFill>
                          <a:miter lim="800000"/>
                          <a:headEnd/>
                          <a:tailEnd/>
                        </a:ln>
                      </wps:spPr>
                      <wps:txbx>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oundrect w14:anchorId="0C0D62FC" id="_x0000_s1728" style="width:533.3pt;height:49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" fillcolor="#eaf4e4" strokecolor="#70ad47 [3209]" strokeweight="1pt">
                <v:stroke joinstyle="miter"/>
                <v:textbox inset="0,3mm,0">
                  <w:txbxContent>
                    <w:p w14:paraId="41E7F00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9F106D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E9FC04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19FD50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BBC761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80A1BB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6D5A4B4"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D1C5ED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46F229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68ED57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09F410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88F198A"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4D3951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40BFBB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AC432D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3DFEF2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0E74F3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4D7B25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1E1DC5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0CEF7E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F09543F"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3F1F45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437866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12BB3E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4A144E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9DD8DFC"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39CF9C0" w14:textId="77777777" w:rsidR="001E5A35" w:rsidRDefault="001E5A35" w:rsidP="001E5A35">
                      <w:pPr>
                        <w:jc w:val="center"/>
                        <w:rPr>
                          <w:sz w:val="22"/>
                          <w:szCs w:val="28"/>
                          <w:rtl/>
                          <w:lang w:bidi="ar-SY"/>
                        </w:rPr>
                      </w:pPr>
                    </w:p>
                  </w:txbxContent>
                </v:textbox>
                <w10:anchorlock/>
              </v:roundrect>
            </w:pict>
          </mc:Fallback>
        </mc:AlternateContent>
      </w:r>
    </w:p>
    <w:p w:rsidR="00AB5C58" w:rsidRPr="00AB5C58" w:rsidRDefault="001E5A35" w:rsidP="001E5A35">
      <w:pPr>
        <w:jc w:val="center"/>
        <w:rPr>
          <w:rFonts w:ascii="Sakkal Majalla" w:hAnsi="Sakkal Majalla"/>
          <w:sz w:val="32"/>
          <w:szCs w:val="32"/>
          <w:rtl/>
        </w:rPr>
      </w:pPr>
      <w:r w:rsidRPr="00F131A0">
        <w:rPr>
          <w:noProof/>
        </w:rPr>
        <w:drawing>
          <wp:inline distT="0" distB="0" distL="0" distR="0" wp14:anchorId="54BD9DAC" wp14:editId="0956A0EF">
            <wp:extent cx="1140394" cy="1060892"/>
            <wp:effectExtent l="0" t="0" r="3175" b="6350"/>
            <wp:docPr id="2043469128" name="Picture 2043469128" descr="Text book with pencil isolated icon Royalty Free Vector">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A6465C8-AB79-4D97-B3FD-1659EA00373A}"/>
                        </a:ext>
                      </a:extLst>
                    </pic:cNvPr>
                    <pic:cNvPicPr>
                      <a:picLocks noChangeAspect="1" noChangeArrowheads="1"/>
                    </pic:cNvPicPr>
                  </pic:nvPicPr>
                  <pic:blipFill rotWithShape="1">
                    <a:blip r:embed="rId107" cstate="print">
                      <a:duotone>
                        <a:schemeClr val="accent3">
                          <a:shade val="45000"/>
                          <a:satMod val="135000"/>
                        </a:schemeClr>
                        <a:prstClr val="white"/>
                      </a:duotone>
                      <a:extLst>
                        <a:ext uri="{BEBA8EAE-BF5A-486C-A8C5-ECC9F3942E4B}">
                          <a14:imgProps xmlns:a14="http://schemas.microsoft.com/office/drawing/2010/main">
                            <a14:imgLayer r:embed="rId108">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bookmarkStart w:id="3" w:name="_Hlk170068303"/>
    <w:bookmarkStart w:id="4" w:name="_Hlk174799871"/>
    <w:bookmarkEnd w:id="3"/>
    <w:p w:rsidR="002C177E" w:rsidRDefault="002C177E" w:rsidP="002536E6">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3DC61843" wp14:editId="739DA0AC">
                <wp:extent cx="5633720" cy="593090"/>
                <wp:effectExtent l="0" t="0" r="0" b="635"/>
                <wp:docPr id="128862649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044383223"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54384400"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4863631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DC61843" id="_x0000_s172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C+iWgSBwMAAPsJAAAOAAAAAAAAAAAAAAAAAC4CAABkcnMvZTJvRG9jLnht&#10;bFBLAQItABQABgAIAAAAIQBNE2313QAAAAQBAAAPAAAAAAAAAAAAAAAAAGEFAABkcnMvZG93bnJl&#10;di54bWxQSwUGAAAAAAQABADzAAAAawYAAAAA&#10;">
                <v:rect id="Rectangle 2074265687" o:spid="_x0000_s173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" fillcolor="#f2f2f2 [3052]" stroked="f" strokeweight="1pt"/>
                <v:rect id="Rectangle 2074265688" o:spid="_x0000_s173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" fillcolor="#168489" stroked="f" strokeweight="1pt"/>
                <v:shape id="TextBox 7" o:spid="_x0000_s173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" filled="f" stroked="f">
                  <v:textbox>
                    <w:txbxContent>
                      <w:p w14:paraId="529A88C0" w14:textId="77777777"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bookmarkStart w:id="5" w:name="_Hlk172220237"/>
    <w:p w:rsidR="002C177E" w:rsidRPr="00A84A2A" w:rsidRDefault="00B06506" w:rsidP="002C177E">
      <w:pPr>
        <w:pStyle w:val="a2"/>
        <w:rPr>
          <w:color w:val="168489"/>
        </w:rPr>
      </w:pPr>
      <w:r>
        <w:rPr>
          <w:color w:val="168489"/>
          <w:rtl/>
        </w:rPr>
        <w:fldChar w:fldCharType="begin"/>
      </w:r>
      <w:r>
        <w:rPr>
          <w:color w:val="168489"/>
          <w:rtl/>
        </w:rPr>
        <w:instrText xml:space="preserve"> </w:instrText>
      </w:r>
      <w:r>
        <w:rPr>
          <w:color w:val="168489"/>
        </w:rPr>
        <w:instrText>HYPERLINK</w:instrText>
      </w:r>
      <w:r>
        <w:rPr>
          <w:color w:val="168489"/>
          <w:rtl/>
        </w:rPr>
        <w:instrText xml:space="preserve"> "</w:instrText>
      </w:r>
      <w:r>
        <w:rPr>
          <w:color w:val="168489"/>
        </w:rPr>
        <w:instrText>http://www.dawliatraining.com</w:instrText>
      </w:r>
      <w:r>
        <w:rPr>
          <w:color w:val="168489"/>
          <w:rtl/>
        </w:rPr>
        <w:instrText xml:space="preserve">/" </w:instrText>
      </w:r>
      <w:r>
        <w:rPr>
          <w:color w:val="168489"/>
          <w:rtl/>
        </w:rPr>
      </w:r>
      <w:r>
        <w:rPr>
          <w:color w:val="168489"/>
          <w:rtl/>
        </w:rPr>
        <w:fldChar w:fldCharType="separate"/>
      </w:r>
      <w:r w:rsidR="002C177E" w:rsidRPr="00B06506">
        <w:rPr>
          <w:rStyle w:val="Hyperlink"/>
          <w:rtl/>
        </w:rPr>
        <w:t>تم في هذه الجلسة مناقشة المواضيع والأفكار الآتية:</w:t>
      </w:r>
      <w:r>
        <w:rPr>
          <w:color w:val="168489"/>
          <w:rtl/>
        </w:rPr>
        <w:fldChar w:fldCharType="end"/>
      </w:r>
    </w:p>
    <w:bookmarkEnd w:id="5"/>
    <w:p w:rsidR="00AB5C58" w:rsidRPr="00AB5C58" w:rsidRDefault="00AB5C58"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تعريف السلوك الوظيفي.</w:t>
      </w:r>
    </w:p>
    <w:p w:rsidR="00AB5C58" w:rsidRPr="00AB5C58" w:rsidRDefault="00AB5C58"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أهمية السلوك الوظيفي.</w:t>
      </w:r>
    </w:p>
    <w:p w:rsidR="00AB5C58" w:rsidRPr="00AB5C58" w:rsidRDefault="00AB5C58"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كيف يعكس السلوك الوظيفي صورة المؤسسة؟</w:t>
      </w:r>
    </w:p>
    <w:p w:rsidR="00AB5C58" w:rsidRPr="00AB5C58" w:rsidRDefault="00AB5C58"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AB5C58">
        <w:rPr>
          <w:rFonts w:ascii="Sakkal Majalla" w:eastAsia="Times New Roman" w:hAnsi="Sakkal Majalla" w:cs="Sakkal Majalla"/>
          <w:kern w:val="2"/>
          <w:sz w:val="32"/>
          <w:szCs w:val="32"/>
          <w:rtl/>
        </w:rPr>
        <w:t>أمثلة لسلوكيات وظيفية إيجابية وسلبية.</w:t>
      </w:r>
    </w:p>
    <w:p w:rsidR="002C177E" w:rsidRDefault="002C177E" w:rsidP="002C177E">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0129DAA1" wp14:editId="3DB4F495">
            <wp:extent cx="1219200" cy="1219200"/>
            <wp:effectExtent l="0" t="0" r="0" b="0"/>
            <wp:docPr id="2074267471" name="Picture 2074267471" descr="Contrac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pic:cNvPr>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bookmarkEnd w:id="4"/>
    <w:p w:rsidR="00675E6B" w:rsidRPr="00675E6B" w:rsidRDefault="00675E6B" w:rsidP="00675E6B">
      <w:pPr>
        <w:rPr>
          <w:rFonts w:ascii="Sakkal Majalla" w:hAnsi="Sakkal Majalla"/>
          <w:sz w:val="34"/>
          <w:rtl/>
        </w:rPr>
        <w:sectPr w:rsidR="00675E6B" w:rsidRPr="00675E6B" w:rsidSect="00FA1FE9">
          <w:headerReference w:type="first" r:id="rId110"/>
          <w:footerReference w:type="first" r:id="rId111"/>
          <w:pgSz w:w="11906" w:h="16838" w:code="9"/>
          <w:pgMar w:top="1440" w:right="1440" w:bottom="1440" w:left="1440" w:header="113" w:footer="0" w:gutter="0"/>
          <w:pgNumType w:start="7"/>
          <w:cols w:space="720"/>
          <w:titlePg/>
          <w:docGrid w:linePitch="381"/>
        </w:sectPr>
      </w:pPr>
    </w:p>
    <w:tbl>
      <w:tblPr>
        <w:tblStyle w:val="TableGrid"/>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rsidTr="00F01FA2">
        <w:tc>
          <w:tcPr>
            <w:tcW w:w="5000" w:type="pct"/>
            <w:gridSpan w:val="3"/>
            <w:tcBorders>
              <w:left w:val="single" w:sz="4" w:space="0" w:color="168489"/>
              <w:right w:val="single" w:sz="4" w:space="0" w:color="168489"/>
            </w:tcBorders>
            <w:shd w:val="clear" w:color="auto" w:fill="F2F2F2" w:themeFill="background1" w:themeFillShade="F2"/>
          </w:tcPr>
          <w:p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rsidTr="00F01FA2">
        <w:tc>
          <w:tcPr>
            <w:tcW w:w="2612"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287E71FA" wp14:editId="15E74FA7">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6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rsidR="00F01FA2" w:rsidRDefault="00F01FA2" w:rsidP="00F01FA2">
            <w:pPr>
              <w:pStyle w:val="bold"/>
              <w:jc w:val="center"/>
              <w:rPr>
                <w:color w:val="168489"/>
                <w:sz w:val="40"/>
                <w:szCs w:val="40"/>
                <w:rtl/>
                <w:lang w:bidi="ar-EG"/>
              </w:rPr>
            </w:pPr>
            <w:r>
              <w:rPr>
                <w:noProof/>
              </w:rPr>
              <w:drawing>
                <wp:inline distT="0" distB="0" distL="0" distR="0" wp14:anchorId="65E76640" wp14:editId="794A8202">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61"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347E3CC7" wp14:editId="266F8AC2">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2"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rsidTr="00F01FA2">
        <w:tc>
          <w:tcPr>
            <w:tcW w:w="2612" w:type="pct"/>
            <w:tcBorders>
              <w:left w:val="single" w:sz="4" w:space="0" w:color="168489"/>
              <w:right w:val="single" w:sz="4" w:space="0" w:color="168489"/>
            </w:tcBorders>
            <w:vAlign w:val="center"/>
          </w:tcPr>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حقوق الموظف وواجباته.</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كيف يوازن الموظف بين حقوقه وواجباته؟</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كيفية خلق قنوات تواصل مفتوحة وفعّالة.</w:t>
            </w:r>
          </w:p>
          <w:p w:rsidR="00F01FA2"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التعامل مع النزاعات المحتملة بطريقة مهنية.</w:t>
            </w:r>
          </w:p>
        </w:tc>
        <w:tc>
          <w:tcPr>
            <w:tcW w:w="1809" w:type="pct"/>
            <w:tcBorders>
              <w:left w:val="single" w:sz="4" w:space="0" w:color="168489"/>
              <w:right w:val="single" w:sz="4" w:space="0" w:color="168489"/>
            </w:tcBorders>
            <w:vAlign w:val="center"/>
          </w:tcPr>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استخدام فيديوهات تدريبية.</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تطبيق العصف الذهني.</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محاكاة مواقف تدريبية.</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التوجيه والتدريب الشخصي.</w:t>
            </w:r>
          </w:p>
          <w:p w:rsidR="00AB5C58"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lang w:bidi="ar-EG"/>
              </w:rPr>
            </w:pPr>
            <w:r w:rsidRPr="00AB5C58">
              <w:rPr>
                <w:rFonts w:ascii="Adobe Arabic" w:eastAsia="Calibri" w:hAnsi="Adobe Arabic" w:cs="Adobe Arabic"/>
                <w:color w:val="0D0D0D" w:themeColor="text1" w:themeTint="F2"/>
                <w:sz w:val="28"/>
                <w:szCs w:val="28"/>
                <w:rtl/>
                <w:lang w:bidi="ar-EG"/>
              </w:rPr>
              <w:t>تنظيم نقاشات جماعية.</w:t>
            </w:r>
          </w:p>
          <w:p w:rsidR="00F01FA2" w:rsidRPr="00AB5C58" w:rsidRDefault="00AB5C58" w:rsidP="00AB5C58">
            <w:pPr>
              <w:pStyle w:val="ListParagraph"/>
              <w:numPr>
                <w:ilvl w:val="0"/>
                <w:numId w:val="3"/>
              </w:numPr>
              <w:spacing w:after="0" w:line="276" w:lineRule="auto"/>
              <w:jc w:val="lowKashida"/>
              <w:rPr>
                <w:rFonts w:ascii="Adobe Arabic" w:eastAsia="Calibri" w:hAnsi="Adobe Arabic" w:cs="Adobe Arabic"/>
                <w:color w:val="0D0D0D" w:themeColor="text1" w:themeTint="F2"/>
                <w:sz w:val="28"/>
                <w:szCs w:val="28"/>
                <w:rtl/>
                <w:lang w:bidi="ar-EG"/>
              </w:rPr>
            </w:pPr>
            <w:r w:rsidRPr="00AB5C58">
              <w:rPr>
                <w:rFonts w:ascii="Adobe Arabic" w:eastAsia="Calibri" w:hAnsi="Adobe Arabic" w:cs="Adobe Arabic"/>
                <w:color w:val="0D0D0D" w:themeColor="text1" w:themeTint="F2"/>
                <w:sz w:val="28"/>
                <w:szCs w:val="28"/>
                <w:rtl/>
                <w:lang w:bidi="ar-EG"/>
              </w:rPr>
              <w:t>تنفيذ أنشطة تعاونيّة.</w:t>
            </w:r>
          </w:p>
        </w:tc>
        <w:tc>
          <w:tcPr>
            <w:tcW w:w="579" w:type="pct"/>
            <w:tcBorders>
              <w:left w:val="single" w:sz="4" w:space="0" w:color="168489"/>
              <w:right w:val="single" w:sz="4" w:space="0" w:color="168489"/>
            </w:tcBorders>
            <w:vAlign w:val="center"/>
          </w:tcPr>
          <w:p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3376" behindDoc="0" locked="0" layoutInCell="1" allowOverlap="1" wp14:anchorId="7FCB6DAD" wp14:editId="675B61FA">
                <wp:simplePos x="0" y="0"/>
                <wp:positionH relativeFrom="column">
                  <wp:posOffset>45720</wp:posOffset>
                </wp:positionH>
                <wp:positionV relativeFrom="paragraph">
                  <wp:posOffset>-464820</wp:posOffset>
                </wp:positionV>
                <wp:extent cx="6429374" cy="6918960"/>
                <wp:effectExtent l="0" t="0" r="0" b="0"/>
                <wp:wrapNone/>
                <wp:docPr id="175" name="Group 175"/>
                <wp:cNvGraphicFramePr/>
                <a:graphic xmlns:a="http://schemas.openxmlformats.org/drawingml/2006/main">
                  <a:graphicData uri="http://schemas.microsoft.com/office/word/2010/wordprocessingGroup">
                    <wpg:wgp>
                      <wpg:cNvGrpSpPr/>
                      <wpg:grpSpPr>
                        <a:xfrm>
                          <a:off x="0" y="0"/>
                          <a:ext cx="6429374" cy="6918960"/>
                          <a:chOff x="-76200" y="0"/>
                          <a:chExt cx="6429374" cy="6918960"/>
                        </a:xfrm>
                      </wpg:grpSpPr>
                      <wpg:grpSp>
                        <wpg:cNvPr id="176" name="Group 176"/>
                        <wpg:cNvGrpSpPr/>
                        <wpg:grpSpPr>
                          <a:xfrm>
                            <a:off x="-76200" y="2571750"/>
                            <a:ext cx="5631609" cy="4347210"/>
                            <a:chOff x="-238130" y="0"/>
                            <a:chExt cx="5631684" cy="4347519"/>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5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rsidR="00F01FA2" w:rsidRPr="00BC6FB1" w:rsidRDefault="00B06506" w:rsidP="00B06506">
                                  <w:pPr>
                                    <w:jc w:val="center"/>
                                    <w:rPr>
                                      <w:rFonts w:ascii="Adobe Arabic" w:eastAsia="GE Dinar One" w:hAnsi="Adobe Arabic" w:cs="Adobe Arabic"/>
                                      <w:b/>
                                      <w:bCs/>
                                      <w:color w:val="000000"/>
                                      <w:kern w:val="24"/>
                                      <w:sz w:val="44"/>
                                      <w:szCs w:val="44"/>
                                      <w:lang w:bidi="ar-SY"/>
                                    </w:rPr>
                                  </w:pPr>
                                  <w:hyperlink r:id="rId112" w:history="1">
                                    <w:r w:rsidR="00F01FA2" w:rsidRPr="00B0650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rsidR="00F01FA2" w:rsidRPr="00BC6FB1" w:rsidRDefault="00B06506" w:rsidP="00B06506">
                                  <w:pPr>
                                    <w:jc w:val="center"/>
                                    <w:rPr>
                                      <w:rFonts w:ascii="Adobe Arabic" w:eastAsia="GE Dinar One" w:hAnsi="Adobe Arabic" w:cs="Adobe Arabic"/>
                                      <w:b/>
                                      <w:bCs/>
                                      <w:color w:val="000000"/>
                                      <w:kern w:val="24"/>
                                      <w:sz w:val="44"/>
                                      <w:szCs w:val="44"/>
                                      <w:lang w:bidi="ar-SY"/>
                                    </w:rPr>
                                  </w:pPr>
                                  <w:hyperlink r:id="rId113" w:history="1">
                                    <w:r w:rsidR="00F01FA2" w:rsidRPr="00B0650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53"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641763" y="771793"/>
                              <a:ext cx="2751791" cy="3011806"/>
                            </a:xfrm>
                            <a:prstGeom prst="rect">
                              <a:avLst/>
                            </a:prstGeom>
                            <a:noFill/>
                            <a:ln w="6350">
                              <a:noFill/>
                            </a:ln>
                          </wps:spPr>
                          <wps:txbx>
                            <w:txbxContent>
                              <w:p w:rsidR="00AB5C58" w:rsidRPr="00AB5C58" w:rsidRDefault="00AB5C58" w:rsidP="00AB5C58">
                                <w:pPr>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عند الانتهاء من تنفيذ أنشطة هذه الجلسة التدريبية، سيتمكّن المشاركون من:</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تقديم لمحة عامة عن 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مناقشة كيفية تحقيق التوازن بين حقوق وواجبات الموظف.</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توضيح 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تحديد أبرز الأساليب للتعامل مع النزاعات المحتملة بطريقة مهنية.</w:t>
                                </w:r>
                              </w:p>
                              <w:p w:rsidR="00F01FA2" w:rsidRPr="00AB5C58" w:rsidRDefault="00F01FA2" w:rsidP="00AB5C58">
                                <w:pPr>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38130" y="706972"/>
                              <a:ext cx="2493442" cy="3640547"/>
                            </a:xfrm>
                            <a:prstGeom prst="rect">
                              <a:avLst/>
                            </a:prstGeom>
                            <a:noFill/>
                            <a:ln w="6350">
                              <a:noFill/>
                            </a:ln>
                          </wps:spPr>
                          <wps:txbx>
                            <w:txbxContent>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مشاهدة فيديو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 يوازن الموظف بين حقوقه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نشاط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التعامل مع النزاعات المحتملة بطريقة مهنية.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تمرين.</w:t>
                                </w:r>
                              </w:p>
                              <w:p w:rsidR="00F01FA2"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الخاتمة.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353174" cy="2054088"/>
                            <a:chOff x="0" y="0"/>
                            <a:chExt cx="6353174" cy="2054088"/>
                          </a:xfrm>
                        </wpg:grpSpPr>
                        <pic:pic xmlns:pic="http://schemas.openxmlformats.org/drawingml/2006/picture">
                          <pic:nvPicPr>
                            <pic:cNvPr id="1451488582" name="Picture 1451488582" descr="Calendar "/>
                            <pic:cNvPicPr>
                              <a:picLocks noChangeAspect="1"/>
                            </pic:cNvPicPr>
                          </pic:nvPicPr>
                          <pic:blipFill>
                            <a:blip r:embed="rId54"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69" y="1072378"/>
                              <a:ext cx="1132205" cy="981710"/>
                            </a:xfrm>
                            <a:prstGeom prst="rect">
                              <a:avLst/>
                            </a:prstGeom>
                            <a:noFill/>
                          </wps:spPr>
                          <wps:txbx>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620" y="19867"/>
                              <a:ext cx="2430145" cy="536575"/>
                            </a:xfrm>
                            <a:prstGeom prst="rect">
                              <a:avLst/>
                            </a:prstGeom>
                            <a:noFill/>
                          </wps:spPr>
                          <wps:txbx>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072306"/>
                              <a:ext cx="4566920" cy="981610"/>
                            </a:xfrm>
                            <a:prstGeom prst="rect">
                              <a:avLst/>
                            </a:prstGeom>
                            <a:noFill/>
                          </wps:spPr>
                          <wps:txbx>
                            <w:txbxContent>
                              <w:p w:rsidR="00F01FA2" w:rsidRPr="00F01FA2" w:rsidRDefault="00AB5C58" w:rsidP="00B06506">
                                <w:pPr>
                                  <w:jc w:val="center"/>
                                  <w:rPr>
                                    <w:rFonts w:ascii="Adobe Arabic" w:eastAsia="GE Dinar One" w:hAnsi="Adobe Arabic" w:cs="Adobe Arabic"/>
                                    <w:b/>
                                    <w:bCs/>
                                    <w:kern w:val="24"/>
                                    <w:sz w:val="56"/>
                                    <w:szCs w:val="56"/>
                                    <w:lang w:bidi="ar-SY"/>
                                  </w:rPr>
                                </w:pPr>
                                <w:r w:rsidRPr="00AB5C58">
                                  <w:rPr>
                                    <w:rFonts w:ascii="Adobe Arabic" w:eastAsia="GE Dinar One" w:hAnsi="Adobe Arabic" w:cs="Adobe Arabic"/>
                                    <w:b/>
                                    <w:bCs/>
                                    <w:kern w:val="24"/>
                                    <w:sz w:val="56"/>
                                    <w:szCs w:val="56"/>
                                    <w:rtl/>
                                    <w:lang w:bidi="ar-SY"/>
                                  </w:rPr>
                                  <w:t>التوازن بين الحقوق والواجبات</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id="Group 175" o:spid="_x0000_s1733" style="position:absolute;left:0;text-align:left;margin-left:3.6pt;margin-top:-36.6pt;width:506.25pt;height:544.8pt;z-index:252773376;mso-position-horizontal-relative:text;mso-position-vertical-relative:text;mso-width-relative:margin;mso-height-relative:margin" coordorigin="-762" coordsize="64293,69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">
                <v:group id="Group 176" o:spid="_x0000_s1734" style="position:absolute;left:-762;top:25717;width:56316;height:43472" coordorigin="-2381" coordsize="56316,434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v:group id="Group 25" o:spid="_x0000_s1735" style="position:absolute;left:31303;width:22620;height:5155" coordorigin="38499" coordsize="22620,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group id="Group 185" o:spid="_x0000_s1736" style="position:absolute;left:56062;width:5057;height:5155" coordorigin="56062" coordsize="5057,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v:oval id="Oval 186" o:spid="_x0000_s1737" style="position:absolute;left:56062;width:5057;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l7ecAA&#10;AADcAAAADwAAAGRycy9kb3ducmV2LnhtbERPTYvCMBC9C/sfwix403R1EalGWQRRRA9a8Tw0Y1ts&#10;JiWJtf57syB4m8f7nPmyM7VoyfnKsoKfYQKCOLe64kLBOVsPpiB8QNZYWyYFT/KwXHz15phq++Aj&#10;tadQiBjCPkUFZQhNKqXPSzLoh7YhjtzVOoMhQldI7fARw00tR0kykQYrjg0lNrQqKb+d7kbB3oyz&#10;S/vrNs/mvL/cds4c1tlIqf539zcDEagLH/HbvdVx/nQC/8/EC+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wl7ecAAAADcAAAADwAAAAAAAAAAAAAAAACYAgAAZHJzL2Rvd25y&#10;ZXYueG1sUEsFBgAAAAAEAAQA9QAAAIUDAAAAAA==&#10;" fillcolor="#168489" stroked="f" strokeweight="1pt">
                        <v:fill opacity="49087f"/>
                        <v:stroke joinstyle="miter"/>
                      </v:oval>
                      <v:shape id="Picture 187" o:spid="_x0000_s1738" type="#_x0000_t75" alt="Target " style="position:absolute;left:56923;top:814;width:3526;height: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EZlPCAAAA3AAAAA8AAABkcnMvZG93bnJldi54bWxET01rAjEQvRf6H8IIvdWsUqysRhGh4EEQ&#10;t3vxNmzG3dXNZNnEmPbXG6HQ2zze5yzX0XQi0OBaywom4wwEcWV1y7WC8vvrfQ7CeWSNnWVS8EMO&#10;1qvXlyXm2t75SKHwtUgh7HJU0Hjf51K6qiGDbmx74sSd7WDQJzjUUg94T+Gmk9Msm0mDLaeGBnva&#10;NlRdi5tRcAhYuqz40Nu4P8XNMVymYf+r1NsobhYgPEX/L/5z73SaP/+E5zPpAr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hGZTwgAAANwAAAAPAAAAAAAAAAAAAAAAAJ8C&#10;AABkcnMvZG93bnJldi54bWxQSwUGAAAAAAQABAD3AAAAjgMAAAAA&#10;">
                        <v:imagedata r:id="rId55" o:title="Target " gain="19661f" blacklevel="22938f"/>
                      </v:shape>
                    </v:group>
                    <v:shape id="TextBox 34" o:spid="_x0000_s1739" type="#_x0000_t202" style="position:absolute;left:38499;top:699;width:17551;height:4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9pcMA&#10;AADcAAAADwAAAGRycy9kb3ducmV2LnhtbESPQWvDMAyF74P9B6PBbqvTQUdJ65bSrdDDLuvSu4jV&#10;ODSWQ6w16b+fDoPdJN7Te5/W2yl25kZDbhM7mM8KMMR18i03Dqrvw8sSTBZkj11icnCnDNvN48Ma&#10;S59G/qLbSRqjIZxLdBBE+tLaXAeKmGepJ1btkoaIouvQWD/gqOGxs69F8WY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G9pcMAAADcAAAADwAAAAAAAAAAAAAAAACYAgAAZHJzL2Rv&#10;d25yZXYueG1sUEsFBgAAAAAEAAQA9QAAAIgDAAAAAA==&#10;" filled="f" stroked="f">
                      <v:textbox style="mso-fit-shape-to-text:t">
                        <w:txbxContent>
                          <w:p w:rsidR="00F01FA2" w:rsidRPr="00BC6FB1" w:rsidRDefault="00B06506" w:rsidP="00B06506">
                            <w:pPr>
                              <w:jc w:val="center"/>
                              <w:rPr>
                                <w:rFonts w:ascii="Adobe Arabic" w:eastAsia="GE Dinar One" w:hAnsi="Adobe Arabic" w:cs="Adobe Arabic"/>
                                <w:b/>
                                <w:bCs/>
                                <w:color w:val="000000"/>
                                <w:kern w:val="24"/>
                                <w:sz w:val="44"/>
                                <w:szCs w:val="44"/>
                                <w:lang w:bidi="ar-SY"/>
                              </w:rPr>
                            </w:pPr>
                            <w:hyperlink r:id="rId114" w:history="1">
                              <w:r w:rsidR="00F01FA2" w:rsidRPr="00B0650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740" style="position:absolute;top:99;width:22612;height:5150" coordorigin="" coordsize="22615,51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oval id="Oval 1451488576" o:spid="_x0000_s1741" style="position:absolute;left:17557;width:5058;height:51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ygx8cA&#10;AADjAAAADwAAAGRycy9kb3ducmV2LnhtbERPX2vCMBB/H+w7hBP2NlNddaUzyhjIxtAHrfh8NGdb&#10;bC4lyWr99osg+Hi//7dYDaYVPTnfWFYwGScgiEurG64UHIr1awbCB2SNrWVScCUPq+Xz0wJzbS+8&#10;o34fKhFD2OeooA6hy6X0ZU0G/dh2xJE7WWcwxNNVUju8xHDTymmSzKXBhmNDjR191VSe939Gwca8&#10;Fcc+dd/X7rA5nn+d2a6LqVIvo+HzA0SgITzEd/ePjvPT2STNstn7HG4/RQDk8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soMfHAAAA4wAAAA8AAAAAAAAAAAAAAAAAmAIAAGRy&#10;cy9kb3ducmV2LnhtbFBLBQYAAAAABAAEAPUAAACMAwAAAAA=&#10;" fillcolor="#168489" stroked="f" strokeweight="1pt">
                      <v:fill opacity="49087f"/>
                      <v:stroke joinstyle="miter"/>
                    </v:oval>
                    <v:shape id="TextBox 34" o:spid="_x0000_s1742" type="#_x0000_t202" style="position:absolute;top:699;width:17560;height:44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vQIcYA&#10;AADjAAAADwAAAGRycy9kb3ducmV2LnhtbERPS0vDQBC+C/6HZQRvdhNpbIjdluIDevBiG+9DdpoN&#10;zc6G7Nik/94VBI/zvWe9nX2vLjTGLrCBfJGBIm6C7bg1UB/fH0pQUZAt9oHJwJUibDe3N2usbJj4&#10;ky4HaVUK4VihAScyVFrHxpHHuAgDceJOYfQo6RxbbUecUrjv9WOWPWmPHacGhwO9OGrOh29vQMTu&#10;8mv95uP+a/54nVzWFFgbc383755BCc3yL/5z722avyzyZVkWqxX8/pQA0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vQIcYAAADjAAAADwAAAAAAAAAAAAAAAACYAgAAZHJz&#10;L2Rvd25yZXYueG1sUEsFBgAAAAAEAAQA9QAAAIsDAAAAAA==&#10;" filled="f" stroked="f">
                      <v:textbox style="mso-fit-shape-to-text:t">
                        <w:txbxContent>
                          <w:p w:rsidR="00F01FA2" w:rsidRPr="00BC6FB1" w:rsidRDefault="00B06506" w:rsidP="00B06506">
                            <w:pPr>
                              <w:jc w:val="center"/>
                              <w:rPr>
                                <w:rFonts w:ascii="Adobe Arabic" w:eastAsia="GE Dinar One" w:hAnsi="Adobe Arabic" w:cs="Adobe Arabic"/>
                                <w:b/>
                                <w:bCs/>
                                <w:color w:val="000000"/>
                                <w:kern w:val="24"/>
                                <w:sz w:val="44"/>
                                <w:szCs w:val="44"/>
                                <w:lang w:bidi="ar-SY"/>
                              </w:rPr>
                            </w:pPr>
                            <w:hyperlink r:id="rId115" w:history="1">
                              <w:r w:rsidR="00F01FA2" w:rsidRPr="00B0650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743" type="#_x0000_t75" alt="Note " style="position:absolute;left:18323;top:639;width:3816;height:3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">
                      <v:imagedata r:id="rId58" o:title="Note " gain="19661f" blacklevel="22938f"/>
                    </v:shape>
                  </v:group>
                  <v:shape id="Text Box 1451488579" o:spid="_x0000_s1744" type="#_x0000_t202" style="position:absolute;left:26417;top:7717;width:27518;height:30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MMr8oA&#10;AADjAAAADwAAAGRycy9kb3ducmV2LnhtbERPzWrCQBC+C77DMgVvulFMTVNXkYC0lPZg9NLbNDsm&#10;odnZmF019endQqHH+f5nue5NIy7UudqygukkAkFcWF1zqeCw344TEM4ja2wsk4IfcrBeDQdLTLW9&#10;8o4uuS9FCGGXooLK+zaV0hUVGXQT2xIH7mg7gz6cXSl1h9cQbho5i6JHabDm0FBhS1lFxXd+Ngre&#10;su0H7r5mJrk12cv7cdOeDp+xUqOHfvMMwlPv/8V/7lcd5s/j6TxJ4sUT/P4UAJCrO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BjDK/KAAAA4wAAAA8AAAAAAAAAAAAAAAAAmAIA&#10;AGRycy9kb3ducmV2LnhtbFBLBQYAAAAABAAEAPUAAACPAwAAAAA=&#10;" filled="f" stroked="f" strokeweight=".5pt">
                    <v:textbox>
                      <w:txbxContent>
                        <w:p w:rsidR="00AB5C58" w:rsidRPr="00AB5C58" w:rsidRDefault="00AB5C58" w:rsidP="00AB5C58">
                          <w:pPr>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عند الانتهاء من تنفيذ أنشطة هذه الجلسة التدريبية، سيتمكّن المشاركون من:</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تقديم لمحة عامة عن 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مناقشة كيفية تحقيق التوازن بين حقوق وواجبات الموظف.</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توضيح 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تحديد أبرز الأساليب للتعامل مع النزاعات المحتملة بطريقة مهنية.</w:t>
                          </w:r>
                        </w:p>
                        <w:p w:rsidR="00F01FA2" w:rsidRPr="00AB5C58" w:rsidRDefault="00F01FA2" w:rsidP="00AB5C58">
                          <w:pPr>
                            <w:rPr>
                              <w:rFonts w:ascii="Adobe Arabic" w:eastAsia="GE Dinar One" w:hAnsi="Adobe Arabic" w:cs="Adobe Arabic"/>
                              <w:color w:val="000000"/>
                              <w:kern w:val="24"/>
                              <w:sz w:val="32"/>
                              <w:szCs w:val="32"/>
                              <w:lang w:bidi="ar-SY"/>
                            </w:rPr>
                          </w:pPr>
                        </w:p>
                      </w:txbxContent>
                    </v:textbox>
                  </v:shape>
                  <v:shape id="Text Box 1451488580" o:spid="_x0000_s1745" type="#_x0000_t202" style="position:absolute;left:-2381;top:7069;width:24934;height:36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VFcwA&#10;AADjAAAADwAAAGRycy9kb3ducmV2LnhtbESPQU/DMAyF70j8h8iTuLF004qismyaKk0gBIeNXbiZ&#10;xmurNU5pwlb49fiAtKPt5/fet1yPvlNnGmIb2MJsmoEiroJrubZweN/eG1AxITvsApOFH4qwXt3e&#10;LLFw4cI7Ou9TrcSEY4EWmpT6QutYNeQxTkNPLLdjGDwmGYdauwEvYu47Pc+yB+2xZUlosKeyoeq0&#10;//YWXsrtG+4+5978duXT63HTfx0+cmvvJuPmEVSiMV3F/9/PTuov8tnCmNwIhTDJAvTq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hIzVFcwAAADjAAAADwAAAAAAAAAAAAAAAACY&#10;AgAAZHJzL2Rvd25yZXYueG1sUEsFBgAAAAAEAAQA9QAAAJEDAAAAAA==&#10;" filled="f" stroked="f" strokeweight=".5pt">
                    <v:textbox>
                      <w:txbxContent>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مشاهدة فيديو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حقوق الموظف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 يوازن الموظف بين حقوقه وواجباته؟</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نشاط تدريبي.</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كيفية خلق قنوات تواصل مفتوحة وفعّالة.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التعامل مع النزاعات المحتملة بطريقة مهنية.</w:t>
                          </w:r>
                        </w:p>
                        <w:p w:rsidR="00AB5C58"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rtl/>
                              <w:lang w:bidi="ar-SY"/>
                            </w:rPr>
                          </w:pPr>
                          <w:r w:rsidRPr="00AB5C58">
                            <w:rPr>
                              <w:rFonts w:ascii="Adobe Arabic" w:eastAsia="GE Dinar One" w:hAnsi="Adobe Arabic" w:cs="Adobe Arabic"/>
                              <w:color w:val="000000"/>
                              <w:kern w:val="24"/>
                              <w:sz w:val="32"/>
                              <w:szCs w:val="32"/>
                              <w:rtl/>
                              <w:lang w:bidi="ar-SY"/>
                            </w:rPr>
                            <w:t>تمرين.</w:t>
                          </w:r>
                        </w:p>
                        <w:p w:rsidR="00F01FA2" w:rsidRPr="00AB5C58" w:rsidRDefault="00AB5C58" w:rsidP="00AB5C58">
                          <w:pPr>
                            <w:pStyle w:val="ListParagraph"/>
                            <w:numPr>
                              <w:ilvl w:val="0"/>
                              <w:numId w:val="2"/>
                            </w:numPr>
                            <w:spacing w:line="276" w:lineRule="auto"/>
                            <w:rPr>
                              <w:rFonts w:ascii="Adobe Arabic" w:eastAsia="GE Dinar One" w:hAnsi="Adobe Arabic" w:cs="Adobe Arabic"/>
                              <w:color w:val="000000"/>
                              <w:kern w:val="24"/>
                              <w:sz w:val="32"/>
                              <w:szCs w:val="32"/>
                              <w:lang w:bidi="ar-SY"/>
                            </w:rPr>
                          </w:pPr>
                          <w:r w:rsidRPr="00AB5C58">
                            <w:rPr>
                              <w:rFonts w:ascii="Adobe Arabic" w:eastAsia="GE Dinar One" w:hAnsi="Adobe Arabic" w:cs="Adobe Arabic"/>
                              <w:color w:val="000000"/>
                              <w:kern w:val="24"/>
                              <w:sz w:val="32"/>
                              <w:szCs w:val="32"/>
                              <w:rtl/>
                              <w:lang w:bidi="ar-SY"/>
                            </w:rPr>
                            <w:t>الخاتمة.</w:t>
                          </w:r>
                        </w:p>
                      </w:txbxContent>
                    </v:textbox>
                  </v:shape>
                </v:group>
                <v:group id="Group 1451488581" o:spid="_x0000_s1746" style="position:absolute;width:63531;height:20540" coordsize="63531,2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N2LSYyQAA&#10;AOMAAAAPAAAAAAAAAAAAAAAAAKoCAABkcnMvZG93bnJldi54bWxQSwUGAAAAAAQABAD6AAAAoAMA&#10;AAAA&#10;">
                  <v:shape id="Picture 1451488582" o:spid="_x0000_s1747" type="#_x0000_t75" alt="Calendar " style="position:absolute;left:55460;width:5264;height:52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KkdfHAAAA4wAAAA8AAABkcnMvZG93bnJldi54bWxET91LwzAQfxf8H8IJe3PpviTUZUMKMnEw&#10;WPXFt6M502JzKUns6n9vBoKP9/u+7X5yvRgpxM6zhsW8AEHceNOx1fD+9nyvQMSEbLD3TBp+KMJ+&#10;d3uzxdL4C59prJMVOYRjiRralIZSyti05DDO/UCcuU8fHKZ8BitNwEsOd71cFsWDdNhxbmhxoKql&#10;5qv+dhpWrwd5sqP6OPijPYc6VrU/VVrP7qanRxCJpvQv/nO/mDx/vVmsldqoJVx/ygDI3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zKkdfHAAAA4wAAAA8AAAAAAAAAAAAA&#10;AAAAnwIAAGRycy9kb3ducmV2LnhtbFBLBQYAAAAABAAEAPcAAACTAwAAAAA=&#10;">
                    <v:imagedata r:id="rId59" o:title="Calendar " gain="19661f" blacklevel="22938f"/>
                    <v:path arrowok="t"/>
                  </v:shape>
                  <v:shape id="TextBox 34" o:spid="_x0000_s1748" type="#_x0000_t202" style="position:absolute;left:52209;top:10723;width:11322;height:9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WmBcUA&#10;AADjAAAADwAAAGRycy9kb3ducmV2LnhtbERPzUrDQBC+C32HZQre7Ca1kRC7LaUq9ODFGu9DdswG&#10;s7MhOzbp27uC4HG+/9nuZ9+rC42xC2wgX2WgiJtgO24N1O8vdyWoKMgW+8Bk4EoR9rvFzRYrGyZ+&#10;o8tZWpVCOFZowIkMldaxceQxrsJAnLjPMHqUdI6ttiNOKdz3ep1lD9pjx6nB4UBHR83X+dsbELGH&#10;/Fo/+3j6mF+fJpc1BdbG3C7nwyMooVn+xX/uk03zN0W+KcuivIffnxIAe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5aYFxQAAAOMAAAAPAAAAAAAAAAAAAAAAAJgCAABkcnMv&#10;ZG93bnJldi54bWxQSwUGAAAAAAQABAD1AAAAigMAAAAA&#10;" filled="f" stroked="f">
                    <v:textbox style="mso-fit-shape-to-text:t">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749" type="#_x0000_t202" style="position:absolute;left:24946;top:198;width:24301;height:5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w+ccUA&#10;AADjAAAADwAAAGRycy9kb3ducmV2LnhtbERPS0vDQBC+C/6HZQRvdhNJJMRuS/EBPfRiG+9DdswG&#10;s7MhOzbpv3cLgsf53rPeLn5QZ5piH9hAvspAEbfB9twZaE7vDxWoKMgWh8Bk4EIRtpvbmzXWNsz8&#10;QeejdCqFcKzRgBMZa61j68hjXIWROHFfYfIo6Zw6bSecU7gf9GOWPWmPPacGhyO9OGq/jz/egIjd&#10;5Zfmzcf953J4nV3WltgYc3+37J5BCS3yL/5z722aX5R5UVVlVcD1pwSA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DD5xxQAAAOMAAAAPAAAAAAAAAAAAAAAAAJgCAABkcnMv&#10;ZG93bnJldi54bWxQSwUGAAAAAAQABAD1AAAAigMAAAAA&#10;" filled="f" stroked="f">
                    <v:textbox style="mso-fit-shape-to-text:t">
                      <w:txbxContent>
                        <w:p w:rsidR="00F01FA2" w:rsidRPr="00F01FA2" w:rsidRDefault="00F01FA2" w:rsidP="00B0650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750" type="#_x0000_t202" style="position:absolute;top:10723;width:45669;height:9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TrscYA&#10;AADjAAAADwAAAGRycy9kb3ducmV2LnhtbERPX2vCMBB/H+w7hBv4NhOlHV1nFFEEn5S5TfDtaM62&#10;rLmUJtr67c1g4OP9/t9sMdhGXKnztWMNk7ECQVw4U3Op4ftr85qB8AHZYOOYNNzIw2L+/DTD3Lie&#10;P+l6CKWIIexz1FCF0OZS+qIii37sWuLInV1nMcSzK6XpsI/htpFTpd6kxZpjQ4UtrSoqfg8Xq+Fn&#10;dz4dE7Uv1zZtezcoyfZdaj16GZYfIAIN4SH+d29NnJ+kkyTL0iyFv58iAH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5TrscYAAADjAAAADwAAAAAAAAAAAAAAAACYAgAAZHJz&#10;L2Rvd25yZXYueG1sUEsFBgAAAAAEAAQA9QAAAIsDAAAAAA==&#10;" filled="f" stroked="f">
                    <v:textbox>
                      <w:txbxContent>
                        <w:p w:rsidR="00F01FA2" w:rsidRPr="00F01FA2" w:rsidRDefault="00AB5C58" w:rsidP="00B06506">
                          <w:pPr>
                            <w:jc w:val="center"/>
                            <w:rPr>
                              <w:rFonts w:ascii="Adobe Arabic" w:eastAsia="GE Dinar One" w:hAnsi="Adobe Arabic" w:cs="Adobe Arabic"/>
                              <w:b/>
                              <w:bCs/>
                              <w:kern w:val="24"/>
                              <w:sz w:val="56"/>
                              <w:szCs w:val="56"/>
                              <w:lang w:bidi="ar-SY"/>
                            </w:rPr>
                          </w:pPr>
                          <w:r w:rsidRPr="00AB5C58">
                            <w:rPr>
                              <w:rFonts w:ascii="Adobe Arabic" w:eastAsia="GE Dinar One" w:hAnsi="Adobe Arabic" w:cs="Adobe Arabic"/>
                              <w:b/>
                              <w:bCs/>
                              <w:kern w:val="24"/>
                              <w:sz w:val="56"/>
                              <w:szCs w:val="56"/>
                              <w:rtl/>
                              <w:lang w:bidi="ar-SY"/>
                            </w:rPr>
                            <w:t>التوازن بين الحقوق والواجبات</w:t>
                          </w:r>
                        </w:p>
                      </w:txbxContent>
                    </v:textbox>
                  </v:shape>
                </v:group>
              </v:group>
            </w:pict>
          </mc:Fallback>
        </mc:AlternateContent>
      </w:r>
    </w:p>
    <w:p w:rsidR="009E7CAF" w:rsidRPr="002023DE" w:rsidRDefault="009E7CAF" w:rsidP="000F1708">
      <w:pPr>
        <w:bidi w:val="0"/>
        <w:rPr>
          <w:rFonts w:ascii="Adobe Arabic" w:hAnsi="Adobe Arabic" w:cs="Adobe Arabic"/>
          <w:b/>
          <w:bCs/>
          <w:color w:val="002060"/>
          <w:sz w:val="48"/>
          <w:szCs w:val="36"/>
        </w:rPr>
      </w:pPr>
    </w:p>
    <w:p w:rsidR="009E7CAF" w:rsidRDefault="009E7CAF" w:rsidP="009E7CAF">
      <w:pPr>
        <w:pStyle w:val="ListParagraph"/>
        <w:spacing w:after="0" w:line="276" w:lineRule="auto"/>
        <w:rPr>
          <w:rFonts w:ascii="Adobe Arabic" w:hAnsi="Adobe Arabic" w:cs="Adobe Arabic"/>
          <w:b/>
          <w:bCs/>
          <w:color w:val="002060"/>
          <w:sz w:val="48"/>
          <w:szCs w:val="36"/>
          <w:rtl/>
          <w:lang w:bidi="ar-SY"/>
        </w:rPr>
      </w:pPr>
    </w:p>
    <w:p w:rsidR="009E7CAF" w:rsidRDefault="009E7CAF" w:rsidP="009E7CAF">
      <w:pPr>
        <w:pStyle w:val="ListParagraph"/>
        <w:spacing w:line="360" w:lineRule="auto"/>
        <w:rPr>
          <w:rFonts w:ascii="Adobe Arabic" w:hAnsi="Adobe Arabic" w:cs="Adobe Arabic"/>
          <w:b/>
          <w:bCs/>
          <w:color w:val="002060"/>
          <w:sz w:val="48"/>
          <w:szCs w:val="36"/>
          <w:rtl/>
          <w:lang w:bidi="ar-EG"/>
        </w:rPr>
      </w:pPr>
    </w:p>
    <w:p w:rsidR="003F41BB" w:rsidRDefault="003F41BB" w:rsidP="00D87FB1">
      <w:pPr>
        <w:rPr>
          <w:rtl/>
          <w:lang w:bidi="ar-SY"/>
        </w:rPr>
      </w:pPr>
    </w:p>
    <w:p w:rsidR="009E7CAF" w:rsidRPr="00BD4553" w:rsidRDefault="009E7CAF" w:rsidP="000F1708">
      <w:pPr>
        <w:bidi w:val="0"/>
        <w:rPr>
          <w:rFonts w:ascii="Adobe Arabic" w:hAnsi="Adobe Arabic" w:cs="Adobe Arabic"/>
          <w:b/>
          <w:bCs/>
          <w:color w:val="002060"/>
          <w:sz w:val="48"/>
          <w:szCs w:val="36"/>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C0289F" w:rsidP="00403E19">
      <w:pPr>
        <w:rPr>
          <w:rtl/>
        </w:rPr>
      </w:pPr>
    </w:p>
    <w:p w:rsidR="00C0289F" w:rsidRDefault="00FD1C94" w:rsidP="00164A8D">
      <w:pPr>
        <w:jc w:val="center"/>
        <w:rPr>
          <w:rtl/>
        </w:rPr>
      </w:pPr>
      <w:r>
        <w:rPr>
          <w:rFonts w:ascii="Sakkal Majalla" w:hAnsi="Sakkal Majalla"/>
          <w:noProof/>
          <w:color w:val="002060"/>
          <w:sz w:val="34"/>
        </w:rPr>
        <mc:AlternateContent>
          <mc:Choice Requires="wpg">
            <w:drawing>
              <wp:inline distT="0" distB="0" distL="0" distR="0" wp14:anchorId="65E5BA53" wp14:editId="47D16448">
                <wp:extent cx="5266783" cy="1388110"/>
                <wp:effectExtent l="0" t="19050" r="10160" b="21590"/>
                <wp:docPr id="193444217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6783" cy="1388110"/>
                          <a:chOff x="9439" y="0"/>
                          <a:chExt cx="56778" cy="13883"/>
                        </a:xfrm>
                      </wpg:grpSpPr>
                      <wps:wsp>
                        <wps:cNvPr id="2110599174" name="Rectangle 164"/>
                        <wps:cNvSpPr>
                          <a:spLocks noChangeArrowheads="1"/>
                        </wps:cNvSpPr>
                        <wps:spPr bwMode="auto">
                          <a:xfrm>
                            <a:off x="9737" y="0"/>
                            <a:ext cx="56480" cy="13883"/>
                          </a:xfrm>
                          <a:prstGeom prst="rect">
                            <a:avLst/>
                          </a:prstGeom>
                          <a:solidFill>
                            <a:schemeClr val="bg1">
                              <a:lumMod val="95000"/>
                              <a:lumOff val="0"/>
                            </a:schemeClr>
                          </a:solidFill>
                          <a:ln w="28575">
                            <a:solidFill>
                              <a:srgbClr val="168489"/>
                            </a:solidFill>
                            <a:miter lim="800000"/>
                            <a:headEnd/>
                            <a:tailEnd/>
                          </a:ln>
                        </wps:spPr>
                        <wps:txbx>
                          <w:txbxContent>
                            <w:p w:rsidR="00FD1C94" w:rsidRDefault="00FD1C94" w:rsidP="00FD1C94">
                              <w:pPr>
                                <w:jc w:val="center"/>
                              </w:pPr>
                            </w:p>
                            <w:p w:rsidR="00FD1C94" w:rsidRDefault="00FD1C94" w:rsidP="00FD1C94">
                              <w:pPr>
                                <w:jc w:val="center"/>
                              </w:pPr>
                            </w:p>
                            <w:p w:rsidR="00FD1C94" w:rsidRPr="00277E38" w:rsidRDefault="0067429C" w:rsidP="00FD1C94">
                              <w:pPr>
                                <w:jc w:val="center"/>
                                <w:rPr>
                                  <w:rStyle w:val="Hyperlink"/>
                                  <w:rFonts w:ascii="Sakkal Majalla" w:eastAsia="Calibri" w:hAnsi="Sakkal Majalla"/>
                                  <w:b/>
                                  <w:bCs/>
                                  <w:kern w:val="24"/>
                                  <w:sz w:val="32"/>
                                  <w:szCs w:val="32"/>
                                </w:rPr>
                              </w:pPr>
                              <w:r>
                                <w:rPr>
                                  <w:rFonts w:hint="cs"/>
                                  <w:rtl/>
                                </w:rPr>
                                <w:t xml:space="preserve">                          </w:t>
                              </w:r>
                              <w:r w:rsidR="00FD1C94" w:rsidRPr="00277E38">
                                <w:rPr>
                                  <w:rtl/>
                                </w:rPr>
                                <w:t>امسح الرمز لمشاهدة الفيديو</w:t>
                              </w:r>
                            </w:p>
                            <w:p w:rsidR="00FD1C94" w:rsidRDefault="00FD1C94" w:rsidP="00FD1C94">
                              <w:pPr>
                                <w:jc w:val="center"/>
                              </w:pPr>
                            </w:p>
                          </w:txbxContent>
                        </wps:txbx>
                        <wps:bodyPr rot="0" vert="horz" wrap="square" lIns="91440" tIns="45720" rIns="91440" bIns="45720" anchor="ctr" anchorCtr="0" upright="1">
                          <a:noAutofit/>
                        </wps:bodyPr>
                      </wps:wsp>
                      <wps:wsp>
                        <wps:cNvPr id="1636976960" name="TextBox 36"/>
                        <wps:cNvSpPr txBox="1">
                          <a:spLocks noChangeArrowheads="1"/>
                        </wps:cNvSpPr>
                        <wps:spPr bwMode="auto">
                          <a:xfrm>
                            <a:off x="54375" y="3161"/>
                            <a:ext cx="9949" cy="91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26F7F4F2" wp14:editId="7661264B">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116">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1C94" w:rsidRPr="00B43298" w:rsidRDefault="00FD1C94" w:rsidP="00FD1C94">
                              <w:pPr>
                                <w:jc w:val="center"/>
                                <w:rPr>
                                  <w:rFonts w:asciiTheme="minorBidi" w:eastAsia="Calibri" w:hAnsiTheme="minorBidi"/>
                                  <w:b/>
                                  <w:bCs/>
                                  <w:color w:val="168489"/>
                                  <w:kern w:val="24"/>
                                  <w:sz w:val="32"/>
                                  <w:szCs w:val="32"/>
                                  <w:rtl/>
                                  <w:lang w:bidi="ar-SY"/>
                                </w:rPr>
                              </w:pPr>
                            </w:p>
                            <w:p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wps:txbx>
                        <wps:bodyPr rot="0" vert="horz" wrap="square" lIns="91440" tIns="45720" rIns="91440" bIns="45720" anchor="t" anchorCtr="0" upright="1">
                          <a:noAutofit/>
                        </wps:bodyPr>
                      </wps:wsp>
                      <wps:wsp>
                        <wps:cNvPr id="509426871" name="TextBox 38"/>
                        <wps:cNvSpPr txBox="1">
                          <a:spLocks noChangeArrowheads="1"/>
                        </wps:cNvSpPr>
                        <wps:spPr bwMode="auto">
                          <a:xfrm>
                            <a:off x="9439" y="857"/>
                            <a:ext cx="43291" cy="6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Pr="003E3B8E" w:rsidRDefault="00B06506" w:rsidP="003E3B8E">
                              <w:pPr>
                                <w:jc w:val="center"/>
                                <w:rPr>
                                  <w:rFonts w:ascii="Adobe Arabic" w:eastAsia="Calibri" w:hAnsi="Adobe Arabic" w:cs="Adobe Arabic"/>
                                  <w:b/>
                                  <w:bCs/>
                                  <w:color w:val="168489"/>
                                  <w:kern w:val="24"/>
                                  <w:sz w:val="32"/>
                                  <w:szCs w:val="32"/>
                                  <w:lang w:bidi="ar-SY"/>
                                </w:rPr>
                              </w:pPr>
                              <w:hyperlink r:id="rId117" w:history="1">
                                <w:r w:rsidR="00FD1C94" w:rsidRPr="00B06506">
                                  <w:rPr>
                                    <w:rStyle w:val="Hyperlink"/>
                                    <w:rFonts w:ascii="Adobe Arabic" w:eastAsia="Calibri" w:hAnsi="Adobe Arabic" w:cs="Adobe Arabic"/>
                                    <w:b/>
                                    <w:bCs/>
                                    <w:kern w:val="24"/>
                                    <w:sz w:val="32"/>
                                    <w:szCs w:val="32"/>
                                    <w:rtl/>
                                    <w:lang w:bidi="ar-SY"/>
                                  </w:rPr>
                                  <w:t xml:space="preserve">مقطع الفيديو الآتي يقدم معلومات </w:t>
                                </w:r>
                                <w:r w:rsidR="0067429C" w:rsidRPr="00B06506">
                                  <w:rPr>
                                    <w:rStyle w:val="Hyperlink"/>
                                    <w:rFonts w:ascii="Adobe Arabic" w:eastAsia="Calibri" w:hAnsi="Adobe Arabic" w:cs="Adobe Arabic" w:hint="cs"/>
                                    <w:b/>
                                    <w:bCs/>
                                    <w:kern w:val="24"/>
                                    <w:sz w:val="32"/>
                                    <w:szCs w:val="32"/>
                                    <w:rtl/>
                                    <w:lang w:bidi="ar-SY"/>
                                  </w:rPr>
                                  <w:t xml:space="preserve">عن </w:t>
                                </w:r>
                                <w:r w:rsidR="003E3B8E" w:rsidRPr="00B06506">
                                  <w:rPr>
                                    <w:rStyle w:val="Hyperlink"/>
                                    <w:rFonts w:ascii="Adobe Arabic" w:eastAsia="Calibri" w:hAnsi="Adobe Arabic" w:cs="Adobe Arabic"/>
                                    <w:b/>
                                    <w:bCs/>
                                    <w:kern w:val="24"/>
                                    <w:sz w:val="32"/>
                                    <w:szCs w:val="32"/>
                                    <w:rtl/>
                                    <w:lang w:bidi="ar-SY"/>
                                  </w:rPr>
                                  <w:t>حقوق وواجبات الموظف</w:t>
                                </w:r>
                              </w:hyperlink>
                            </w:p>
                            <w:p w:rsidR="0067429C" w:rsidRPr="003E3B8E" w:rsidRDefault="0067429C" w:rsidP="003E3B8E">
                              <w:pPr>
                                <w:rPr>
                                  <w:rFonts w:ascii="Adobe Arabic" w:eastAsia="Calibri" w:hAnsi="Adobe Arabic" w:cs="Adobe Arabic"/>
                                  <w:b/>
                                  <w:bCs/>
                                  <w:color w:val="168489"/>
                                  <w:kern w:val="24"/>
                                  <w:sz w:val="32"/>
                                  <w:szCs w:val="32"/>
                                  <w:lang w:bidi="ar-SY"/>
                                </w:rPr>
                              </w:pPr>
                            </w:p>
                            <w:p w:rsidR="00FD1C94" w:rsidRPr="0067429C" w:rsidRDefault="00FD1C94" w:rsidP="00FD1C94">
                              <w:pPr>
                                <w:spacing w:after="160" w:line="254"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wps:txbx>
                        <wps:bodyPr rot="0" vert="horz" wrap="square" lIns="91440" tIns="45720" rIns="91440" bIns="45720" anchor="t" anchorCtr="0" upright="1">
                          <a:noAutofit/>
                        </wps:bodyPr>
                      </wps:wsp>
                    </wpg:wgp>
                  </a:graphicData>
                </a:graphic>
              </wp:inline>
            </w:drawing>
          </mc:Choice>
          <mc:Fallback>
            <w:pict>
              <v:group id="_x0000_s1751" style="width:414.7pt;height:109.3pt;mso-position-horizontal-relative:char;mso-position-vertical-relative:line" coordorigin="9439" coordsize="56778,13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">
                <v:rect id="Rectangle 164" o:spid="_x0000_s1752" style="position:absolute;left:9737;width:56480;height:13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PMsA&#10;AADjAAAADwAAAGRycy9kb3ducmV2LnhtbESPwU7DMBBE70j9B2srcaNOAhQS6lYFCQl6IoUDvS3x&#10;EkeN15Ft0vD3GAmJ42hm3mhWm8n2YiQfOscK8kUGgrhxuuNWwdvr48UtiBCRNfaOScE3BdisZ2cr&#10;rLQ7cU3jPrYiQThUqMDEOFRShsaQxbBwA3HyPp23GJP0rdQeTwlue1lk2VJa7DgtGBzowVBz3H9Z&#10;BfdmfC/wst5hs3w+vLTu41DWXqnz+bS9AxFpiv/hv/aTVlDkeXZdlvnNFfx+Sn9Arn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rqb48ywAAAOMAAAAPAAAAAAAAAAAAAAAAAJgC&#10;AABkcnMvZG93bnJldi54bWxQSwUGAAAAAAQABAD1AAAAkAMAAAAA&#10;" fillcolor="#f2f2f2 [3052]" strokecolor="#168489" strokeweight="2.25pt">
                  <v:textbox>
                    <w:txbxContent>
                      <w:p w:rsidR="00FD1C94" w:rsidRDefault="00FD1C94" w:rsidP="00FD1C94">
                        <w:pPr>
                          <w:jc w:val="center"/>
                        </w:pPr>
                      </w:p>
                      <w:p w:rsidR="00FD1C94" w:rsidRDefault="00FD1C94" w:rsidP="00FD1C94">
                        <w:pPr>
                          <w:jc w:val="center"/>
                        </w:pPr>
                      </w:p>
                      <w:p w:rsidR="00FD1C94" w:rsidRPr="00277E38" w:rsidRDefault="0067429C" w:rsidP="00FD1C94">
                        <w:pPr>
                          <w:jc w:val="center"/>
                          <w:rPr>
                            <w:rStyle w:val="Hyperlink"/>
                            <w:rFonts w:ascii="Sakkal Majalla" w:eastAsia="Calibri" w:hAnsi="Sakkal Majalla"/>
                            <w:b/>
                            <w:bCs/>
                            <w:kern w:val="24"/>
                            <w:sz w:val="32"/>
                            <w:szCs w:val="32"/>
                          </w:rPr>
                        </w:pPr>
                        <w:r>
                          <w:rPr>
                            <w:rFonts w:hint="cs"/>
                            <w:rtl/>
                          </w:rPr>
                          <w:t xml:space="preserve">                          </w:t>
                        </w:r>
                        <w:r w:rsidR="00FD1C94" w:rsidRPr="00277E38">
                          <w:rPr>
                            <w:rtl/>
                          </w:rPr>
                          <w:t>امسح الرمز لمشاهدة الفيديو</w:t>
                        </w:r>
                      </w:p>
                      <w:p w:rsidR="00FD1C94" w:rsidRDefault="00FD1C94" w:rsidP="00FD1C94">
                        <w:pPr>
                          <w:jc w:val="center"/>
                        </w:pPr>
                      </w:p>
                    </w:txbxContent>
                  </v:textbox>
                </v:rect>
                <v:shape id="TextBox 36" o:spid="_x0000_s1753" type="#_x0000_t202" style="position:absolute;left:54375;top:3161;width:9949;height:9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APsoA&#10;AADjAAAADwAAAGRycy9kb3ducmV2LnhtbESPT0/DMAzF70h8h8iTuLFk/Am0WzYhEBInEGND2s1q&#10;vLaicaomrOXb4wMSR9vP773fajOFTp1oSG1kB4u5AUVcRd9y7WD38Xx5DyplZI9dZHLwQwk26/Oz&#10;FZY+jvxOp22ulZhwKtFBk3Nfap2qhgKmeeyJ5XaMQ8As41BrP+Ao5qHTV8ZYHbBlSWiwp8eGqq/t&#10;d3Cwfz0ePm/MW/0UbvsxTkZzKLRzF7PpYQkq05T/xX/fL17q22tb3NnCCoUwyQL0+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zVQD7KAAAA4wAAAA8AAAAAAAAAAAAAAAAAmAIA&#10;AGRycy9kb3ducmV2LnhtbFBLBQYAAAAABAAEAPUAAACPAwAAAAA=&#10;" filled="f" stroked="f">
                  <v:textbox>
                    <w:txbxContent>
                      <w:p w:rsidR="00FD1C94" w:rsidRPr="00162DA3" w:rsidRDefault="00FD1C94" w:rsidP="00FD1C94">
                        <w:pPr>
                          <w:rPr>
                            <w:rFonts w:asciiTheme="minorBidi" w:eastAsia="Calibri" w:hAnsiTheme="minorBidi"/>
                            <w:b/>
                            <w:bCs/>
                            <w:color w:val="168489"/>
                            <w:kern w:val="24"/>
                            <w:sz w:val="32"/>
                            <w:szCs w:val="32"/>
                            <w:rtl/>
                            <w:lang w:bidi="ar-SY"/>
                          </w:rPr>
                        </w:pPr>
                        <w:r>
                          <w:rPr>
                            <w:rFonts w:asciiTheme="minorBidi" w:eastAsia="Calibri" w:hAnsiTheme="minorBidi"/>
                            <w:b/>
                            <w:bCs/>
                            <w:noProof/>
                            <w:color w:val="168489"/>
                            <w:kern w:val="24"/>
                            <w:sz w:val="32"/>
                            <w:szCs w:val="32"/>
                            <w:rtl/>
                          </w:rPr>
                          <w:drawing>
                            <wp:inline distT="0" distB="0" distL="0" distR="0" wp14:anchorId="26F7F4F2" wp14:editId="7661264B">
                              <wp:extent cx="826135" cy="826135"/>
                              <wp:effectExtent l="0" t="0" r="0" b="0"/>
                              <wp:docPr id="2035128361" name="Picture 203512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28361" name="Picture 2035128361"/>
                                      <pic:cNvPicPr/>
                                    </pic:nvPicPr>
                                    <pic:blipFill>
                                      <a:blip r:embed="rId116">
                                        <a:extLst>
                                          <a:ext uri="{28A0092B-C50C-407E-A947-70E740481C1C}">
                                            <a14:useLocalDpi xmlns:a14="http://schemas.microsoft.com/office/drawing/2010/main" val="0"/>
                                          </a:ext>
                                        </a:extLst>
                                      </a:blip>
                                      <a:stretch>
                                        <a:fillRect/>
                                      </a:stretch>
                                    </pic:blipFill>
                                    <pic:spPr>
                                      <a:xfrm>
                                        <a:off x="0" y="0"/>
                                        <a:ext cx="826135" cy="826135"/>
                                      </a:xfrm>
                                      <a:prstGeom prst="rect">
                                        <a:avLst/>
                                      </a:prstGeom>
                                    </pic:spPr>
                                  </pic:pic>
                                </a:graphicData>
                              </a:graphic>
                            </wp:inline>
                          </w:drawing>
                        </w:r>
                        <w:r>
                          <w:rPr>
                            <w:rFonts w:asciiTheme="minorBidi" w:eastAsia="Calibri" w:hAnsiTheme="minorBidi"/>
                            <w:b/>
                            <w:bCs/>
                            <w:color w:val="168489"/>
                            <w:kern w:val="24"/>
                            <w:sz w:val="32"/>
                            <w:szCs w:val="32"/>
                            <w:lang w:bidi="ar-SY"/>
                          </w:rPr>
                          <w:t xml:space="preserve">         </w:t>
                        </w:r>
                      </w:p>
                      <w:p w:rsidR="00FD1C94" w:rsidRPr="00B43298" w:rsidRDefault="00FD1C94" w:rsidP="00FD1C94">
                        <w:pPr>
                          <w:jc w:val="center"/>
                          <w:rPr>
                            <w:rFonts w:asciiTheme="minorBidi" w:eastAsia="Calibri" w:hAnsiTheme="minorBidi"/>
                            <w:b/>
                            <w:bCs/>
                            <w:color w:val="168489"/>
                            <w:kern w:val="24"/>
                            <w:sz w:val="32"/>
                            <w:szCs w:val="32"/>
                            <w:rtl/>
                            <w:lang w:bidi="ar-SY"/>
                          </w:rPr>
                        </w:pPr>
                      </w:p>
                      <w:p w:rsidR="00FD1C94" w:rsidRPr="00162DA3" w:rsidRDefault="00FD1C94" w:rsidP="00FD1C94">
                        <w:pPr>
                          <w:jc w:val="center"/>
                          <w:rPr>
                            <w:rFonts w:asciiTheme="minorBidi" w:eastAsia="Calibri" w:hAnsiTheme="minorBidi"/>
                            <w:b/>
                            <w:bCs/>
                            <w:color w:val="168489"/>
                            <w:kern w:val="24"/>
                            <w:sz w:val="32"/>
                            <w:szCs w:val="32"/>
                            <w:lang w:bidi="ar-SY"/>
                          </w:rPr>
                        </w:pPr>
                        <w:r w:rsidRPr="00162DA3">
                          <w:rPr>
                            <w:rFonts w:asciiTheme="minorBidi" w:eastAsia="Calibri" w:hAnsiTheme="minorBidi"/>
                            <w:b/>
                            <w:bCs/>
                            <w:color w:val="168489"/>
                            <w:kern w:val="24"/>
                            <w:sz w:val="32"/>
                            <w:szCs w:val="32"/>
                            <w:rtl/>
                            <w:lang w:bidi="ar-SY"/>
                          </w:rPr>
                          <w:t>:</w:t>
                        </w:r>
                      </w:p>
                    </w:txbxContent>
                  </v:textbox>
                </v:shape>
                <v:shape id="TextBox 38" o:spid="_x0000_s1754" type="#_x0000_t202" style="position:absolute;left:9439;top:857;width:43291;height:6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CDrsgA&#10;AADiAAAADwAAAGRycy9kb3ducmV2LnhtbESPT4vCMBTE74LfITzB25oo/q1GEWVhT4q6u7C3R/Ns&#10;i81LabK2++2NsOBxmJnfMKtNa0txp9oXjjUMBwoEcepMwZmGz8v72xyED8gGS8ek4Y88bNbdzgoT&#10;4xo+0f0cMhEh7BPUkIdQJVL6NCeLfuAq4uhdXW0xRFln0tTYRLgt5UipqbRYcFzIsaJdTunt/Gs1&#10;fB2uP99jdcz2dlI1rlWS7UJq3e+12yWIQG14hf/bH0bDRC3Go+l8NoTnpXgH5P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IOuyAAAAOIAAAAPAAAAAAAAAAAAAAAAAJgCAABk&#10;cnMvZG93bnJldi54bWxQSwUGAAAAAAQABAD1AAAAjQMAAAAA&#10;" filled="f" stroked="f">
                  <v:textbox>
                    <w:txbxContent>
                      <w:p w:rsidR="003E3B8E" w:rsidRPr="003E3B8E" w:rsidRDefault="00B06506" w:rsidP="003E3B8E">
                        <w:pPr>
                          <w:jc w:val="center"/>
                          <w:rPr>
                            <w:rFonts w:ascii="Adobe Arabic" w:eastAsia="Calibri" w:hAnsi="Adobe Arabic" w:cs="Adobe Arabic"/>
                            <w:b/>
                            <w:bCs/>
                            <w:color w:val="168489"/>
                            <w:kern w:val="24"/>
                            <w:sz w:val="32"/>
                            <w:szCs w:val="32"/>
                            <w:lang w:bidi="ar-SY"/>
                          </w:rPr>
                        </w:pPr>
                        <w:hyperlink r:id="rId118" w:history="1">
                          <w:r w:rsidR="00FD1C94" w:rsidRPr="00B06506">
                            <w:rPr>
                              <w:rStyle w:val="Hyperlink"/>
                              <w:rFonts w:ascii="Adobe Arabic" w:eastAsia="Calibri" w:hAnsi="Adobe Arabic" w:cs="Adobe Arabic"/>
                              <w:b/>
                              <w:bCs/>
                              <w:kern w:val="24"/>
                              <w:sz w:val="32"/>
                              <w:szCs w:val="32"/>
                              <w:rtl/>
                              <w:lang w:bidi="ar-SY"/>
                            </w:rPr>
                            <w:t xml:space="preserve">مقطع الفيديو الآتي يقدم معلومات </w:t>
                          </w:r>
                          <w:r w:rsidR="0067429C" w:rsidRPr="00B06506">
                            <w:rPr>
                              <w:rStyle w:val="Hyperlink"/>
                              <w:rFonts w:ascii="Adobe Arabic" w:eastAsia="Calibri" w:hAnsi="Adobe Arabic" w:cs="Adobe Arabic" w:hint="cs"/>
                              <w:b/>
                              <w:bCs/>
                              <w:kern w:val="24"/>
                              <w:sz w:val="32"/>
                              <w:szCs w:val="32"/>
                              <w:rtl/>
                              <w:lang w:bidi="ar-SY"/>
                            </w:rPr>
                            <w:t xml:space="preserve">عن </w:t>
                          </w:r>
                          <w:r w:rsidR="003E3B8E" w:rsidRPr="00B06506">
                            <w:rPr>
                              <w:rStyle w:val="Hyperlink"/>
                              <w:rFonts w:ascii="Adobe Arabic" w:eastAsia="Calibri" w:hAnsi="Adobe Arabic" w:cs="Adobe Arabic"/>
                              <w:b/>
                              <w:bCs/>
                              <w:kern w:val="24"/>
                              <w:sz w:val="32"/>
                              <w:szCs w:val="32"/>
                              <w:rtl/>
                              <w:lang w:bidi="ar-SY"/>
                            </w:rPr>
                            <w:t>حقوق وواجبات الموظف</w:t>
                          </w:r>
                        </w:hyperlink>
                      </w:p>
                      <w:p w:rsidR="0067429C" w:rsidRPr="003E3B8E" w:rsidRDefault="0067429C" w:rsidP="003E3B8E">
                        <w:pPr>
                          <w:rPr>
                            <w:rFonts w:ascii="Adobe Arabic" w:eastAsia="Calibri" w:hAnsi="Adobe Arabic" w:cs="Adobe Arabic"/>
                            <w:b/>
                            <w:bCs/>
                            <w:color w:val="168489"/>
                            <w:kern w:val="24"/>
                            <w:sz w:val="32"/>
                            <w:szCs w:val="32"/>
                            <w:lang w:bidi="ar-SY"/>
                          </w:rPr>
                        </w:pPr>
                      </w:p>
                      <w:p w:rsidR="00FD1C94" w:rsidRPr="0067429C" w:rsidRDefault="00FD1C94" w:rsidP="00FD1C94">
                        <w:pPr>
                          <w:spacing w:after="160" w:line="254"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spacing w:after="160" w:line="256" w:lineRule="auto"/>
                          <w:jc w:val="center"/>
                          <w:rPr>
                            <w:rFonts w:ascii="Adobe Arabic" w:eastAsia="Calibri" w:hAnsi="Adobe Arabic" w:cs="Adobe Arabic"/>
                            <w:b/>
                            <w:bCs/>
                            <w:color w:val="168489"/>
                            <w:kern w:val="24"/>
                            <w:sz w:val="32"/>
                            <w:szCs w:val="32"/>
                            <w:lang w:bidi="ar-SY"/>
                          </w:rPr>
                        </w:pPr>
                      </w:p>
                      <w:p w:rsidR="00FD1C94" w:rsidRPr="00FD1C94" w:rsidRDefault="00FD1C94" w:rsidP="00FD1C94">
                        <w:pPr>
                          <w:jc w:val="center"/>
                          <w:rPr>
                            <w:rFonts w:ascii="Adobe Arabic" w:eastAsia="Calibri" w:hAnsi="Adobe Arabic" w:cs="Adobe Arabic"/>
                            <w:b/>
                            <w:bCs/>
                            <w:color w:val="168489"/>
                            <w:kern w:val="24"/>
                            <w:sz w:val="32"/>
                            <w:szCs w:val="32"/>
                            <w:rtl/>
                            <w:lang w:bidi="ar-SY"/>
                          </w:rPr>
                        </w:pPr>
                        <w:r w:rsidRPr="007E7438">
                          <w:rPr>
                            <w:rFonts w:ascii="Adobe Arabic" w:eastAsia="Calibri" w:hAnsi="Adobe Arabic" w:cs="Adobe Arabic"/>
                            <w:b/>
                            <w:bCs/>
                            <w:color w:val="168489"/>
                            <w:kern w:val="24"/>
                            <w:sz w:val="32"/>
                            <w:szCs w:val="32"/>
                            <w:rtl/>
                            <w:lang w:bidi="ar-SY"/>
                          </w:rPr>
                          <w:t>؟</w:t>
                        </w:r>
                      </w:p>
                    </w:txbxContent>
                  </v:textbox>
                </v:shape>
                <w10:wrap anchorx="page"/>
                <w10:anchorlock/>
              </v:group>
            </w:pict>
          </mc:Fallback>
        </mc:AlternateContent>
      </w:r>
    </w:p>
    <w:p w:rsidR="00AB5C58" w:rsidRPr="000D578D" w:rsidRDefault="003E3B8E" w:rsidP="000D578D">
      <w:r>
        <w:rPr>
          <w:noProof/>
        </w:rPr>
        <mc:AlternateContent>
          <mc:Choice Requires="wpg">
            <w:drawing>
              <wp:inline distT="0" distB="0" distL="0" distR="0" wp14:anchorId="265B6FF5" wp14:editId="64FAE6F8">
                <wp:extent cx="5731510" cy="895350"/>
                <wp:effectExtent l="0" t="0" r="21590" b="19050"/>
                <wp:docPr id="82740683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658874253"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42813691" name="مجموعة 39"/>
                        <wpg:cNvGrpSpPr>
                          <a:grpSpLocks/>
                        </wpg:cNvGrpSpPr>
                        <wpg:grpSpPr bwMode="auto">
                          <a:xfrm>
                            <a:off x="0" y="0"/>
                            <a:ext cx="57315" cy="8953"/>
                            <a:chOff x="0" y="0"/>
                            <a:chExt cx="58781" cy="9188"/>
                          </a:xfrm>
                        </wpg:grpSpPr>
                        <wpg:grpSp>
                          <wpg:cNvPr id="1151988950" name="مجموعة 40"/>
                          <wpg:cNvGrpSpPr>
                            <a:grpSpLocks/>
                          </wpg:cNvGrpSpPr>
                          <wpg:grpSpPr bwMode="auto">
                            <a:xfrm>
                              <a:off x="0" y="0"/>
                              <a:ext cx="58781" cy="9188"/>
                              <a:chOff x="0" y="0"/>
                              <a:chExt cx="62403" cy="9190"/>
                            </a:xfrm>
                          </wpg:grpSpPr>
                          <wpg:grpSp>
                            <wpg:cNvPr id="540381377" name="مجموعة 41"/>
                            <wpg:cNvGrpSpPr>
                              <a:grpSpLocks/>
                            </wpg:cNvGrpSpPr>
                            <wpg:grpSpPr bwMode="auto">
                              <a:xfrm>
                                <a:off x="0" y="1692"/>
                                <a:ext cx="54330" cy="5806"/>
                                <a:chOff x="0" y="1692"/>
                                <a:chExt cx="54330" cy="5806"/>
                              </a:xfrm>
                            </wpg:grpSpPr>
                            <wps:wsp>
                              <wps:cNvPr id="54073773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3997047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9295492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84563658"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حقوق الموظف وواجباته</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5B6FF5" id="_x0000_s175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">
                <v:shape id="صورة 38" o:spid="_x0000_s175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">
                  <v:imagedata r:id="rId72" o:title=""/>
                </v:shape>
                <v:group id="مجموعة 39" o:spid="_x0000_s17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">
                  <v:group id="مجموعة 40" o:spid="_x0000_s17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">
                    <v:group id="مجموعة 41" o:spid="_x0000_s17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">
                      <v:shape id="شكل حر 42" o:spid="_x0000_s17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7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" fillcolor="#168489" stroked="f" strokeweight="1pt">
                        <v:stroke joinstyle="miter"/>
                      </v:roundrect>
                    </v:group>
                    <v:oval id="شكل بيضاوي 44" o:spid="_x0000_s17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" filled="f" strokecolor="#a5a5a5 [2092]" strokeweight="1pt">
                      <v:stroke joinstyle="miter"/>
                    </v:oval>
                  </v:group>
                  <v:shape id="مربع نص 41" o:spid="_x0000_s1763"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" filled="f" stroked="f">
                    <v:textbox style="mso-fit-shape-to-text:t">
                      <w:txbxContent>
                        <w:p w14:paraId="0703A3BD" w14:textId="53BE1243" w:rsidR="003E3B8E" w:rsidRDefault="000D578D" w:rsidP="003E3B8E">
                          <w:pPr>
                            <w:jc w:val="left"/>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حقوق الموظف وواجباته</w:t>
                          </w:r>
                        </w:p>
                      </w:txbxContent>
                    </v:textbox>
                  </v:shape>
                </v:group>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بيئة العمل، هناك توازن بين حقوق الموظف التي يجب أن تُوفّر له لضمان بيئة عمل عادلة وآمنة، وبين واجباته التي يجب عليه الالتزام بها لضمان تحقيق أداء مهني جيد والوفاء بالتزامات المؤسسة. فيما يلي توضيح لكل من حقوق وواجبات الموظف:</w:t>
      </w:r>
    </w:p>
    <w:p w:rsidR="00AB5C58" w:rsidRDefault="00AB5C58" w:rsidP="00AB5C58">
      <w:pPr>
        <w:rPr>
          <w:rFonts w:ascii="Sakkal Majalla" w:hAnsi="Sakkal Majalla"/>
          <w:b/>
          <w:bCs/>
          <w:color w:val="C00000"/>
          <w:sz w:val="32"/>
          <w:szCs w:val="32"/>
        </w:rPr>
      </w:pPr>
      <w:r w:rsidRPr="00D1678E">
        <w:rPr>
          <w:rFonts w:ascii="Sakkal Majalla" w:hAnsi="Sakkal Majalla"/>
          <w:b/>
          <w:bCs/>
          <w:color w:val="C00000"/>
          <w:sz w:val="32"/>
          <w:szCs w:val="32"/>
          <w:rtl/>
        </w:rPr>
        <w:t xml:space="preserve"> أولاً: حقوق الموظف</w:t>
      </w:r>
    </w:p>
    <w:p w:rsidR="00642959" w:rsidRPr="00D1678E" w:rsidRDefault="00642959" w:rsidP="00642959">
      <w:pPr>
        <w:rPr>
          <w:rFonts w:ascii="Sakkal Majalla" w:hAnsi="Sakkal Majalla"/>
          <w:b/>
          <w:bCs/>
          <w:color w:val="C00000"/>
          <w:sz w:val="32"/>
          <w:szCs w:val="32"/>
          <w:rtl/>
        </w:rPr>
      </w:pPr>
      <w:r w:rsidRPr="00642959">
        <w:rPr>
          <w:rFonts w:ascii="Sakkal Majalla" w:hAnsi="Sakkal Majalla"/>
          <w:b/>
          <w:bCs/>
          <w:noProof/>
          <w:color w:val="C00000"/>
          <w:sz w:val="32"/>
          <w:szCs w:val="32"/>
        </w:rPr>
        <mc:AlternateContent>
          <mc:Choice Requires="wpg">
            <w:drawing>
              <wp:inline distT="0" distB="0" distL="0" distR="0" wp14:anchorId="538ACEDD" wp14:editId="22FD61F0">
                <wp:extent cx="5842157" cy="4544686"/>
                <wp:effectExtent l="0" t="0" r="6350" b="0"/>
                <wp:docPr id="316" name="Group 3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02C9CA-35D3-22DC-4BBB-0081F2FEEDD2}"/>
                    </a:ext>
                  </a:extLst>
                </wp:docPr>
                <wp:cNvGraphicFramePr/>
                <a:graphic xmlns:a="http://schemas.openxmlformats.org/drawingml/2006/main">
                  <a:graphicData uri="http://schemas.microsoft.com/office/word/2010/wordprocessingGroup">
                    <wpg:wgp>
                      <wpg:cNvGrpSpPr/>
                      <wpg:grpSpPr>
                        <a:xfrm>
                          <a:off x="0" y="0"/>
                          <a:ext cx="5842157" cy="4544686"/>
                          <a:chOff x="14730" y="0"/>
                          <a:chExt cx="6995623" cy="5441982"/>
                        </a:xfrm>
                      </wpg:grpSpPr>
                      <wpg:grpSp>
                        <wpg:cNvPr id="1189608092" name="Group 11896080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F63C0A-DA28-7823-A27B-1E43543A774A}"/>
                            </a:ext>
                          </a:extLst>
                        </wpg:cNvPr>
                        <wpg:cNvGrpSpPr/>
                        <wpg:grpSpPr>
                          <a:xfrm>
                            <a:off x="3652664" y="0"/>
                            <a:ext cx="3357689" cy="1033978"/>
                            <a:chOff x="3652664" y="0"/>
                            <a:chExt cx="3357689" cy="1033978"/>
                          </a:xfrm>
                        </wpg:grpSpPr>
                        <wpg:grpSp>
                          <wpg:cNvPr id="530272949" name="Group 5302729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9C9F12-0DA8-E00B-D0E9-25229A0E7B2E}"/>
                              </a:ext>
                            </a:extLst>
                          </wpg:cNvPr>
                          <wpg:cNvGrpSpPr/>
                          <wpg:grpSpPr>
                            <a:xfrm>
                              <a:off x="3652664" y="0"/>
                              <a:ext cx="3357689" cy="954191"/>
                              <a:chOff x="3652664" y="0"/>
                              <a:chExt cx="3357689" cy="954191"/>
                            </a:xfrm>
                          </wpg:grpSpPr>
                          <wpg:grpSp>
                            <wpg:cNvPr id="136591069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72F018-5906-7EC5-3DEF-7447B0584AAA}"/>
                                </a:ext>
                              </a:extLst>
                            </wpg:cNvPr>
                            <wpg:cNvGrpSpPr/>
                            <wpg:grpSpPr>
                              <a:xfrm flipH="1">
                                <a:off x="3652664" y="52896"/>
                                <a:ext cx="2999746" cy="901295"/>
                                <a:chOff x="3652664" y="52896"/>
                                <a:chExt cx="2999746" cy="901295"/>
                              </a:xfrm>
                            </wpg:grpSpPr>
                            <wpg:grpSp>
                              <wpg:cNvPr id="200956253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0AB583-5D5E-8B00-7042-2D193DE15973}"/>
                                  </a:ext>
                                </a:extLst>
                              </wpg:cNvPr>
                              <wpg:cNvGrpSpPr/>
                              <wpg:grpSpPr>
                                <a:xfrm>
                                  <a:off x="3652664" y="52896"/>
                                  <a:ext cx="2999746" cy="901295"/>
                                  <a:chOff x="3652664" y="52896"/>
                                  <a:chExt cx="2999746" cy="901295"/>
                                </a:xfrm>
                              </wpg:grpSpPr>
                              <wps:wsp>
                                <wps:cNvPr id="658530195" name="Freeform: Shape 6585301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87C91E-BE5B-53AC-0B26-A6103F3AFE21}"/>
                                    </a:ext>
                                  </a:extLst>
                                </wps:cNvPr>
                                <wps:cNvSpPr/>
                                <wps:spPr>
                                  <a:xfrm>
                                    <a:off x="3929298" y="523548"/>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10746189" name="Freeform: Shape 1110746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6CDF09-E1C7-BDEA-0172-CD4907F62AF9}"/>
                                    </a:ext>
                                  </a:extLst>
                                </wps:cNvPr>
                                <wps:cNvSpPr/>
                                <wps:spPr>
                                  <a:xfrm>
                                    <a:off x="3652664" y="52896"/>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9894554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3301E7-091F-A697-851A-215F6F82A1CF}"/>
                                  </a:ext>
                                </a:extLst>
                              </wpg:cNvPr>
                              <wpg:cNvGrpSpPr/>
                              <wpg:grpSpPr>
                                <a:xfrm>
                                  <a:off x="6263750" y="115351"/>
                                  <a:ext cx="326203" cy="652408"/>
                                  <a:chOff x="6263750" y="115351"/>
                                  <a:chExt cx="326203" cy="652408"/>
                                </a:xfrm>
                                <a:solidFill>
                                  <a:srgbClr val="007793"/>
                                </a:solidFill>
                              </wpg:grpSpPr>
                              <wps:wsp>
                                <wps:cNvPr id="747959525" name="Freeform: Shape 7479595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33C6E58-6843-E523-AA91-6E71948341A0}"/>
                                    </a:ext>
                                  </a:extLst>
                                </wps:cNvPr>
                                <wps:cNvSpPr/>
                                <wps:spPr>
                                  <a:xfrm>
                                    <a:off x="6263750" y="115351"/>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08513349" name="Freeform: Shape 20085133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53EE6A-B949-4556-BB99-D05234D7CB98}"/>
                                    </a:ext>
                                  </a:extLst>
                                </wps:cNvPr>
                                <wps:cNvSpPr/>
                                <wps:spPr>
                                  <a:xfrm>
                                    <a:off x="6263750" y="240055"/>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99688484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5DDEE3-EA44-1760-9CBE-7DF69E5099C1}"/>
                                </a:ext>
                              </a:extLst>
                            </wpg:cNvPr>
                            <wpg:cNvGrpSpPr/>
                            <wpg:grpSpPr>
                              <a:xfrm flipH="1">
                                <a:off x="5932767" y="0"/>
                                <a:ext cx="1077586" cy="954191"/>
                                <a:chOff x="5932767" y="0"/>
                                <a:chExt cx="1077586" cy="954191"/>
                              </a:xfrm>
                              <a:solidFill>
                                <a:srgbClr val="007793"/>
                              </a:solidFill>
                            </wpg:grpSpPr>
                            <wps:wsp>
                              <wps:cNvPr id="1573653173" name="Freeform: Shape 15736531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5A0A71-3133-CD03-952B-247E3583E021}"/>
                                  </a:ext>
                                </a:extLst>
                              </wps:cNvPr>
                              <wps:cNvSpPr/>
                              <wps:spPr>
                                <a:xfrm>
                                  <a:off x="5932767" y="0"/>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20949855" name="Freeform: Shape 17209498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E11CD9-1972-19FC-F756-06BA2C101A68}"/>
                                  </a:ext>
                                </a:extLst>
                              </wps:cNvPr>
                              <wps:cNvSpPr/>
                              <wps:spPr>
                                <a:xfrm>
                                  <a:off x="5932767" y="0"/>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779762087" name="TextBox 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5BF3B7-DB94-F697-2A84-17BF8D429FEF}"/>
                              </a:ext>
                            </a:extLst>
                          </wps:cNvPr>
                          <wps:cNvSpPr txBox="1"/>
                          <wps:spPr>
                            <a:xfrm>
                              <a:off x="4128548" y="116967"/>
                              <a:ext cx="188800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بيئة عمل آمنة ومريحة</w:t>
                                </w:r>
                              </w:p>
                            </w:txbxContent>
                          </wps:txbx>
                          <wps:bodyPr wrap="square" rtlCol="0">
                            <a:spAutoFit/>
                          </wps:bodyPr>
                        </wps:wsp>
                        <wps:wsp>
                          <wps:cNvPr id="1580287039" name="TextBox 1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863FBB-A286-B172-86D4-D6043E38B92F}"/>
                              </a:ext>
                            </a:extLst>
                          </wps:cNvPr>
                          <wps:cNvSpPr txBox="1"/>
                          <wps:spPr>
                            <a:xfrm>
                              <a:off x="6282586" y="273096"/>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01</w:t>
                                </w:r>
                              </w:p>
                            </w:txbxContent>
                          </wps:txbx>
                          <wps:bodyPr wrap="square" rtlCol="0">
                            <a:spAutoFit/>
                          </wps:bodyPr>
                        </wps:wsp>
                      </wpg:grpSp>
                      <wpg:grpSp>
                        <wpg:cNvPr id="1801322441" name="Group 18013224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D841C9-CDC7-670D-8484-23CD51112F77}"/>
                            </a:ext>
                          </a:extLst>
                        </wpg:cNvPr>
                        <wpg:cNvGrpSpPr/>
                        <wpg:grpSpPr>
                          <a:xfrm>
                            <a:off x="3652664" y="1103846"/>
                            <a:ext cx="3357689" cy="965257"/>
                            <a:chOff x="3652664" y="1103846"/>
                            <a:chExt cx="3357689" cy="965257"/>
                          </a:xfrm>
                        </wpg:grpSpPr>
                        <wpg:grpSp>
                          <wpg:cNvPr id="1003862975" name="Group 10038629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DF9501-0734-C130-CF3B-CC2733FD6436}"/>
                              </a:ext>
                            </a:extLst>
                          </wpg:cNvPr>
                          <wpg:cNvGrpSpPr/>
                          <wpg:grpSpPr>
                            <a:xfrm>
                              <a:off x="3652664" y="1103846"/>
                              <a:ext cx="3357689" cy="954191"/>
                              <a:chOff x="3652664" y="1103846"/>
                              <a:chExt cx="3357689" cy="954191"/>
                            </a:xfrm>
                          </wpg:grpSpPr>
                          <wpg:grpSp>
                            <wpg:cNvPr id="340926049"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CF847AD-1B74-14BD-55A6-03DC5C951039}"/>
                                </a:ext>
                              </a:extLst>
                            </wpg:cNvPr>
                            <wpg:cNvGrpSpPr/>
                            <wpg:grpSpPr>
                              <a:xfrm flipH="1">
                                <a:off x="3652664" y="1156742"/>
                                <a:ext cx="2999746" cy="901295"/>
                                <a:chOff x="3652664" y="1156742"/>
                                <a:chExt cx="2999746" cy="901295"/>
                              </a:xfrm>
                            </wpg:grpSpPr>
                            <wpg:grpSp>
                              <wpg:cNvPr id="204740409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6B12DE-8283-5001-F359-3E7663C9E487}"/>
                                  </a:ext>
                                </a:extLst>
                              </wpg:cNvPr>
                              <wpg:cNvGrpSpPr/>
                              <wpg:grpSpPr>
                                <a:xfrm>
                                  <a:off x="3652664" y="1156742"/>
                                  <a:ext cx="2999746" cy="901295"/>
                                  <a:chOff x="3652664" y="1156742"/>
                                  <a:chExt cx="2999746" cy="901295"/>
                                </a:xfrm>
                              </wpg:grpSpPr>
                              <wps:wsp>
                                <wps:cNvPr id="1039145454" name="Freeform: Shape 10391454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78CBAD-79FA-03C0-D80C-05E0853EC240}"/>
                                    </a:ext>
                                  </a:extLst>
                                </wps:cNvPr>
                                <wps:cNvSpPr/>
                                <wps:spPr>
                                  <a:xfrm>
                                    <a:off x="3929298" y="1627394"/>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08753218" name="Freeform: Shape 1908753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FA9478-F709-02F8-BE6F-E77E890AC7CF}"/>
                                    </a:ext>
                                  </a:extLst>
                                </wps:cNvPr>
                                <wps:cNvSpPr/>
                                <wps:spPr>
                                  <a:xfrm>
                                    <a:off x="3652664" y="1156742"/>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6688395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030E48-DCEC-316D-D9E5-1A2E679001F3}"/>
                                  </a:ext>
                                </a:extLst>
                              </wpg:cNvPr>
                              <wpg:cNvGrpSpPr/>
                              <wpg:grpSpPr>
                                <a:xfrm>
                                  <a:off x="6263750" y="1219197"/>
                                  <a:ext cx="326203" cy="652408"/>
                                  <a:chOff x="6263750" y="1219197"/>
                                  <a:chExt cx="326203" cy="652408"/>
                                </a:xfrm>
                                <a:solidFill>
                                  <a:srgbClr val="007793"/>
                                </a:solidFill>
                              </wpg:grpSpPr>
                              <wps:wsp>
                                <wps:cNvPr id="1338457192" name="Freeform: Shape 13384571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49BABE-BC5B-3AEC-6F4C-E170DA8EB711}"/>
                                    </a:ext>
                                  </a:extLst>
                                </wps:cNvPr>
                                <wps:cNvSpPr/>
                                <wps:spPr>
                                  <a:xfrm>
                                    <a:off x="6263750" y="1219197"/>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47624630" name="Freeform: Shape 8476246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464ACD7-1299-5BF4-5DE7-52CB750D0DF1}"/>
                                    </a:ext>
                                  </a:extLst>
                                </wps:cNvPr>
                                <wps:cNvSpPr/>
                                <wps:spPr>
                                  <a:xfrm>
                                    <a:off x="6263750" y="1343901"/>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85829364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9FEE0EA-DB76-A5D5-604B-292A686208EF}"/>
                                </a:ext>
                              </a:extLst>
                            </wpg:cNvPr>
                            <wpg:cNvGrpSpPr/>
                            <wpg:grpSpPr>
                              <a:xfrm flipH="1">
                                <a:off x="5932767" y="1103846"/>
                                <a:ext cx="1077586" cy="954191"/>
                                <a:chOff x="5932767" y="1103846"/>
                                <a:chExt cx="1077586" cy="954191"/>
                              </a:xfrm>
                              <a:solidFill>
                                <a:srgbClr val="007793"/>
                              </a:solidFill>
                            </wpg:grpSpPr>
                            <wps:wsp>
                              <wps:cNvPr id="1861881903" name="Freeform: Shape 18618819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C4FF96-1BC8-6A77-9911-E59F75F515A1}"/>
                                  </a:ext>
                                </a:extLst>
                              </wps:cNvPr>
                              <wps:cNvSpPr/>
                              <wps:spPr>
                                <a:xfrm>
                                  <a:off x="5932767" y="1103846"/>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47994393" name="Freeform: Shape 17479943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AC332F-5CB8-969D-1437-D77D68411695}"/>
                                  </a:ext>
                                </a:extLst>
                              </wps:cNvPr>
                              <wps:cNvSpPr/>
                              <wps:spPr>
                                <a:xfrm>
                                  <a:off x="5932767" y="1103846"/>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566169645" name="TextBox 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6AD8DB-0C54-8FCB-2EE2-AAC784396EFE}"/>
                              </a:ext>
                            </a:extLst>
                          </wps:cNvPr>
                          <wps:cNvSpPr txBox="1"/>
                          <wps:spPr>
                            <a:xfrm>
                              <a:off x="4166964" y="1369523"/>
                              <a:ext cx="1888767"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الأجر العادل</w:t>
                                </w:r>
                              </w:p>
                            </w:txbxContent>
                          </wps:txbx>
                          <wps:bodyPr wrap="square" rtlCol="0">
                            <a:spAutoFit/>
                          </wps:bodyPr>
                        </wps:wsp>
                        <wps:wsp>
                          <wps:cNvPr id="965387051" name="TextBox 1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5E73CE-1958-4C3F-AE0D-357CB9B0A189}"/>
                              </a:ext>
                            </a:extLst>
                          </wps:cNvPr>
                          <wps:cNvSpPr txBox="1"/>
                          <wps:spPr>
                            <a:xfrm>
                              <a:off x="6282586" y="1409099"/>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02</w:t>
                                </w:r>
                              </w:p>
                            </w:txbxContent>
                          </wps:txbx>
                          <wps:bodyPr wrap="square" rtlCol="0">
                            <a:spAutoFit/>
                          </wps:bodyPr>
                        </wps:wsp>
                      </wpg:grpSp>
                      <wpg:grpSp>
                        <wpg:cNvPr id="1324729531" name="Group 13247295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93BBD3B-33BF-745E-A601-782F05C8A4FE}"/>
                            </a:ext>
                          </a:extLst>
                        </wpg:cNvPr>
                        <wpg:cNvGrpSpPr/>
                        <wpg:grpSpPr>
                          <a:xfrm>
                            <a:off x="3652664" y="2207692"/>
                            <a:ext cx="3357689" cy="1026512"/>
                            <a:chOff x="3652664" y="2207692"/>
                            <a:chExt cx="3357689" cy="1026512"/>
                          </a:xfrm>
                        </wpg:grpSpPr>
                        <wpg:grpSp>
                          <wpg:cNvPr id="895611056" name="Group 8956110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F1B62A-168E-CDCF-215A-B600E5B9C306}"/>
                              </a:ext>
                            </a:extLst>
                          </wpg:cNvPr>
                          <wpg:cNvGrpSpPr/>
                          <wpg:grpSpPr>
                            <a:xfrm>
                              <a:off x="3652664" y="2207692"/>
                              <a:ext cx="3357689" cy="954191"/>
                              <a:chOff x="3652664" y="2207692"/>
                              <a:chExt cx="3357689" cy="954191"/>
                            </a:xfrm>
                          </wpg:grpSpPr>
                          <wpg:grpSp>
                            <wpg:cNvPr id="18810780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FB0275-DA38-48AB-165F-641F54081055}"/>
                                </a:ext>
                              </a:extLst>
                            </wpg:cNvPr>
                            <wpg:cNvGrpSpPr/>
                            <wpg:grpSpPr>
                              <a:xfrm flipH="1">
                                <a:off x="3652664" y="2260588"/>
                                <a:ext cx="2999746" cy="901295"/>
                                <a:chOff x="3652664" y="2260588"/>
                                <a:chExt cx="2999746" cy="901295"/>
                              </a:xfrm>
                            </wpg:grpSpPr>
                            <wpg:grpSp>
                              <wpg:cNvPr id="42747546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1BA069-E43B-C911-2CB7-D319A0292F0D}"/>
                                  </a:ext>
                                </a:extLst>
                              </wpg:cNvPr>
                              <wpg:cNvGrpSpPr/>
                              <wpg:grpSpPr>
                                <a:xfrm>
                                  <a:off x="3652664" y="2260588"/>
                                  <a:ext cx="2999746" cy="901295"/>
                                  <a:chOff x="3652664" y="2260588"/>
                                  <a:chExt cx="2999746" cy="901295"/>
                                </a:xfrm>
                              </wpg:grpSpPr>
                              <wps:wsp>
                                <wps:cNvPr id="1692215959" name="Freeform: Shape 16922159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A0C53AB-0D0D-7910-95CE-A3C648335E24}"/>
                                    </a:ext>
                                  </a:extLst>
                                </wps:cNvPr>
                                <wps:cNvSpPr/>
                                <wps:spPr>
                                  <a:xfrm>
                                    <a:off x="3929298" y="2731240"/>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37260863" name="Freeform: Shape 9372608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297B466-CA69-432D-0F4F-583278CBA3FA}"/>
                                    </a:ext>
                                  </a:extLst>
                                </wps:cNvPr>
                                <wps:cNvSpPr/>
                                <wps:spPr>
                                  <a:xfrm>
                                    <a:off x="3652664" y="2260588"/>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6362017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62709D-08DA-DF11-99BC-971E39E3A127}"/>
                                  </a:ext>
                                </a:extLst>
                              </wpg:cNvPr>
                              <wpg:cNvGrpSpPr/>
                              <wpg:grpSpPr>
                                <a:xfrm>
                                  <a:off x="6263750" y="2323043"/>
                                  <a:ext cx="326203" cy="652408"/>
                                  <a:chOff x="6263750" y="2323043"/>
                                  <a:chExt cx="326203" cy="652408"/>
                                </a:xfrm>
                                <a:solidFill>
                                  <a:srgbClr val="007793"/>
                                </a:solidFill>
                              </wpg:grpSpPr>
                              <wps:wsp>
                                <wps:cNvPr id="1300550139" name="Freeform: Shape 13005501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1CB13D5-3B1B-4465-3EB5-4DE51EDEF4C9}"/>
                                    </a:ext>
                                  </a:extLst>
                                </wps:cNvPr>
                                <wps:cNvSpPr/>
                                <wps:spPr>
                                  <a:xfrm>
                                    <a:off x="6263750" y="2323043"/>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02557489" name="Freeform: Shape 20025574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23E8F6-D18A-005D-B70F-7F02D50E1FE8}"/>
                                    </a:ext>
                                  </a:extLst>
                                </wps:cNvPr>
                                <wps:cNvSpPr/>
                                <wps:spPr>
                                  <a:xfrm>
                                    <a:off x="6263750" y="2447747"/>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16878268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78202C-1D97-E06A-ADB2-51647761E9FA}"/>
                                </a:ext>
                              </a:extLst>
                            </wpg:cNvPr>
                            <wpg:cNvGrpSpPr/>
                            <wpg:grpSpPr>
                              <a:xfrm flipH="1">
                                <a:off x="5932767" y="2207692"/>
                                <a:ext cx="1077586" cy="954191"/>
                                <a:chOff x="5932767" y="2207692"/>
                                <a:chExt cx="1077586" cy="954191"/>
                              </a:xfrm>
                              <a:solidFill>
                                <a:srgbClr val="007793"/>
                              </a:solidFill>
                            </wpg:grpSpPr>
                            <wps:wsp>
                              <wps:cNvPr id="1154926404" name="Freeform: Shape 11549264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C0AA77-9A80-0237-96FB-A7875E1346BE}"/>
                                  </a:ext>
                                </a:extLst>
                              </wps:cNvPr>
                              <wps:cNvSpPr/>
                              <wps:spPr>
                                <a:xfrm>
                                  <a:off x="5932767" y="2207692"/>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45433318" name="Freeform: Shape 11454333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6002F4-008D-ADA6-F520-35A2ED5E8398}"/>
                                  </a:ext>
                                </a:extLst>
                              </wps:cNvPr>
                              <wps:cNvSpPr/>
                              <wps:spPr>
                                <a:xfrm>
                                  <a:off x="5932767" y="2207692"/>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343979846" name="Group 3439798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7644BC-F6C5-D1BB-7E0C-7FDD9ADA6FDE}"/>
                              </a:ext>
                            </a:extLst>
                          </wpg:cNvPr>
                          <wpg:cNvGrpSpPr/>
                          <wpg:grpSpPr>
                            <a:xfrm>
                              <a:off x="4216637" y="2317193"/>
                              <a:ext cx="2710100" cy="917011"/>
                              <a:chOff x="4216637" y="2317193"/>
                              <a:chExt cx="2710100" cy="917011"/>
                            </a:xfrm>
                          </wpg:grpSpPr>
                          <wps:wsp>
                            <wps:cNvPr id="2059464412" name="TextBox 2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68B1A5-95F0-B0E8-38C0-F4196BC058A0}"/>
                                </a:ext>
                              </a:extLst>
                            </wps:cNvPr>
                            <wps:cNvSpPr txBox="1"/>
                            <wps:spPr>
                              <a:xfrm>
                                <a:off x="4216637" y="2317193"/>
                                <a:ext cx="1888768"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ساعات عمل معقولة</w:t>
                                  </w:r>
                                </w:p>
                              </w:txbxContent>
                            </wps:txbx>
                            <wps:bodyPr wrap="square" rtlCol="0">
                              <a:spAutoFit/>
                            </wps:bodyPr>
                          </wps:wsp>
                          <wps:wsp>
                            <wps:cNvPr id="23834684" name="TextBox 2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5F642F-AA7C-BABB-9483-99162AA12862}"/>
                                </a:ext>
                              </a:extLst>
                            </wps:cNvPr>
                            <wps:cNvSpPr txBox="1"/>
                            <wps:spPr>
                              <a:xfrm>
                                <a:off x="6311595" y="2487159"/>
                                <a:ext cx="615142" cy="660005"/>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03</w:t>
                                  </w:r>
                                </w:p>
                              </w:txbxContent>
                            </wps:txbx>
                            <wps:bodyPr wrap="square" rtlCol="0">
                              <a:spAutoFit/>
                            </wps:bodyPr>
                          </wps:wsp>
                        </wpg:grpSp>
                      </wpg:grpSp>
                      <wpg:grpSp>
                        <wpg:cNvPr id="1353360050" name="Group 13533600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B84FE5-A715-FFB1-14AE-EACF8CEC38E1}"/>
                            </a:ext>
                          </a:extLst>
                        </wpg:cNvPr>
                        <wpg:cNvGrpSpPr/>
                        <wpg:grpSpPr>
                          <a:xfrm>
                            <a:off x="3652664" y="3311538"/>
                            <a:ext cx="3357689" cy="954191"/>
                            <a:chOff x="3652664" y="3311538"/>
                            <a:chExt cx="3357689" cy="954191"/>
                          </a:xfrm>
                        </wpg:grpSpPr>
                        <wpg:grpSp>
                          <wpg:cNvPr id="154818681" name="Group 1548186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2DD912-0689-6E7D-BB55-24EC08AC8AE5}"/>
                              </a:ext>
                            </a:extLst>
                          </wpg:cNvPr>
                          <wpg:cNvGrpSpPr/>
                          <wpg:grpSpPr>
                            <a:xfrm>
                              <a:off x="3652664" y="3311538"/>
                              <a:ext cx="3357689" cy="954191"/>
                              <a:chOff x="3652664" y="3311538"/>
                              <a:chExt cx="3357689" cy="954191"/>
                            </a:xfrm>
                          </wpg:grpSpPr>
                          <wpg:grpSp>
                            <wpg:cNvPr id="15857125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9A5267-E5B3-2ADB-9E5B-B59EFFC5B2EE}"/>
                                </a:ext>
                              </a:extLst>
                            </wpg:cNvPr>
                            <wpg:cNvGrpSpPr/>
                            <wpg:grpSpPr>
                              <a:xfrm flipH="1">
                                <a:off x="3652664" y="3364434"/>
                                <a:ext cx="2999746" cy="901295"/>
                                <a:chOff x="3652664" y="3364434"/>
                                <a:chExt cx="2999746" cy="901295"/>
                              </a:xfrm>
                            </wpg:grpSpPr>
                            <wpg:grpSp>
                              <wpg:cNvPr id="162930722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9E95C3-C94D-ACCE-824E-F721200CE023}"/>
                                  </a:ext>
                                </a:extLst>
                              </wpg:cNvPr>
                              <wpg:cNvGrpSpPr/>
                              <wpg:grpSpPr>
                                <a:xfrm>
                                  <a:off x="3652664" y="3364434"/>
                                  <a:ext cx="2999746" cy="901295"/>
                                  <a:chOff x="3652664" y="3364434"/>
                                  <a:chExt cx="2999746" cy="901295"/>
                                </a:xfrm>
                              </wpg:grpSpPr>
                              <wps:wsp>
                                <wps:cNvPr id="1209366383" name="Freeform: Shape 12093663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7359C9-B7C0-A83E-D5C1-E419427E3356}"/>
                                    </a:ext>
                                  </a:extLst>
                                </wps:cNvPr>
                                <wps:cNvSpPr/>
                                <wps:spPr>
                                  <a:xfrm>
                                    <a:off x="3929298" y="3835086"/>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4958153" name="Freeform: Shape 2049581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748F23-6C05-8FEE-16B5-349957D5378C}"/>
                                    </a:ext>
                                  </a:extLst>
                                </wps:cNvPr>
                                <wps:cNvSpPr/>
                                <wps:spPr>
                                  <a:xfrm>
                                    <a:off x="3652664" y="3364434"/>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65395703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E7D91BA-2AE1-635D-EDFC-533416ACE38F}"/>
                                  </a:ext>
                                </a:extLst>
                              </wpg:cNvPr>
                              <wpg:cNvGrpSpPr/>
                              <wpg:grpSpPr>
                                <a:xfrm>
                                  <a:off x="6263750" y="3426889"/>
                                  <a:ext cx="326203" cy="652408"/>
                                  <a:chOff x="6263750" y="3426889"/>
                                  <a:chExt cx="326203" cy="652408"/>
                                </a:xfrm>
                                <a:solidFill>
                                  <a:srgbClr val="007793"/>
                                </a:solidFill>
                              </wpg:grpSpPr>
                              <wps:wsp>
                                <wps:cNvPr id="525607542" name="Freeform: Shape 5256075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2EB86C-71EC-C680-432C-7373C1DCCF4E}"/>
                                    </a:ext>
                                  </a:extLst>
                                </wps:cNvPr>
                                <wps:cNvSpPr/>
                                <wps:spPr>
                                  <a:xfrm>
                                    <a:off x="6263750" y="3426889"/>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64270342" name="Freeform: Shape 19642703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01AEEA-66B9-1E20-FA33-9DE13C9622BD}"/>
                                    </a:ext>
                                  </a:extLst>
                                </wps:cNvPr>
                                <wps:cNvSpPr/>
                                <wps:spPr>
                                  <a:xfrm>
                                    <a:off x="6263750" y="3551593"/>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033718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AA04D0-3B9E-411F-67D5-161D730FA035}"/>
                                </a:ext>
                              </a:extLst>
                            </wpg:cNvPr>
                            <wpg:cNvGrpSpPr/>
                            <wpg:grpSpPr>
                              <a:xfrm flipH="1">
                                <a:off x="5932767" y="3311538"/>
                                <a:ext cx="1077586" cy="954191"/>
                                <a:chOff x="5932767" y="3311538"/>
                                <a:chExt cx="1077586" cy="954191"/>
                              </a:xfrm>
                              <a:solidFill>
                                <a:srgbClr val="007793"/>
                              </a:solidFill>
                            </wpg:grpSpPr>
                            <wps:wsp>
                              <wps:cNvPr id="747230081" name="Freeform: Shape 7472300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CD1807-8DB7-932D-D54B-7A1411FA6F12}"/>
                                  </a:ext>
                                </a:extLst>
                              </wps:cNvPr>
                              <wps:cNvSpPr/>
                              <wps:spPr>
                                <a:xfrm>
                                  <a:off x="5932767" y="3311538"/>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20327652" name="Freeform: Shape 12203276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EFA166-7A0E-10BE-6089-5DB4FB758194}"/>
                                  </a:ext>
                                </a:extLst>
                              </wps:cNvPr>
                              <wps:cNvSpPr/>
                              <wps:spPr>
                                <a:xfrm>
                                  <a:off x="5932767" y="3311538"/>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253655478" name="TextBox 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7116C9F-FB1F-ACF3-234C-47F6F8116E57}"/>
                              </a:ext>
                            </a:extLst>
                          </wps:cNvPr>
                          <wps:cNvSpPr txBox="1"/>
                          <wps:spPr>
                            <a:xfrm>
                              <a:off x="4120331" y="3516129"/>
                              <a:ext cx="1888767"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الإجازات</w:t>
                                </w:r>
                              </w:p>
                            </w:txbxContent>
                          </wps:txbx>
                          <wps:bodyPr wrap="square" rtlCol="0">
                            <a:spAutoFit/>
                          </wps:bodyPr>
                        </wps:wsp>
                        <wps:wsp>
                          <wps:cNvPr id="996076108" name="TextBox 2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0228EA-7818-EB75-DC75-9F16E05AFD25}"/>
                              </a:ext>
                            </a:extLst>
                          </wps:cNvPr>
                          <wps:cNvSpPr txBox="1"/>
                          <wps:spPr>
                            <a:xfrm>
                              <a:off x="6344105" y="3581152"/>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04</w:t>
                                </w:r>
                              </w:p>
                            </w:txbxContent>
                          </wps:txbx>
                          <wps:bodyPr wrap="square" rtlCol="0">
                            <a:spAutoFit/>
                          </wps:bodyPr>
                        </wps:wsp>
                      </wpg:grpSp>
                      <wpg:grpSp>
                        <wpg:cNvPr id="40295053" name="Group 402950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CBBEB4-79E3-C4E3-6B85-D7A717599C93}"/>
                            </a:ext>
                          </a:extLst>
                        </wpg:cNvPr>
                        <wpg:cNvGrpSpPr/>
                        <wpg:grpSpPr>
                          <a:xfrm>
                            <a:off x="3652664" y="4414209"/>
                            <a:ext cx="3357689" cy="1001438"/>
                            <a:chOff x="3652664" y="4414209"/>
                            <a:chExt cx="3357689" cy="1001438"/>
                          </a:xfrm>
                        </wpg:grpSpPr>
                        <wpg:grpSp>
                          <wpg:cNvPr id="1277999304" name="Group 1277999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41B0D5-4FC7-A4F6-B580-F8D7DA58C2EF}"/>
                              </a:ext>
                            </a:extLst>
                          </wpg:cNvPr>
                          <wpg:cNvGrpSpPr/>
                          <wpg:grpSpPr>
                            <a:xfrm>
                              <a:off x="3652664" y="4414209"/>
                              <a:ext cx="3357689" cy="954191"/>
                              <a:chOff x="3652664" y="4414209"/>
                              <a:chExt cx="3357689" cy="954191"/>
                            </a:xfrm>
                          </wpg:grpSpPr>
                          <wpg:grpSp>
                            <wpg:cNvPr id="16814987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125570B-6E25-5FA7-F1BA-5BC9C42E4A55}"/>
                                </a:ext>
                              </a:extLst>
                            </wpg:cNvPr>
                            <wpg:cNvGrpSpPr/>
                            <wpg:grpSpPr>
                              <a:xfrm flipH="1">
                                <a:off x="3652664" y="4467105"/>
                                <a:ext cx="2999746" cy="901295"/>
                                <a:chOff x="3652664" y="4467105"/>
                                <a:chExt cx="2999746" cy="901295"/>
                              </a:xfrm>
                            </wpg:grpSpPr>
                            <wpg:grpSp>
                              <wpg:cNvPr id="66388753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186BEA-AFD8-41AD-7923-038B7321752D}"/>
                                  </a:ext>
                                </a:extLst>
                              </wpg:cNvPr>
                              <wpg:cNvGrpSpPr/>
                              <wpg:grpSpPr>
                                <a:xfrm>
                                  <a:off x="3652664" y="4467105"/>
                                  <a:ext cx="2999746" cy="901295"/>
                                  <a:chOff x="3652664" y="4467105"/>
                                  <a:chExt cx="2999746" cy="901295"/>
                                </a:xfrm>
                              </wpg:grpSpPr>
                              <wps:wsp>
                                <wps:cNvPr id="284093975" name="Freeform: Shape 2840939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1A278D1-5DF2-E133-434B-7F3824BB48C7}"/>
                                    </a:ext>
                                  </a:extLst>
                                </wps:cNvPr>
                                <wps:cNvSpPr/>
                                <wps:spPr>
                                  <a:xfrm>
                                    <a:off x="3929298" y="4937757"/>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79722530" name="Freeform: Shape 279722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5BA99F-68B8-441D-1A1E-3BBD4A438C4F}"/>
                                    </a:ext>
                                  </a:extLst>
                                </wps:cNvPr>
                                <wps:cNvSpPr/>
                                <wps:spPr>
                                  <a:xfrm>
                                    <a:off x="3652664" y="4467105"/>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669227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466BC2-9FEB-FD33-7728-8DB3FB4CC329}"/>
                                  </a:ext>
                                </a:extLst>
                              </wpg:cNvPr>
                              <wpg:cNvGrpSpPr/>
                              <wpg:grpSpPr>
                                <a:xfrm>
                                  <a:off x="6263750" y="4529560"/>
                                  <a:ext cx="326203" cy="652408"/>
                                  <a:chOff x="6263750" y="4529560"/>
                                  <a:chExt cx="326203" cy="652408"/>
                                </a:xfrm>
                                <a:solidFill>
                                  <a:srgbClr val="007793"/>
                                </a:solidFill>
                              </wpg:grpSpPr>
                              <wps:wsp>
                                <wps:cNvPr id="28919506" name="Freeform: Shape 289195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727CE4-3449-753B-6F1C-38ECA795C023}"/>
                                    </a:ext>
                                  </a:extLst>
                                </wps:cNvPr>
                                <wps:cNvSpPr/>
                                <wps:spPr>
                                  <a:xfrm>
                                    <a:off x="6263750" y="4529560"/>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36064907" name="Freeform: Shape 736064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0EE9EA-68BE-4394-0DD2-15BC179D8E05}"/>
                                    </a:ext>
                                  </a:extLst>
                                </wps:cNvPr>
                                <wps:cNvSpPr/>
                                <wps:spPr>
                                  <a:xfrm>
                                    <a:off x="6263750" y="4654264"/>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71284025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C59C25-2C7D-AA93-B4AC-5A5B01CEF49D}"/>
                                </a:ext>
                              </a:extLst>
                            </wpg:cNvPr>
                            <wpg:cNvGrpSpPr/>
                            <wpg:grpSpPr>
                              <a:xfrm flipH="1">
                                <a:off x="5932767" y="4414209"/>
                                <a:ext cx="1077586" cy="954191"/>
                                <a:chOff x="5932767" y="4414209"/>
                                <a:chExt cx="1077586" cy="954191"/>
                              </a:xfrm>
                              <a:solidFill>
                                <a:srgbClr val="007793"/>
                              </a:solidFill>
                            </wpg:grpSpPr>
                            <wps:wsp>
                              <wps:cNvPr id="783087448" name="Freeform: Shape 7830874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AB75F4A-4E9D-1385-DB09-F701B2F6E98C}"/>
                                  </a:ext>
                                </a:extLst>
                              </wps:cNvPr>
                              <wps:cNvSpPr/>
                              <wps:spPr>
                                <a:xfrm>
                                  <a:off x="5932767" y="4414209"/>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77554051" name="Freeform: Shape 7775540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164A71-6C4B-AC3D-4D29-25C2965477A5}"/>
                                  </a:ext>
                                </a:extLst>
                              </wps:cNvPr>
                              <wps:cNvSpPr/>
                              <wps:spPr>
                                <a:xfrm>
                                  <a:off x="5932767" y="4414209"/>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2120394777" name="TextBox 2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C9EDC5-E2D1-9B41-66FB-D1AE77081AD5}"/>
                              </a:ext>
                            </a:extLst>
                          </wps:cNvPr>
                          <wps:cNvSpPr txBox="1"/>
                          <wps:spPr>
                            <a:xfrm>
                              <a:off x="4005216" y="4498636"/>
                              <a:ext cx="205072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المساواة وعدم التمييز</w:t>
                                </w:r>
                              </w:p>
                            </w:txbxContent>
                          </wps:txbx>
                          <wps:bodyPr wrap="square" rtlCol="0">
                            <a:spAutoFit/>
                          </wps:bodyPr>
                        </wps:wsp>
                        <wps:wsp>
                          <wps:cNvPr id="1843370097" name="TextBox 2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8EAE72-3830-EB1F-3107-BC795C80F93C}"/>
                              </a:ext>
                            </a:extLst>
                          </wps:cNvPr>
                          <wps:cNvSpPr txBox="1"/>
                          <wps:spPr>
                            <a:xfrm>
                              <a:off x="6357507" y="4701874"/>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05</w:t>
                                </w:r>
                              </w:p>
                            </w:txbxContent>
                          </wps:txbx>
                          <wps:bodyPr wrap="square" rtlCol="0">
                            <a:spAutoFit/>
                          </wps:bodyPr>
                        </wps:wsp>
                      </wpg:grpSp>
                      <wpg:grpSp>
                        <wpg:cNvPr id="1168518475" name="Group 11685184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21EA64-963E-EEB1-0173-D52573DF813F}"/>
                            </a:ext>
                          </a:extLst>
                        </wpg:cNvPr>
                        <wpg:cNvGrpSpPr/>
                        <wpg:grpSpPr>
                          <a:xfrm>
                            <a:off x="14730" y="0"/>
                            <a:ext cx="3357689" cy="969909"/>
                            <a:chOff x="14730" y="0"/>
                            <a:chExt cx="3357689" cy="969909"/>
                          </a:xfrm>
                        </wpg:grpSpPr>
                        <wpg:grpSp>
                          <wpg:cNvPr id="504111262" name="Group 5041112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20EBE5-1BC9-A869-43C1-966D7C423A42}"/>
                              </a:ext>
                            </a:extLst>
                          </wpg:cNvPr>
                          <wpg:cNvGrpSpPr/>
                          <wpg:grpSpPr>
                            <a:xfrm>
                              <a:off x="14730" y="0"/>
                              <a:ext cx="3357689" cy="954191"/>
                              <a:chOff x="14730" y="0"/>
                              <a:chExt cx="3357689" cy="954191"/>
                            </a:xfrm>
                          </wpg:grpSpPr>
                          <wpg:grpSp>
                            <wpg:cNvPr id="200358255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090C7D-79B2-0A8C-23D7-223814850A78}"/>
                                </a:ext>
                              </a:extLst>
                            </wpg:cNvPr>
                            <wpg:cNvGrpSpPr/>
                            <wpg:grpSpPr>
                              <a:xfrm flipH="1">
                                <a:off x="14730" y="52896"/>
                                <a:ext cx="2999746" cy="901295"/>
                                <a:chOff x="14730" y="52896"/>
                                <a:chExt cx="2999746" cy="901295"/>
                              </a:xfrm>
                            </wpg:grpSpPr>
                            <wpg:grpSp>
                              <wpg:cNvPr id="8423713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5FF694-0CB1-E5B0-EF57-E4120C32F121}"/>
                                  </a:ext>
                                </a:extLst>
                              </wpg:cNvPr>
                              <wpg:cNvGrpSpPr/>
                              <wpg:grpSpPr>
                                <a:xfrm>
                                  <a:off x="14730" y="52896"/>
                                  <a:ext cx="2999746" cy="901295"/>
                                  <a:chOff x="14730" y="52896"/>
                                  <a:chExt cx="2999746" cy="901295"/>
                                </a:xfrm>
                              </wpg:grpSpPr>
                              <wps:wsp>
                                <wps:cNvPr id="846190459" name="Freeform: Shape 8461904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9A2293-06C5-64E4-C550-B6C581B94EC6}"/>
                                    </a:ext>
                                  </a:extLst>
                                </wps:cNvPr>
                                <wps:cNvSpPr/>
                                <wps:spPr>
                                  <a:xfrm>
                                    <a:off x="291364" y="523548"/>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37883584" name="Freeform: Shape 17378835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4B78FE-BC1F-8ACE-184D-A4A5267F4E27}"/>
                                    </a:ext>
                                  </a:extLst>
                                </wps:cNvPr>
                                <wps:cNvSpPr/>
                                <wps:spPr>
                                  <a:xfrm>
                                    <a:off x="14730" y="52896"/>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5062417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1BDC7-EEFA-1B21-9A53-C91C431CAFD2}"/>
                                  </a:ext>
                                </a:extLst>
                              </wpg:cNvPr>
                              <wpg:cNvGrpSpPr/>
                              <wpg:grpSpPr>
                                <a:xfrm>
                                  <a:off x="2625816" y="115351"/>
                                  <a:ext cx="326203" cy="652408"/>
                                  <a:chOff x="2625816" y="115351"/>
                                  <a:chExt cx="326203" cy="652408"/>
                                </a:xfrm>
                                <a:solidFill>
                                  <a:srgbClr val="007793"/>
                                </a:solidFill>
                              </wpg:grpSpPr>
                              <wps:wsp>
                                <wps:cNvPr id="1854616426" name="Freeform: Shape 185461642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BCC34F-7A2A-9E97-80D2-85358B907DB8}"/>
                                    </a:ext>
                                  </a:extLst>
                                </wps:cNvPr>
                                <wps:cNvSpPr/>
                                <wps:spPr>
                                  <a:xfrm>
                                    <a:off x="2625816" y="115351"/>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28778927" name="Freeform: Shape 1128778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CC41C4-E116-66EE-1BA9-54E39DF9A89C}"/>
                                    </a:ext>
                                  </a:extLst>
                                </wps:cNvPr>
                                <wps:cNvSpPr/>
                                <wps:spPr>
                                  <a:xfrm>
                                    <a:off x="2625816" y="240055"/>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9723419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F52F66F-422F-53D4-1FA2-1050DF872F4C}"/>
                                </a:ext>
                              </a:extLst>
                            </wpg:cNvPr>
                            <wpg:cNvGrpSpPr/>
                            <wpg:grpSpPr>
                              <a:xfrm flipH="1">
                                <a:off x="2294833" y="0"/>
                                <a:ext cx="1077586" cy="954191"/>
                                <a:chOff x="2294833" y="0"/>
                                <a:chExt cx="1077586" cy="954191"/>
                              </a:xfrm>
                              <a:solidFill>
                                <a:srgbClr val="007793"/>
                              </a:solidFill>
                            </wpg:grpSpPr>
                            <wps:wsp>
                              <wps:cNvPr id="1979199911" name="Freeform: Shape 19791999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5AE274B-347C-1372-54B5-19687449A621}"/>
                                  </a:ext>
                                </a:extLst>
                              </wps:cNvPr>
                              <wps:cNvSpPr/>
                              <wps:spPr>
                                <a:xfrm>
                                  <a:off x="2294833" y="0"/>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chemeClr val="bg1">
                                    <a:lumMod val="50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1171969" name="Freeform: Shape 10111719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36E0E2-1702-C68E-F69F-B568B97C44A9}"/>
                                  </a:ext>
                                </a:extLst>
                              </wps:cNvPr>
                              <wps:cNvSpPr/>
                              <wps:spPr>
                                <a:xfrm>
                                  <a:off x="2294833" y="0"/>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chemeClr val="bg1">
                                    <a:lumMod val="75000"/>
                                  </a:schemeClr>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827257711" name="TextBox 2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43D768-9735-D6EA-7739-7B9D9A631628}"/>
                              </a:ext>
                            </a:extLst>
                          </wps:cNvPr>
                          <wps:cNvSpPr txBox="1"/>
                          <wps:spPr>
                            <a:xfrm>
                              <a:off x="316374" y="52898"/>
                              <a:ext cx="2292526"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الحماية من الطرد التعسفي</w:t>
                                </w:r>
                              </w:p>
                            </w:txbxContent>
                          </wps:txbx>
                          <wps:bodyPr wrap="square" rtlCol="0">
                            <a:spAutoFit/>
                          </wps:bodyPr>
                        </wps:wsp>
                        <wps:wsp>
                          <wps:cNvPr id="414389878" name="TextBox 2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DC58CB-77A0-C105-5E69-F2E9A0844E16}"/>
                              </a:ext>
                            </a:extLst>
                          </wps:cNvPr>
                          <wps:cNvSpPr txBox="1"/>
                          <wps:spPr>
                            <a:xfrm>
                              <a:off x="2706416" y="269962"/>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06</w:t>
                                </w:r>
                              </w:p>
                            </w:txbxContent>
                          </wps:txbx>
                          <wps:bodyPr wrap="square" rtlCol="0">
                            <a:spAutoFit/>
                          </wps:bodyPr>
                        </wps:wsp>
                      </wpg:grpSp>
                      <wpg:grpSp>
                        <wpg:cNvPr id="1306343028" name="Group 13063430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46D6A9-7D1B-1B1B-F950-9EF56B971E72}"/>
                            </a:ext>
                          </a:extLst>
                        </wpg:cNvPr>
                        <wpg:cNvGrpSpPr/>
                        <wpg:grpSpPr>
                          <a:xfrm>
                            <a:off x="14730" y="1103846"/>
                            <a:ext cx="3357689" cy="974361"/>
                            <a:chOff x="14730" y="1103846"/>
                            <a:chExt cx="3357689" cy="974361"/>
                          </a:xfrm>
                        </wpg:grpSpPr>
                        <wpg:grpSp>
                          <wpg:cNvPr id="1295584618" name="Group 12955846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60796A-4B2F-2481-C013-15F994E9BC21}"/>
                              </a:ext>
                            </a:extLst>
                          </wpg:cNvPr>
                          <wpg:cNvGrpSpPr/>
                          <wpg:grpSpPr>
                            <a:xfrm>
                              <a:off x="14730" y="1103846"/>
                              <a:ext cx="3357689" cy="954191"/>
                              <a:chOff x="14730" y="1103846"/>
                              <a:chExt cx="3357689" cy="954191"/>
                            </a:xfrm>
                          </wpg:grpSpPr>
                          <wpg:grpSp>
                            <wpg:cNvPr id="58063721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06488B-684F-B89B-4E1D-BD3A52529709}"/>
                                </a:ext>
                              </a:extLst>
                            </wpg:cNvPr>
                            <wpg:cNvGrpSpPr/>
                            <wpg:grpSpPr>
                              <a:xfrm flipH="1">
                                <a:off x="14730" y="1156742"/>
                                <a:ext cx="2999746" cy="901295"/>
                                <a:chOff x="14730" y="1156742"/>
                                <a:chExt cx="2999746" cy="901295"/>
                              </a:xfrm>
                            </wpg:grpSpPr>
                            <wpg:grpSp>
                              <wpg:cNvPr id="3441329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85ECBB-AD9E-4D13-557A-2FB440A2374A}"/>
                                  </a:ext>
                                </a:extLst>
                              </wpg:cNvPr>
                              <wpg:cNvGrpSpPr/>
                              <wpg:grpSpPr>
                                <a:xfrm>
                                  <a:off x="14730" y="1156742"/>
                                  <a:ext cx="2999746" cy="901295"/>
                                  <a:chOff x="14730" y="1156742"/>
                                  <a:chExt cx="2999746" cy="901295"/>
                                </a:xfrm>
                              </wpg:grpSpPr>
                              <wps:wsp>
                                <wps:cNvPr id="618463583" name="Freeform: Shape 6184635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532A2B-738D-D6E1-8F0A-E9AFD74F31E2}"/>
                                    </a:ext>
                                  </a:extLst>
                                </wps:cNvPr>
                                <wps:cNvSpPr/>
                                <wps:spPr>
                                  <a:xfrm>
                                    <a:off x="291364" y="1627394"/>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49015932" name="Freeform: Shape 19490159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688444-77C5-41E6-3937-CD2054575725}"/>
                                    </a:ext>
                                  </a:extLst>
                                </wps:cNvPr>
                                <wps:cNvSpPr/>
                                <wps:spPr>
                                  <a:xfrm>
                                    <a:off x="14730" y="1156742"/>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62955236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52ED97D-F7CB-3187-1F56-231A1709BEFF}"/>
                                  </a:ext>
                                </a:extLst>
                              </wpg:cNvPr>
                              <wpg:cNvGrpSpPr/>
                              <wpg:grpSpPr>
                                <a:xfrm>
                                  <a:off x="2625816" y="1219197"/>
                                  <a:ext cx="326203" cy="652408"/>
                                  <a:chOff x="2625816" y="1219197"/>
                                  <a:chExt cx="326203" cy="652408"/>
                                </a:xfrm>
                                <a:solidFill>
                                  <a:srgbClr val="007793"/>
                                </a:solidFill>
                              </wpg:grpSpPr>
                              <wps:wsp>
                                <wps:cNvPr id="2051133784" name="Freeform: Shape 20511337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2692D3-4CE7-396D-8114-A03C2B036E3D}"/>
                                    </a:ext>
                                  </a:extLst>
                                </wps:cNvPr>
                                <wps:cNvSpPr/>
                                <wps:spPr>
                                  <a:xfrm>
                                    <a:off x="2625816" y="1219197"/>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73043997" name="Freeform: Shape 16730439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706EF1-2515-9FD6-42E8-7E0818C264F6}"/>
                                    </a:ext>
                                  </a:extLst>
                                </wps:cNvPr>
                                <wps:cNvSpPr/>
                                <wps:spPr>
                                  <a:xfrm>
                                    <a:off x="2625816" y="1343901"/>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2084163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FAD66C-41E0-D1B1-BAB7-C68D6AB59115}"/>
                                </a:ext>
                              </a:extLst>
                            </wpg:cNvPr>
                            <wpg:cNvGrpSpPr/>
                            <wpg:grpSpPr>
                              <a:xfrm flipH="1">
                                <a:off x="2294833" y="1103846"/>
                                <a:ext cx="1077586" cy="954191"/>
                                <a:chOff x="2294833" y="1103846"/>
                                <a:chExt cx="1077586" cy="954191"/>
                              </a:xfrm>
                              <a:solidFill>
                                <a:srgbClr val="007793"/>
                              </a:solidFill>
                            </wpg:grpSpPr>
                            <wps:wsp>
                              <wps:cNvPr id="1184619986" name="Freeform: Shape 11846199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DBC5EB-7678-E01D-0C0F-3982F96741A3}"/>
                                  </a:ext>
                                </a:extLst>
                              </wps:cNvPr>
                              <wps:cNvSpPr/>
                              <wps:spPr>
                                <a:xfrm>
                                  <a:off x="2294833" y="1103846"/>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673260701" name="Freeform: Shape 16732607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807E00B-FC51-39FF-12B5-748E33396A6E}"/>
                                  </a:ext>
                                </a:extLst>
                              </wps:cNvPr>
                              <wps:cNvSpPr/>
                              <wps:spPr>
                                <a:xfrm>
                                  <a:off x="2294833" y="1103846"/>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6CB4B8"/>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600096295" name="TextBox 2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CD4376-7453-4040-C160-30FD4818C47A}"/>
                              </a:ext>
                            </a:extLst>
                          </wps:cNvPr>
                          <wps:cNvSpPr txBox="1"/>
                          <wps:spPr>
                            <a:xfrm>
                              <a:off x="537991" y="1161196"/>
                              <a:ext cx="1888767"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التدريب والتطوير</w:t>
                                </w:r>
                              </w:p>
                            </w:txbxContent>
                          </wps:txbx>
                          <wps:bodyPr wrap="square" rtlCol="0">
                            <a:spAutoFit/>
                          </wps:bodyPr>
                        </wps:wsp>
                        <wps:wsp>
                          <wps:cNvPr id="2038499709" name="TextBox 2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BA147AC-DE84-FD0D-95CB-B7FD66A568BD}"/>
                              </a:ext>
                            </a:extLst>
                          </wps:cNvPr>
                          <wps:cNvSpPr txBox="1"/>
                          <wps:spPr>
                            <a:xfrm>
                              <a:off x="2719817" y="1391951"/>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07</w:t>
                                </w:r>
                              </w:p>
                            </w:txbxContent>
                          </wps:txbx>
                          <wps:bodyPr wrap="square" rtlCol="0">
                            <a:spAutoFit/>
                          </wps:bodyPr>
                        </wps:wsp>
                      </wpg:grpSp>
                      <wpg:grpSp>
                        <wpg:cNvPr id="1137196983" name="Group 11371969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84B5854-9CB1-F252-85C9-A46FA0F8277D}"/>
                            </a:ext>
                          </a:extLst>
                        </wpg:cNvPr>
                        <wpg:cNvGrpSpPr/>
                        <wpg:grpSpPr>
                          <a:xfrm>
                            <a:off x="14730" y="2207692"/>
                            <a:ext cx="3357689" cy="1061936"/>
                            <a:chOff x="14730" y="2207692"/>
                            <a:chExt cx="3357689" cy="1061936"/>
                          </a:xfrm>
                        </wpg:grpSpPr>
                        <wpg:grpSp>
                          <wpg:cNvPr id="1103993305" name="Group 11039933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E29BD1-1C5F-9366-5845-54B45E781FA1}"/>
                              </a:ext>
                            </a:extLst>
                          </wpg:cNvPr>
                          <wpg:cNvGrpSpPr/>
                          <wpg:grpSpPr>
                            <a:xfrm>
                              <a:off x="14730" y="2207692"/>
                              <a:ext cx="3357689" cy="954191"/>
                              <a:chOff x="14730" y="2207692"/>
                              <a:chExt cx="3357689" cy="954191"/>
                            </a:xfrm>
                          </wpg:grpSpPr>
                          <wpg:grpSp>
                            <wpg:cNvPr id="154864056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CEAB98-A9E6-FF4F-C645-3C238AE6B3C4}"/>
                                </a:ext>
                              </a:extLst>
                            </wpg:cNvPr>
                            <wpg:cNvGrpSpPr/>
                            <wpg:grpSpPr>
                              <a:xfrm flipH="1">
                                <a:off x="14730" y="2260588"/>
                                <a:ext cx="2999746" cy="901295"/>
                                <a:chOff x="14730" y="2260588"/>
                                <a:chExt cx="2999746" cy="901295"/>
                              </a:xfrm>
                            </wpg:grpSpPr>
                            <wpg:grpSp>
                              <wpg:cNvPr id="59416985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D13B12-9D47-55F9-2E68-B2499A2DD957}"/>
                                  </a:ext>
                                </a:extLst>
                              </wpg:cNvPr>
                              <wpg:cNvGrpSpPr/>
                              <wpg:grpSpPr>
                                <a:xfrm>
                                  <a:off x="14730" y="2260588"/>
                                  <a:ext cx="2999746" cy="901295"/>
                                  <a:chOff x="14730" y="2260588"/>
                                  <a:chExt cx="2999746" cy="901295"/>
                                </a:xfrm>
                              </wpg:grpSpPr>
                              <wps:wsp>
                                <wps:cNvPr id="175726897" name="Freeform: Shape 1757268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380629-0B85-F177-84B8-75A44F72909D}"/>
                                    </a:ext>
                                  </a:extLst>
                                </wps:cNvPr>
                                <wps:cNvSpPr/>
                                <wps:spPr>
                                  <a:xfrm>
                                    <a:off x="291364" y="2731240"/>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35222534" name="Freeform: Shape 21352225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71038F-E15C-C47D-2535-5A10E50EF422}"/>
                                    </a:ext>
                                  </a:extLst>
                                </wps:cNvPr>
                                <wps:cNvSpPr/>
                                <wps:spPr>
                                  <a:xfrm>
                                    <a:off x="14730" y="2260588"/>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7030306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28E34AF-511B-CFBF-BF3C-1BC233F476DC}"/>
                                  </a:ext>
                                </a:extLst>
                              </wpg:cNvPr>
                              <wpg:cNvGrpSpPr/>
                              <wpg:grpSpPr>
                                <a:xfrm>
                                  <a:off x="2625816" y="2323043"/>
                                  <a:ext cx="326203" cy="652408"/>
                                  <a:chOff x="2625816" y="2323043"/>
                                  <a:chExt cx="326203" cy="652408"/>
                                </a:xfrm>
                                <a:solidFill>
                                  <a:srgbClr val="007793"/>
                                </a:solidFill>
                              </wpg:grpSpPr>
                              <wps:wsp>
                                <wps:cNvPr id="1464334838" name="Freeform: Shape 14643348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40F214-D7F6-8613-980A-C43DB291F19F}"/>
                                    </a:ext>
                                  </a:extLst>
                                </wps:cNvPr>
                                <wps:cNvSpPr/>
                                <wps:spPr>
                                  <a:xfrm>
                                    <a:off x="2625816" y="2323043"/>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19304422" name="Freeform: Shape 20193044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79B9332-6AB3-973E-21D8-6CD36A388E3F}"/>
                                    </a:ext>
                                  </a:extLst>
                                </wps:cNvPr>
                                <wps:cNvSpPr/>
                                <wps:spPr>
                                  <a:xfrm>
                                    <a:off x="2625816" y="2447747"/>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7935074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05142E3-B961-CD7C-BC33-CD38A6BF6E34}"/>
                                </a:ext>
                              </a:extLst>
                            </wpg:cNvPr>
                            <wpg:cNvGrpSpPr/>
                            <wpg:grpSpPr>
                              <a:xfrm flipH="1">
                                <a:off x="2294833" y="2207692"/>
                                <a:ext cx="1077586" cy="954191"/>
                                <a:chOff x="2294833" y="2207692"/>
                                <a:chExt cx="1077586" cy="954191"/>
                              </a:xfrm>
                              <a:solidFill>
                                <a:srgbClr val="007793"/>
                              </a:solidFill>
                            </wpg:grpSpPr>
                            <wps:wsp>
                              <wps:cNvPr id="273020606" name="Freeform: Shape 2730206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ADA98E-0F41-633C-68B7-5EB68B5EA424}"/>
                                  </a:ext>
                                </a:extLst>
                              </wps:cNvPr>
                              <wps:cNvSpPr/>
                              <wps:spPr>
                                <a:xfrm>
                                  <a:off x="2294833" y="2207692"/>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C48C0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48397964" name="Freeform: Shape 9483979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56060A-1AB4-DB26-FC72-350994B70B6F}"/>
                                  </a:ext>
                                </a:extLst>
                              </wps:cNvPr>
                              <wps:cNvSpPr/>
                              <wps:spPr>
                                <a:xfrm>
                                  <a:off x="2294833" y="2207692"/>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FFCC66"/>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432033936" name="TextBox 2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40E3276-BE37-1105-93B2-39696A6FB83A}"/>
                              </a:ext>
                            </a:extLst>
                          </wps:cNvPr>
                          <wps:cNvSpPr txBox="1"/>
                          <wps:spPr>
                            <a:xfrm>
                              <a:off x="397406" y="2352617"/>
                              <a:ext cx="2340429"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المعلومات</w:t>
                                </w:r>
                              </w:p>
                            </w:txbxContent>
                          </wps:txbx>
                          <wps:bodyPr wrap="square" rtlCol="0">
                            <a:spAutoFit/>
                          </wps:bodyPr>
                        </wps:wsp>
                        <wps:wsp>
                          <wps:cNvPr id="1584954320" name="TextBox 2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7D9EF14-F85E-D6B1-E71A-6E8CEDDD2A85}"/>
                              </a:ext>
                            </a:extLst>
                          </wps:cNvPr>
                          <wps:cNvSpPr txBox="1"/>
                          <wps:spPr>
                            <a:xfrm>
                              <a:off x="2644896" y="2512764"/>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08</w:t>
                                </w:r>
                              </w:p>
                            </w:txbxContent>
                          </wps:txbx>
                          <wps:bodyPr wrap="square" rtlCol="0">
                            <a:spAutoFit/>
                          </wps:bodyPr>
                        </wps:wsp>
                      </wpg:grpSp>
                      <wpg:grpSp>
                        <wpg:cNvPr id="404863797" name="Group 4048637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41B3193-61BA-436E-D5C0-0CE80B420E2B}"/>
                            </a:ext>
                          </a:extLst>
                        </wpg:cNvPr>
                        <wpg:cNvGrpSpPr/>
                        <wpg:grpSpPr>
                          <a:xfrm>
                            <a:off x="14730" y="3311538"/>
                            <a:ext cx="3357689" cy="954191"/>
                            <a:chOff x="14730" y="3311538"/>
                            <a:chExt cx="3357689" cy="954191"/>
                          </a:xfrm>
                        </wpg:grpSpPr>
                        <wpg:grpSp>
                          <wpg:cNvPr id="1885000931" name="Group 18850009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DFF9D5-20A9-A77E-0D17-B26246D19EF9}"/>
                              </a:ext>
                            </a:extLst>
                          </wpg:cNvPr>
                          <wpg:cNvGrpSpPr/>
                          <wpg:grpSpPr>
                            <a:xfrm>
                              <a:off x="14730" y="3311538"/>
                              <a:ext cx="3357689" cy="954191"/>
                              <a:chOff x="14730" y="3311538"/>
                              <a:chExt cx="3357689" cy="954191"/>
                            </a:xfrm>
                          </wpg:grpSpPr>
                          <wpg:grpSp>
                            <wpg:cNvPr id="53270166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65D0D2B-1BE2-88AB-4988-304446340EFF}"/>
                                </a:ext>
                              </a:extLst>
                            </wpg:cNvPr>
                            <wpg:cNvGrpSpPr/>
                            <wpg:grpSpPr>
                              <a:xfrm flipH="1">
                                <a:off x="14730" y="3364434"/>
                                <a:ext cx="2999746" cy="901295"/>
                                <a:chOff x="14730" y="3364434"/>
                                <a:chExt cx="2999746" cy="901295"/>
                              </a:xfrm>
                            </wpg:grpSpPr>
                            <wpg:grpSp>
                              <wpg:cNvPr id="168925258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4C789D-3A85-C94E-A4E1-1A97015BA27B}"/>
                                  </a:ext>
                                </a:extLst>
                              </wpg:cNvPr>
                              <wpg:cNvGrpSpPr/>
                              <wpg:grpSpPr>
                                <a:xfrm>
                                  <a:off x="14730" y="3364434"/>
                                  <a:ext cx="2999746" cy="901295"/>
                                  <a:chOff x="14730" y="3364434"/>
                                  <a:chExt cx="2999746" cy="901295"/>
                                </a:xfrm>
                              </wpg:grpSpPr>
                              <wps:wsp>
                                <wps:cNvPr id="446494247" name="Freeform: Shape 4464942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627D39-5516-318A-22DD-9F0A6BE98637}"/>
                                    </a:ext>
                                  </a:extLst>
                                </wps:cNvPr>
                                <wps:cNvSpPr/>
                                <wps:spPr>
                                  <a:xfrm>
                                    <a:off x="291364" y="3835086"/>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36089862" name="Freeform: Shape 14360898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3902054-7CCC-6435-1984-E96F37B7428D}"/>
                                    </a:ext>
                                  </a:extLst>
                                </wps:cNvPr>
                                <wps:cNvSpPr/>
                                <wps:spPr>
                                  <a:xfrm>
                                    <a:off x="14730" y="3364434"/>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32264114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7A552D-E3FF-31D0-FE83-BEAB21E63772}"/>
                                  </a:ext>
                                </a:extLst>
                              </wpg:cNvPr>
                              <wpg:cNvGrpSpPr/>
                              <wpg:grpSpPr>
                                <a:xfrm>
                                  <a:off x="2625816" y="3426889"/>
                                  <a:ext cx="326203" cy="652408"/>
                                  <a:chOff x="2625816" y="3426889"/>
                                  <a:chExt cx="326203" cy="652408"/>
                                </a:xfrm>
                                <a:solidFill>
                                  <a:srgbClr val="007793"/>
                                </a:solidFill>
                              </wpg:grpSpPr>
                              <wps:wsp>
                                <wps:cNvPr id="168842859" name="Freeform: Shape 1688428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E96C34-C125-27EF-6CE1-5E2362957950}"/>
                                    </a:ext>
                                  </a:extLst>
                                </wps:cNvPr>
                                <wps:cNvSpPr/>
                                <wps:spPr>
                                  <a:xfrm>
                                    <a:off x="2625816" y="3426889"/>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11938344" name="Freeform: Shape 10119383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168EBA-AE71-284E-7296-C5A572ED3991}"/>
                                    </a:ext>
                                  </a:extLst>
                                </wps:cNvPr>
                                <wps:cNvSpPr/>
                                <wps:spPr>
                                  <a:xfrm>
                                    <a:off x="2625816" y="3551593"/>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51393785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0849CE-B1E5-F4AE-8B1D-160E96FF7D76}"/>
                                </a:ext>
                              </a:extLst>
                            </wpg:cNvPr>
                            <wpg:cNvGrpSpPr/>
                            <wpg:grpSpPr>
                              <a:xfrm flipH="1">
                                <a:off x="2294833" y="3311538"/>
                                <a:ext cx="1077586" cy="954191"/>
                                <a:chOff x="2294833" y="3311538"/>
                                <a:chExt cx="1077586" cy="954191"/>
                              </a:xfrm>
                              <a:solidFill>
                                <a:srgbClr val="007793"/>
                              </a:solidFill>
                            </wpg:grpSpPr>
                            <wps:wsp>
                              <wps:cNvPr id="289126879" name="Freeform: Shape 2891268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61D118-45D0-B6A8-0563-FAB3A9D29BFA}"/>
                                  </a:ext>
                                </a:extLst>
                              </wps:cNvPr>
                              <wps:cNvSpPr/>
                              <wps:spPr>
                                <a:xfrm>
                                  <a:off x="2294833" y="3311538"/>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84629847" name="Freeform: Shape 11846298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191CD5-9794-27A3-8615-DBF38E7C16AF}"/>
                                  </a:ext>
                                </a:extLst>
                              </wps:cNvPr>
                              <wps:cNvSpPr/>
                              <wps:spPr>
                                <a:xfrm>
                                  <a:off x="2294833" y="3311538"/>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4AABB0"/>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1774612736" name="Group 17746127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BED09B2-E0DF-2C4D-4870-A91ABA262D00}"/>
                              </a:ext>
                            </a:extLst>
                          </wpg:cNvPr>
                          <wpg:cNvGrpSpPr/>
                          <wpg:grpSpPr>
                            <a:xfrm>
                              <a:off x="570231" y="3553627"/>
                              <a:ext cx="2718816" cy="697171"/>
                              <a:chOff x="570231" y="3553627"/>
                              <a:chExt cx="2718816" cy="697171"/>
                            </a:xfrm>
                          </wpg:grpSpPr>
                          <wps:wsp>
                            <wps:cNvPr id="983038578" name="TextBox 2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881EBF-6BCD-3261-6356-C18F08FF2096}"/>
                                </a:ext>
                              </a:extLst>
                            </wps:cNvPr>
                            <wps:cNvSpPr txBox="1"/>
                            <wps:spPr>
                              <a:xfrm>
                                <a:off x="570231" y="3553627"/>
                                <a:ext cx="1888768" cy="574082"/>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الخصوصية</w:t>
                                  </w:r>
                                </w:p>
                              </w:txbxContent>
                            </wps:txbx>
                            <wps:bodyPr wrap="square" rtlCol="0">
                              <a:spAutoFit/>
                            </wps:bodyPr>
                          </wps:wsp>
                          <wps:wsp>
                            <wps:cNvPr id="273710113" name="TextBox 2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7B39E4C-7EE4-F00E-D1A8-4806B2CEAA36}"/>
                                </a:ext>
                              </a:extLst>
                            </wps:cNvPr>
                            <wps:cNvSpPr txBox="1"/>
                            <wps:spPr>
                              <a:xfrm>
                                <a:off x="2673905" y="3590794"/>
                                <a:ext cx="61514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09</w:t>
                                  </w:r>
                                </w:p>
                              </w:txbxContent>
                            </wps:txbx>
                            <wps:bodyPr wrap="square" rtlCol="0">
                              <a:spAutoFit/>
                            </wps:bodyPr>
                          </wps:wsp>
                        </wpg:grpSp>
                      </wpg:grpSp>
                      <wpg:grpSp>
                        <wpg:cNvPr id="1691436250" name="Group 16914362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6C667D-0F95-6971-E01B-3C3113DA074D}"/>
                            </a:ext>
                          </a:extLst>
                        </wpg:cNvPr>
                        <wpg:cNvGrpSpPr/>
                        <wpg:grpSpPr>
                          <a:xfrm>
                            <a:off x="14730" y="4415383"/>
                            <a:ext cx="3357689" cy="1026599"/>
                            <a:chOff x="14730" y="4415383"/>
                            <a:chExt cx="3357689" cy="1026599"/>
                          </a:xfrm>
                        </wpg:grpSpPr>
                        <wpg:grpSp>
                          <wpg:cNvPr id="10598637" name="Group 10598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8E9FDB-60EC-31E2-4525-1D1EB3B255D2}"/>
                              </a:ext>
                            </a:extLst>
                          </wpg:cNvPr>
                          <wpg:cNvGrpSpPr/>
                          <wpg:grpSpPr>
                            <a:xfrm>
                              <a:off x="14730" y="4415383"/>
                              <a:ext cx="3357689" cy="954191"/>
                              <a:chOff x="14730" y="4415383"/>
                              <a:chExt cx="3357689" cy="954191"/>
                            </a:xfrm>
                          </wpg:grpSpPr>
                          <wpg:grpSp>
                            <wpg:cNvPr id="9257033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DF834B-49AD-DA7A-CA5F-E8D5B4E30580}"/>
                                </a:ext>
                              </a:extLst>
                            </wpg:cNvPr>
                            <wpg:cNvGrpSpPr/>
                            <wpg:grpSpPr>
                              <a:xfrm flipH="1">
                                <a:off x="14730" y="4468279"/>
                                <a:ext cx="2999746" cy="901295"/>
                                <a:chOff x="14730" y="4468279"/>
                                <a:chExt cx="2999746" cy="901295"/>
                              </a:xfrm>
                            </wpg:grpSpPr>
                            <wpg:grpSp>
                              <wpg:cNvPr id="162028535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FDBE16-6469-862D-0684-2B889E2340D5}"/>
                                  </a:ext>
                                </a:extLst>
                              </wpg:cNvPr>
                              <wpg:cNvGrpSpPr/>
                              <wpg:grpSpPr>
                                <a:xfrm>
                                  <a:off x="14730" y="4468279"/>
                                  <a:ext cx="2999746" cy="901295"/>
                                  <a:chOff x="14730" y="4468279"/>
                                  <a:chExt cx="2999746" cy="901295"/>
                                </a:xfrm>
                              </wpg:grpSpPr>
                              <wps:wsp>
                                <wps:cNvPr id="1422374546" name="Freeform: Shape 14223745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DD514DA-04D3-CD70-4BEF-B92D4A328629}"/>
                                    </a:ext>
                                  </a:extLst>
                                </wps:cNvPr>
                                <wps:cNvSpPr/>
                                <wps:spPr>
                                  <a:xfrm>
                                    <a:off x="291364" y="4938931"/>
                                    <a:ext cx="708524" cy="430643"/>
                                  </a:xfrm>
                                  <a:custGeom>
                                    <a:avLst/>
                                    <a:gdLst>
                                      <a:gd name="connsiteX0" fmla="*/ 443010 w 708524"/>
                                      <a:gd name="connsiteY0" fmla="*/ 430643 h 430643"/>
                                      <a:gd name="connsiteX1" fmla="*/ 708525 w 708524"/>
                                      <a:gd name="connsiteY1" fmla="*/ 121274 h 430643"/>
                                      <a:gd name="connsiteX2" fmla="*/ 0 w 708524"/>
                                      <a:gd name="connsiteY2" fmla="*/ 0 h 430643"/>
                                      <a:gd name="connsiteX3" fmla="*/ 443010 w 708524"/>
                                      <a:gd name="connsiteY3" fmla="*/ 430643 h 430643"/>
                                    </a:gdLst>
                                    <a:ahLst/>
                                    <a:cxnLst>
                                      <a:cxn ang="0">
                                        <a:pos x="connsiteX0" y="connsiteY0"/>
                                      </a:cxn>
                                      <a:cxn ang="0">
                                        <a:pos x="connsiteX1" y="connsiteY1"/>
                                      </a:cxn>
                                      <a:cxn ang="0">
                                        <a:pos x="connsiteX2" y="connsiteY2"/>
                                      </a:cxn>
                                      <a:cxn ang="0">
                                        <a:pos x="connsiteX3" y="connsiteY3"/>
                                      </a:cxn>
                                    </a:cxnLst>
                                    <a:rect l="l" t="t" r="r" b="b"/>
                                    <a:pathLst>
                                      <a:path w="708524" h="430643">
                                        <a:moveTo>
                                          <a:pt x="443010" y="430643"/>
                                        </a:moveTo>
                                        <a:lnTo>
                                          <a:pt x="708525" y="121274"/>
                                        </a:lnTo>
                                        <a:lnTo>
                                          <a:pt x="0" y="0"/>
                                        </a:lnTo>
                                        <a:lnTo>
                                          <a:pt x="443010" y="430643"/>
                                        </a:lnTo>
                                        <a:close/>
                                      </a:path>
                                    </a:pathLst>
                                  </a:custGeom>
                                  <a:solidFill>
                                    <a:srgbClr val="004E5B"/>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86311615" name="Freeform: Shape 11863116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7A45E3-3500-E5AE-180C-A3ADDA5BE036}"/>
                                    </a:ext>
                                  </a:extLst>
                                </wps:cNvPr>
                                <wps:cNvSpPr/>
                                <wps:spPr>
                                  <a:xfrm>
                                    <a:off x="14730" y="4468279"/>
                                    <a:ext cx="2999746" cy="777319"/>
                                  </a:xfrm>
                                  <a:custGeom>
                                    <a:avLst/>
                                    <a:gdLst>
                                      <a:gd name="connsiteX0" fmla="*/ 2999747 w 2999746"/>
                                      <a:gd name="connsiteY0" fmla="*/ 388660 h 777319"/>
                                      <a:gd name="connsiteX1" fmla="*/ 2611087 w 2999746"/>
                                      <a:gd name="connsiteY1" fmla="*/ 777320 h 777319"/>
                                      <a:gd name="connsiteX2" fmla="*/ 544539 w 2999746"/>
                                      <a:gd name="connsiteY2" fmla="*/ 777320 h 777319"/>
                                      <a:gd name="connsiteX3" fmla="*/ 0 w 2999746"/>
                                      <a:gd name="connsiteY3" fmla="*/ 388660 h 777319"/>
                                      <a:gd name="connsiteX4" fmla="*/ 19017 w 2999746"/>
                                      <a:gd name="connsiteY4" fmla="*/ 388660 h 777319"/>
                                      <a:gd name="connsiteX5" fmla="*/ 323710 w 2999746"/>
                                      <a:gd name="connsiteY5" fmla="*/ 0 h 777319"/>
                                      <a:gd name="connsiteX6" fmla="*/ 2611087 w 2999746"/>
                                      <a:gd name="connsiteY6" fmla="*/ 0 h 777319"/>
                                      <a:gd name="connsiteX7" fmla="*/ 2999747 w 2999746"/>
                                      <a:gd name="connsiteY7" fmla="*/ 388660 h 777319"/>
                                      <a:gd name="connsiteX8" fmla="*/ 2999747 w 2999746"/>
                                      <a:gd name="connsiteY8" fmla="*/ 388660 h 777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999746" h="777319">
                                        <a:moveTo>
                                          <a:pt x="2999747" y="388660"/>
                                        </a:moveTo>
                                        <a:cubicBezTo>
                                          <a:pt x="2999747" y="603358"/>
                                          <a:pt x="2825681" y="777320"/>
                                          <a:pt x="2611087" y="777320"/>
                                        </a:cubicBezTo>
                                        <a:lnTo>
                                          <a:pt x="544539" y="777320"/>
                                        </a:lnTo>
                                        <a:cubicBezTo>
                                          <a:pt x="329841" y="777320"/>
                                          <a:pt x="0" y="603254"/>
                                          <a:pt x="0" y="388660"/>
                                        </a:cubicBezTo>
                                        <a:lnTo>
                                          <a:pt x="19017" y="388660"/>
                                        </a:lnTo>
                                        <a:cubicBezTo>
                                          <a:pt x="19017" y="173962"/>
                                          <a:pt x="109012" y="0"/>
                                          <a:pt x="323710" y="0"/>
                                        </a:cubicBezTo>
                                        <a:lnTo>
                                          <a:pt x="2611087" y="0"/>
                                        </a:lnTo>
                                        <a:cubicBezTo>
                                          <a:pt x="2825785" y="0"/>
                                          <a:pt x="2999747" y="174066"/>
                                          <a:pt x="2999747" y="388660"/>
                                        </a:cubicBezTo>
                                        <a:lnTo>
                                          <a:pt x="2999747" y="388660"/>
                                        </a:lnTo>
                                        <a:close/>
                                      </a:path>
                                    </a:pathLst>
                                  </a:custGeom>
                                  <a:solidFill>
                                    <a:srgbClr val="FFFFFF"/>
                                  </a:solidFill>
                                  <a:ln w="10366" cap="flat">
                                    <a:solidFill>
                                      <a:schemeClr val="tx1"/>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66212064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93B239-EE9E-7B45-0A05-B294F029D102}"/>
                                  </a:ext>
                                </a:extLst>
                              </wpg:cNvPr>
                              <wpg:cNvGrpSpPr/>
                              <wpg:grpSpPr>
                                <a:xfrm>
                                  <a:off x="2625816" y="4530734"/>
                                  <a:ext cx="326203" cy="652408"/>
                                  <a:chOff x="2625816" y="4530734"/>
                                  <a:chExt cx="326203" cy="652408"/>
                                </a:xfrm>
                                <a:solidFill>
                                  <a:srgbClr val="007793"/>
                                </a:solidFill>
                              </wpg:grpSpPr>
                              <wps:wsp>
                                <wps:cNvPr id="1833300416" name="Freeform: Shape 18333004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8F3B78-08D1-EA54-F794-BF41F94711EA}"/>
                                    </a:ext>
                                  </a:extLst>
                                </wps:cNvPr>
                                <wps:cNvSpPr/>
                                <wps:spPr>
                                  <a:xfrm>
                                    <a:off x="2625816" y="4530734"/>
                                    <a:ext cx="326203" cy="652408"/>
                                  </a:xfrm>
                                  <a:custGeom>
                                    <a:avLst/>
                                    <a:gdLst>
                                      <a:gd name="connsiteX0" fmla="*/ 0 w 326203"/>
                                      <a:gd name="connsiteY0" fmla="*/ 0 h 652408"/>
                                      <a:gd name="connsiteX1" fmla="*/ 326204 w 326203"/>
                                      <a:gd name="connsiteY1" fmla="*/ 326204 h 652408"/>
                                      <a:gd name="connsiteX2" fmla="*/ 0 w 326203"/>
                                      <a:gd name="connsiteY2" fmla="*/ 652408 h 652408"/>
                                    </a:gdLst>
                                    <a:ahLst/>
                                    <a:cxnLst>
                                      <a:cxn ang="0">
                                        <a:pos x="connsiteX0" y="connsiteY0"/>
                                      </a:cxn>
                                      <a:cxn ang="0">
                                        <a:pos x="connsiteX1" y="connsiteY1"/>
                                      </a:cxn>
                                      <a:cxn ang="0">
                                        <a:pos x="connsiteX2" y="connsiteY2"/>
                                      </a:cxn>
                                    </a:cxnLst>
                                    <a:rect l="l" t="t" r="r" b="b"/>
                                    <a:pathLst>
                                      <a:path w="326203" h="652408">
                                        <a:moveTo>
                                          <a:pt x="0" y="0"/>
                                        </a:moveTo>
                                        <a:cubicBezTo>
                                          <a:pt x="179885" y="0"/>
                                          <a:pt x="326204" y="146319"/>
                                          <a:pt x="326204" y="326204"/>
                                        </a:cubicBezTo>
                                        <a:cubicBezTo>
                                          <a:pt x="326204" y="506089"/>
                                          <a:pt x="179885" y="652408"/>
                                          <a:pt x="0" y="652408"/>
                                        </a:cubicBezTo>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57695343" name="Freeform: Shape 12576953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5DE093-61E8-D32C-8708-46730E22F002}"/>
                                    </a:ext>
                                  </a:extLst>
                                </wps:cNvPr>
                                <wps:cNvSpPr/>
                                <wps:spPr>
                                  <a:xfrm>
                                    <a:off x="2625816" y="4655438"/>
                                    <a:ext cx="201500" cy="403000"/>
                                  </a:xfrm>
                                  <a:custGeom>
                                    <a:avLst/>
                                    <a:gdLst>
                                      <a:gd name="connsiteX0" fmla="*/ 0 w 201500"/>
                                      <a:gd name="connsiteY0" fmla="*/ 0 h 403000"/>
                                      <a:gd name="connsiteX1" fmla="*/ 201500 w 201500"/>
                                      <a:gd name="connsiteY1" fmla="*/ 201500 h 403000"/>
                                      <a:gd name="connsiteX2" fmla="*/ 0 w 201500"/>
                                      <a:gd name="connsiteY2" fmla="*/ 403001 h 403000"/>
                                    </a:gdLst>
                                    <a:ahLst/>
                                    <a:cxnLst>
                                      <a:cxn ang="0">
                                        <a:pos x="connsiteX0" y="connsiteY0"/>
                                      </a:cxn>
                                      <a:cxn ang="0">
                                        <a:pos x="connsiteX1" y="connsiteY1"/>
                                      </a:cxn>
                                      <a:cxn ang="0">
                                        <a:pos x="connsiteX2" y="connsiteY2"/>
                                      </a:cxn>
                                    </a:cxnLst>
                                    <a:rect l="l" t="t" r="r" b="b"/>
                                    <a:pathLst>
                                      <a:path w="201500" h="403000">
                                        <a:moveTo>
                                          <a:pt x="0" y="0"/>
                                        </a:moveTo>
                                        <a:cubicBezTo>
                                          <a:pt x="111090" y="0"/>
                                          <a:pt x="201500" y="90410"/>
                                          <a:pt x="201500" y="201500"/>
                                        </a:cubicBezTo>
                                        <a:cubicBezTo>
                                          <a:pt x="201500" y="312591"/>
                                          <a:pt x="111090" y="403001"/>
                                          <a:pt x="0" y="403001"/>
                                        </a:cubicBezTo>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grpSp>
                            <wpg:cNvPr id="80444971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F79613-25BD-8B44-5E3B-F02F6C1F69D5}"/>
                                </a:ext>
                              </a:extLst>
                            </wpg:cNvPr>
                            <wpg:cNvGrpSpPr/>
                            <wpg:grpSpPr>
                              <a:xfrm flipH="1">
                                <a:off x="2294833" y="4415383"/>
                                <a:ext cx="1077586" cy="954191"/>
                                <a:chOff x="2294833" y="4415383"/>
                                <a:chExt cx="1077586" cy="954191"/>
                              </a:xfrm>
                              <a:solidFill>
                                <a:srgbClr val="007793"/>
                              </a:solidFill>
                            </wpg:grpSpPr>
                            <wps:wsp>
                              <wps:cNvPr id="772534747" name="Freeform: Shape 7725347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158B87-FBAD-3B93-BEBA-10B407417061}"/>
                                  </a:ext>
                                </a:extLst>
                              </wps:cNvPr>
                              <wps:cNvSpPr/>
                              <wps:spPr>
                                <a:xfrm>
                                  <a:off x="2294833" y="4415383"/>
                                  <a:ext cx="1077586" cy="954191"/>
                                </a:xfrm>
                                <a:custGeom>
                                  <a:avLst/>
                                  <a:gdLst>
                                    <a:gd name="connsiteX0" fmla="*/ 668143 w 1077586"/>
                                    <a:gd name="connsiteY0" fmla="*/ 0 h 954191"/>
                                    <a:gd name="connsiteX1" fmla="*/ 246021 w 1077586"/>
                                    <a:gd name="connsiteY1" fmla="*/ 0 h 954191"/>
                                    <a:gd name="connsiteX2" fmla="*/ 251 w 1077586"/>
                                    <a:gd name="connsiteY2" fmla="*/ 477096 h 954191"/>
                                    <a:gd name="connsiteX3" fmla="*/ 246021 w 1077586"/>
                                    <a:gd name="connsiteY3" fmla="*/ 954191 h 954191"/>
                                    <a:gd name="connsiteX4" fmla="*/ 1077587 w 1077586"/>
                                    <a:gd name="connsiteY4" fmla="*/ 954191 h 954191"/>
                                    <a:gd name="connsiteX5" fmla="*/ 668143 w 10775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077586" h="954191">
                                      <a:moveTo>
                                        <a:pt x="668143" y="0"/>
                                      </a:moveTo>
                                      <a:lnTo>
                                        <a:pt x="246021" y="0"/>
                                      </a:lnTo>
                                      <a:cubicBezTo>
                                        <a:pt x="-17519" y="0"/>
                                        <a:pt x="251" y="213659"/>
                                        <a:pt x="251" y="477096"/>
                                      </a:cubicBezTo>
                                      <a:cubicBezTo>
                                        <a:pt x="251" y="740532"/>
                                        <a:pt x="-17519" y="954191"/>
                                        <a:pt x="246021" y="954191"/>
                                      </a:cubicBezTo>
                                      <a:lnTo>
                                        <a:pt x="1077587" y="954191"/>
                                      </a:lnTo>
                                      <a:lnTo>
                                        <a:pt x="668143" y="0"/>
                                      </a:lnTo>
                                      <a:close/>
                                    </a:path>
                                  </a:pathLst>
                                </a:custGeom>
                                <a:solidFill>
                                  <a:srgbClr val="337679"/>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71535804" name="Freeform: Shape 14715358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E0478A-D7EA-785B-B217-44B9B3CC0E7E}"/>
                                  </a:ext>
                                </a:extLst>
                              </wps:cNvPr>
                              <wps:cNvSpPr/>
                              <wps:spPr>
                                <a:xfrm>
                                  <a:off x="2294833" y="4415383"/>
                                  <a:ext cx="990086" cy="954191"/>
                                </a:xfrm>
                                <a:custGeom>
                                  <a:avLst/>
                                  <a:gdLst>
                                    <a:gd name="connsiteX0" fmla="*/ 580747 w 990086"/>
                                    <a:gd name="connsiteY0" fmla="*/ 0 h 954191"/>
                                    <a:gd name="connsiteX1" fmla="*/ 246021 w 990086"/>
                                    <a:gd name="connsiteY1" fmla="*/ 0 h 954191"/>
                                    <a:gd name="connsiteX2" fmla="*/ 251 w 990086"/>
                                    <a:gd name="connsiteY2" fmla="*/ 477096 h 954191"/>
                                    <a:gd name="connsiteX3" fmla="*/ 246021 w 990086"/>
                                    <a:gd name="connsiteY3" fmla="*/ 954191 h 954191"/>
                                    <a:gd name="connsiteX4" fmla="*/ 990086 w 990086"/>
                                    <a:gd name="connsiteY4" fmla="*/ 954191 h 954191"/>
                                    <a:gd name="connsiteX5" fmla="*/ 580747 w 990086"/>
                                    <a:gd name="connsiteY5" fmla="*/ 0 h 9541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990086" h="954191">
                                      <a:moveTo>
                                        <a:pt x="580747" y="0"/>
                                      </a:moveTo>
                                      <a:lnTo>
                                        <a:pt x="246021" y="0"/>
                                      </a:lnTo>
                                      <a:cubicBezTo>
                                        <a:pt x="-17519" y="0"/>
                                        <a:pt x="251" y="213659"/>
                                        <a:pt x="251" y="477096"/>
                                      </a:cubicBezTo>
                                      <a:cubicBezTo>
                                        <a:pt x="251" y="740532"/>
                                        <a:pt x="-17519" y="954191"/>
                                        <a:pt x="246021" y="954191"/>
                                      </a:cubicBezTo>
                                      <a:lnTo>
                                        <a:pt x="990086" y="954191"/>
                                      </a:lnTo>
                                      <a:lnTo>
                                        <a:pt x="580747" y="0"/>
                                      </a:lnTo>
                                      <a:close/>
                                    </a:path>
                                  </a:pathLst>
                                </a:custGeom>
                                <a:solidFill>
                                  <a:srgbClr val="3D8E92"/>
                                </a:solidFill>
                                <a:ln w="10366"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1900169948" name="TextBox 3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00BD913-CAEE-92FC-FB70-519A04CFD6E6}"/>
                              </a:ext>
                            </a:extLst>
                          </wps:cNvPr>
                          <wps:cNvSpPr txBox="1"/>
                          <wps:spPr>
                            <a:xfrm>
                              <a:off x="316372" y="4524971"/>
                              <a:ext cx="2177709" cy="917011"/>
                            </a:xfrm>
                            <a:prstGeom prst="rect">
                              <a:avLst/>
                            </a:prstGeom>
                            <a:noFill/>
                          </wps:spPr>
                          <wps:txbx>
                            <w:txbxContent>
                              <w:p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تعويضات</w:t>
                                </w:r>
                              </w:p>
                            </w:txbxContent>
                          </wps:txbx>
                          <wps:bodyPr wrap="square" rtlCol="0">
                            <a:spAutoFit/>
                          </wps:bodyPr>
                        </wps:wsp>
                        <wps:wsp>
                          <wps:cNvPr id="842137285" name="TextBox 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E415082-44DB-A2DA-B601-6812D0085DC8}"/>
                              </a:ext>
                            </a:extLst>
                          </wps:cNvPr>
                          <wps:cNvSpPr txBox="1"/>
                          <wps:spPr>
                            <a:xfrm>
                              <a:off x="2644896" y="4688435"/>
                              <a:ext cx="615902" cy="660004"/>
                            </a:xfrm>
                            <a:prstGeom prst="rect">
                              <a:avLst/>
                            </a:prstGeom>
                            <a:noFill/>
                          </wps:spPr>
                          <wps:txbx>
                            <w:txbxContent>
                              <w:p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10</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38ACEDD" id="Group 315" o:spid="_x0000_s1764" style="width:460pt;height:357.85pt;mso-position-horizontal-relative:char;mso-position-vertical-relative:line" coordorigin="147" coordsize="69956,5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">
                <v:group id="Group 1189608092" o:spid="_x0000_s1765" style="position:absolute;left:36526;width:33577;height:10339" coordorigin="36526" coordsize="33576,10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">
                  <v:group id="Group 530272949" o:spid="_x0000_s1766" style="position:absolute;left:36526;width:33577;height:9541" coordorigin="3652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">
                    <v:group id="Graphic 2" o:spid="_x0000_s1767" style="position:absolute;left:36526;top:528;width:29998;height:9013;flip:x" coordorigin="36526,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">
                      <v:group id="Graphic 2" o:spid="_x0000_s1768" style="position:absolute;left:36526;top:528;width:29998;height:9013" coordorigin="36526,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">
                        <v:shape id="Freeform: Shape 658530195" o:spid="_x0000_s1769" style="position:absolute;left:39292;top:5235;width:7086;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1110746189" o:spid="_x0000_s1770" style="position:absolute;left:36526;top:528;width:29998;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71" style="position:absolute;left:62637;top:1153;width:3262;height:6524" coordorigin="62637,1153"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">
                        <v:shape id="Freeform: Shape 747959525" o:spid="_x0000_s1772" style="position:absolute;left:62637;top:1153;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" path="m,c179885,,326204,146319,326204,326204,326204,506089,179885,652408,,652408e" fillcolor="#337679" stroked="f" strokeweight=".28794mm">
                          <v:stroke joinstyle="miter"/>
                          <v:path arrowok="t" o:connecttype="custom" o:connectlocs="0,0;326204,326204;0,652408" o:connectangles="0,0,0"/>
                        </v:shape>
                        <v:shape id="Freeform: Shape 2008513349" o:spid="_x0000_s1773" style="position:absolute;left:62637;top:2400;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" path="m,c111090,,201500,90410,201500,201500,201500,312591,111090,403001,,403001e" fillcolor="#3d8e92" stroked="f" strokeweight=".28794mm">
                          <v:stroke joinstyle="miter"/>
                          <v:path arrowok="t" o:connecttype="custom" o:connectlocs="0,0;201500,201500;0,403001" o:connectangles="0,0,0"/>
                        </v:shape>
                      </v:group>
                    </v:group>
                    <v:group id="Graphic 2" o:spid="_x0000_s1774" style="position:absolute;left:59327;width:10776;height:9541;flip:x" coordorigin="59327"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">
                      <v:shape id="Freeform: Shape 1573653173" o:spid="_x0000_s1775" style="position:absolute;left:59327;width:10776;height:9541;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720949855" o:spid="_x0000_s1776" style="position:absolute;left:59327;width:9901;height:9541;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" path="m580747,l246021,c-17519,,251,213659,251,477096v,263436,-17770,477095,245770,477095l990086,954191,580747,xe" fillcolor="#3d8e92" stroked="f" strokeweight=".28794mm">
                        <v:stroke joinstyle="miter"/>
                        <v:path arrowok="t" o:connecttype="custom" o:connectlocs="580747,0;246021,0;251,477096;246021,954191;990086,954191;580747,0" o:connectangles="0,0,0,0,0,0"/>
                      </v:shape>
                    </v:group>
                  </v:group>
                  <v:shape id="TextBox 175" o:spid="_x0000_s1777" type="#_x0000_t202" style="position:absolute;left:41285;top:1169;width:18880;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" filled="f" stroked="f">
                    <v:textbox style="mso-fit-shape-to-text:t">
                      <w:txbxContent>
                        <w:p w14:paraId="489EB224"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 xml:space="preserve">الحق </w:t>
                          </w:r>
                          <w:r>
                            <w:rPr>
                              <w:rFonts w:eastAsia="Calibri" w:hAnsi="Adobe Arabic" w:cs="Adobe Arabic"/>
                              <w:b/>
                              <w:bCs/>
                              <w:color w:val="000000"/>
                              <w:kern w:val="24"/>
                              <w:sz w:val="36"/>
                              <w:szCs w:val="36"/>
                              <w:rtl/>
                              <w:lang w:bidi="ar-EG"/>
                            </w:rPr>
                            <w:t>في بيئة عمل آمنة ومريحة</w:t>
                          </w:r>
                        </w:p>
                      </w:txbxContent>
                    </v:textbox>
                  </v:shape>
                  <v:shape id="TextBox 176" o:spid="_x0000_s1778" type="#_x0000_t202" style="position:absolute;left:62825;top:2730;width:6152;height:6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" filled="f" stroked="f">
                    <v:textbox style="mso-fit-shape-to-text:t">
                      <w:txbxContent>
                        <w:p w14:paraId="24B19265"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01</w:t>
                          </w:r>
                        </w:p>
                      </w:txbxContent>
                    </v:textbox>
                  </v:shape>
                </v:group>
                <v:group id="Group 1801322441" o:spid="_x0000_s1779" style="position:absolute;left:36526;top:11038;width:33577;height:9653" coordorigin="36526,11038" coordsize="33576,9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">
                  <v:group id="Group 1003862975" o:spid="_x0000_s1780" style="position:absolute;left:36526;top:11038;width:33577;height:9542" coordorigin="36526,11038"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">
                    <v:group id="Graphic 2" o:spid="_x0000_s1781" style="position:absolute;left:36526;top:11567;width:29998;height:9013;flip:x" coordorigin="36526,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">
                      <v:group id="Graphic 2" o:spid="_x0000_s1782" style="position:absolute;left:36526;top:11567;width:29998;height:9013" coordorigin="36526,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">
                        <v:shape id="Freeform: Shape 1039145454" o:spid="_x0000_s1783" style="position:absolute;left:39292;top:16273;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&#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908753218" o:spid="_x0000_s1784" style="position:absolute;left:36526;top:11567;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85" style="position:absolute;left:62637;top:12191;width:3262;height:6525" coordorigin="62637,12191"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">
                        <v:shape id="Freeform: Shape 1338457192" o:spid="_x0000_s1786" style="position:absolute;left:62637;top:12191;width:3262;height:6525;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" path="m,c179885,,326204,146319,326204,326204,326204,506089,179885,652408,,652408e" fillcolor="#c48c00" stroked="f" strokeweight=".28794mm">
                          <v:stroke joinstyle="miter"/>
                          <v:path arrowok="t" o:connecttype="custom" o:connectlocs="0,0;326204,326204;0,652408" o:connectangles="0,0,0"/>
                        </v:shape>
                        <v:shape id="Freeform: Shape 847624630" o:spid="_x0000_s1787" style="position:absolute;left:62637;top:13439;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" path="m,c111090,,201500,90410,201500,201500,201500,312591,111090,403001,,403001e" fillcolor="#fc6" stroked="f" strokeweight=".28794mm">
                          <v:stroke joinstyle="miter"/>
                          <v:path arrowok="t" o:connecttype="custom" o:connectlocs="0,0;201500,201500;0,403001" o:connectangles="0,0,0"/>
                        </v:shape>
                      </v:group>
                    </v:group>
                    <v:group id="Graphic 2" o:spid="_x0000_s1788" style="position:absolute;left:59327;top:11038;width:10776;height:9542;flip:x" coordorigin="59327,1103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">
                      <v:shape id="Freeform: Shape 1861881903" o:spid="_x0000_s1789" style="position:absolute;left:59327;top:11038;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" path="m668143,l246021,c-17519,,251,213659,251,477096v,263436,-17770,477095,245770,477095l1077587,954191,668143,xe" fillcolor="#c48c00" stroked="f" strokeweight=".28794mm">
                        <v:stroke joinstyle="miter"/>
                        <v:path arrowok="t" o:connecttype="custom" o:connectlocs="668143,0;246021,0;251,477096;246021,954191;1077587,954191;668143,0" o:connectangles="0,0,0,0,0,0"/>
                      </v:shape>
                      <v:shape id="Freeform: Shape 1747994393" o:spid="_x0000_s1790" style="position:absolute;left:59327;top:11038;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" path="m580747,l246021,c-17519,,251,213659,251,477096v,263436,-17770,477095,245770,477095l990086,954191,580747,xe" fillcolor="#fc6" stroked="f" strokeweight=".28794mm">
                        <v:stroke joinstyle="miter"/>
                        <v:path arrowok="t" o:connecttype="custom" o:connectlocs="580747,0;246021,0;251,477096;246021,954191;990086,954191;580747,0" o:connectangles="0,0,0,0,0,0"/>
                      </v:shape>
                    </v:group>
                  </v:group>
                  <v:shape id="TextBox 189" o:spid="_x0000_s1791" type="#_x0000_t202" style="position:absolute;left:41669;top:13695;width:18888;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" filled="f" stroked="f">
                    <v:textbox style="mso-fit-shape-to-text:t">
                      <w:txbxContent>
                        <w:p w14:paraId="6F34A03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الأجر العادل</w:t>
                          </w:r>
                        </w:p>
                      </w:txbxContent>
                    </v:textbox>
                  </v:shape>
                  <v:shape id="TextBox 190" o:spid="_x0000_s1792" type="#_x0000_t202" style="position:absolute;left:62825;top:14090;width:6152;height:6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" filled="f" stroked="f">
                    <v:textbox style="mso-fit-shape-to-text:t">
                      <w:txbxContent>
                        <w:p w14:paraId="4AFA1B64"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02</w:t>
                          </w:r>
                        </w:p>
                      </w:txbxContent>
                    </v:textbox>
                  </v:shape>
                </v:group>
                <v:group id="Group 1324729531" o:spid="_x0000_s1793" style="position:absolute;left:36526;top:22076;width:33577;height:10266" coordorigin="36526,22076" coordsize="33576,10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">
                  <v:group id="Group 895611056" o:spid="_x0000_s1794" style="position:absolute;left:36526;top:22076;width:33577;height:9542" coordorigin="36526,2207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">
                    <v:group id="Graphic 2" o:spid="_x0000_s1795" style="position:absolute;left:36526;top:22605;width:29998;height:9013;flip:x" coordorigin="36526,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">
                      <v:group id="Graphic 2" o:spid="_x0000_s1796" style="position:absolute;left:36526;top:22605;width:29998;height:9013" coordorigin="36526,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">
                        <v:shape id="Freeform: Shape 1692215959" o:spid="_x0000_s1797" style="position:absolute;left:39292;top:27312;width:7086;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" path="m443010,430643l708525,121274,,,443010,430643xe" fillcolor="#004e5b" stroked="f" strokeweight=".28794mm">
                          <v:stroke joinstyle="miter"/>
                          <v:path arrowok="t" o:connecttype="custom" o:connectlocs="443010,430643;708525,121274;0,0;443010,430643" o:connectangles="0,0,0,0"/>
                        </v:shape>
                        <v:shape id="Freeform: Shape 937260863" o:spid="_x0000_s1798" style="position:absolute;left:36526;top:22605;width:29998;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799" style="position:absolute;left:62637;top:23230;width:3262;height:6524" coordorigin="62637,23230"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">
                        <v:shape id="Freeform: Shape 1300550139" o:spid="_x0000_s1800" style="position:absolute;left:62637;top:23230;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" path="m,c179885,,326204,146319,326204,326204,326204,506089,179885,652408,,652408e" fillcolor="#3d8e92" stroked="f" strokeweight=".28794mm">
                          <v:stroke joinstyle="miter"/>
                          <v:path arrowok="t" o:connecttype="custom" o:connectlocs="0,0;326204,326204;0,652408" o:connectangles="0,0,0"/>
                        </v:shape>
                        <v:shape id="Freeform: Shape 2002557489" o:spid="_x0000_s1801" style="position:absolute;left:62637;top:24477;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" path="m,c111090,,201500,90410,201500,201500,201500,312591,111090,403001,,403001e" fillcolor="#4aabb0" stroked="f" strokeweight=".28794mm">
                          <v:stroke joinstyle="miter"/>
                          <v:path arrowok="t" o:connecttype="custom" o:connectlocs="0,0;201500,201500;0,403001" o:connectangles="0,0,0"/>
                        </v:shape>
                      </v:group>
                    </v:group>
                    <v:group id="Graphic 2" o:spid="_x0000_s1802" style="position:absolute;left:59327;top:22076;width:10776;height:9542;flip:x" coordorigin="59327,22076"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">
                      <v:shape id="Freeform: Shape 1154926404" o:spid="_x0000_s1803" style="position:absolute;left:59327;top:22076;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" path="m668143,l246021,c-17519,,251,213659,251,477096v,263436,-17770,477095,245770,477095l1077587,954191,668143,xe" fillcolor="#3d8e92" stroked="f" strokeweight=".28794mm">
                        <v:stroke joinstyle="miter"/>
                        <v:path arrowok="t" o:connecttype="custom" o:connectlocs="668143,0;246021,0;251,477096;246021,954191;1077587,954191;668143,0" o:connectangles="0,0,0,0,0,0"/>
                      </v:shape>
                      <v:shape id="Freeform: Shape 1145433318" o:spid="_x0000_s1804" style="position:absolute;left:59327;top:22076;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" path="m580747,l246021,c-17519,,251,213659,251,477096v,263436,-17770,477095,245770,477095l990086,954191,580747,xe" fillcolor="#4aabb0" stroked="f" strokeweight=".28794mm">
                        <v:stroke joinstyle="miter"/>
                        <v:path arrowok="t" o:connecttype="custom" o:connectlocs="580747,0;246021,0;251,477096;246021,954191;990086,954191;580747,0" o:connectangles="0,0,0,0,0,0"/>
                      </v:shape>
                    </v:group>
                  </v:group>
                  <v:group id="Group 343979846" o:spid="_x0000_s1805" style="position:absolute;left:42166;top:23171;width:27101;height:9171" coordorigin="42166,23171" coordsize="27101,9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">
                    <v:shape id="TextBox 204" o:spid="_x0000_s1806" type="#_x0000_t202" style="position:absolute;left:42166;top:23171;width:18888;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" filled="f" stroked="f">
                      <v:textbox style="mso-fit-shape-to-text:t">
                        <w:txbxContent>
                          <w:p w14:paraId="3DDAE476"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ساعات عمل معقولة</w:t>
                            </w:r>
                          </w:p>
                        </w:txbxContent>
                      </v:textbox>
                    </v:shape>
                    <v:shape id="TextBox 205" o:spid="_x0000_s1807" type="#_x0000_t202" style="position:absolute;left:63115;top:24871;width:6152;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" filled="f" stroked="f">
                      <v:textbox style="mso-fit-shape-to-text:t">
                        <w:txbxContent>
                          <w:p w14:paraId="4147C3F7"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03</w:t>
                            </w:r>
                          </w:p>
                        </w:txbxContent>
                      </v:textbox>
                    </v:shape>
                  </v:group>
                </v:group>
                <v:group id="Group 1353360050" o:spid="_x0000_s1808" style="position:absolute;left:36526;top:33115;width:33577;height:9542" coordorigin="36526,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">
                  <v:group id="Group 154818681" o:spid="_x0000_s1809" style="position:absolute;left:36526;top:33115;width:33577;height:9542" coordorigin="36526,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">
                    <v:group id="Graphic 2" o:spid="_x0000_s1810" style="position:absolute;left:36526;top:33644;width:29998;height:9013;flip:x" coordorigin="36526,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">
                      <v:group id="Graphic 2" o:spid="_x0000_s1811" style="position:absolute;left:36526;top:33644;width:29998;height:9013" coordorigin="36526,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">
                        <v:shape id="Freeform: Shape 1209366383" o:spid="_x0000_s1812" style="position:absolute;left:39292;top:38350;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" path="m443010,430643l708525,121274,,,443010,430643xe" fillcolor="#004e5b" stroked="f" strokeweight=".28794mm">
                          <v:stroke joinstyle="miter"/>
                          <v:path arrowok="t" o:connecttype="custom" o:connectlocs="443010,430643;708525,121274;0,0;443010,430643" o:connectangles="0,0,0,0"/>
                        </v:shape>
                        <v:shape id="Freeform: Shape 204958153" o:spid="_x0000_s1813" style="position:absolute;left:36526;top:33644;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14" style="position:absolute;left:62637;top:34268;width:3262;height:6524" coordorigin="62637,34268"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">
                        <v:shape id="Freeform: Shape 525607542" o:spid="_x0000_s1815" style="position:absolute;left:62637;top:34268;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" path="m,c179885,,326204,146319,326204,326204,326204,506089,179885,652408,,652408e" fillcolor="#7f7f7f [1612]" stroked="f" strokeweight=".28794mm">
                          <v:stroke joinstyle="miter"/>
                          <v:path arrowok="t" o:connecttype="custom" o:connectlocs="0,0;326204,326204;0,652408" o:connectangles="0,0,0"/>
                        </v:shape>
                        <v:shape id="Freeform: Shape 1964270342" o:spid="_x0000_s1816" style="position:absolute;left:62637;top:35515;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" path="m,c111090,,201500,90410,201500,201500,201500,312591,111090,403001,,403001e" fillcolor="#bfbfbf [2412]" stroked="f" strokeweight=".28794mm">
                          <v:stroke joinstyle="miter"/>
                          <v:path arrowok="t" o:connecttype="custom" o:connectlocs="0,0;201500,201500;0,403001" o:connectangles="0,0,0"/>
                        </v:shape>
                      </v:group>
                    </v:group>
                    <v:group id="Graphic 2" o:spid="_x0000_s1817" style="position:absolute;left:59327;top:33115;width:10776;height:9542;flip:x" coordorigin="59327,33115"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">
                      <v:shape id="Freeform: Shape 747230081" o:spid="_x0000_s1818" style="position:absolute;left:59327;top:33115;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" path="m668143,l246021,c-17519,,251,213659,251,477096v,263436,-17770,477095,245770,477095l1077587,954191,668143,xe" fillcolor="#7f7f7f [1612]" stroked="f" strokeweight=".28794mm">
                        <v:stroke joinstyle="miter"/>
                        <v:path arrowok="t" o:connecttype="custom" o:connectlocs="668143,0;246021,0;251,477096;246021,954191;1077587,954191;668143,0" o:connectangles="0,0,0,0,0,0"/>
                      </v:shape>
                      <v:shape id="Freeform: Shape 1220327652" o:spid="_x0000_s1819" style="position:absolute;left:59327;top:33115;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" path="m580747,l246021,c-17519,,251,213659,251,477096v,263436,-17770,477095,245770,477095l990086,954191,580747,xe" fillcolor="#bfbfbf [2412]" stroked="f" strokeweight=".28794mm">
                        <v:stroke joinstyle="miter"/>
                        <v:path arrowok="t" o:connecttype="custom" o:connectlocs="580747,0;246021,0;251,477096;246021,954191;990086,954191;580747,0" o:connectangles="0,0,0,0,0,0"/>
                      </v:shape>
                    </v:group>
                  </v:group>
                  <v:shape id="TextBox 218" o:spid="_x0000_s1820" type="#_x0000_t202" style="position:absolute;left:41203;top:35161;width:18887;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" filled="f" stroked="f">
                    <v:textbox style="mso-fit-shape-to-text:t">
                      <w:txbxContent>
                        <w:p w14:paraId="1C5D16B7"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الإجازات</w:t>
                          </w:r>
                        </w:p>
                      </w:txbxContent>
                    </v:textbox>
                  </v:shape>
                  <v:shape id="TextBox 219" o:spid="_x0000_s1821" type="#_x0000_t202" style="position:absolute;left:63441;top:35811;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" filled="f" stroked="f">
                    <v:textbox style="mso-fit-shape-to-text:t">
                      <w:txbxContent>
                        <w:p w14:paraId="55A79231"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04</w:t>
                          </w:r>
                        </w:p>
                      </w:txbxContent>
                    </v:textbox>
                  </v:shape>
                </v:group>
                <v:group id="Group 40295053" o:spid="_x0000_s1822" style="position:absolute;left:36526;top:44142;width:33577;height:10014" coordorigin="36526,44142" coordsize="33576,10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">
                  <v:group id="Group 1277999304" o:spid="_x0000_s1823" style="position:absolute;left:36526;top:44142;width:33577;height:9542" coordorigin="36526,44142"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">
                    <v:group id="Graphic 2" o:spid="_x0000_s1824" style="position:absolute;left:36526;top:44671;width:29998;height:9013;flip:x" coordorigin="36526,44671"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">
                      <v:group id="Graphic 2" o:spid="_x0000_s1825" style="position:absolute;left:36526;top:44671;width:29998;height:9013" coordorigin="36526,44671"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">
                        <v:shape id="Freeform: Shape 284093975" o:spid="_x0000_s1826" style="position:absolute;left:39292;top:49377;width:7086;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279722530" o:spid="_x0000_s1827" style="position:absolute;left:36526;top:44671;width:29998;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&#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28" style="position:absolute;left:62637;top:45295;width:3262;height:6524" coordorigin="62637,45295"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">
                        <v:shape id="Freeform: Shape 28919506" o:spid="_x0000_s1829" style="position:absolute;left:62637;top:45295;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" path="m,c179885,,326204,146319,326204,326204,326204,506089,179885,652408,,652408e" fillcolor="#337679" stroked="f" strokeweight=".28794mm">
                          <v:stroke joinstyle="miter"/>
                          <v:path arrowok="t" o:connecttype="custom" o:connectlocs="0,0;326204,326204;0,652408" o:connectangles="0,0,0"/>
                        </v:shape>
                        <v:shape id="Freeform: Shape 736064907" o:spid="_x0000_s1830" style="position:absolute;left:62637;top:46542;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" path="m,c111090,,201500,90410,201500,201500,201500,312591,111090,403001,,403001e" fillcolor="#6cb4b8" stroked="f" strokeweight=".28794mm">
                          <v:stroke joinstyle="miter"/>
                          <v:path arrowok="t" o:connecttype="custom" o:connectlocs="0,0;201500,201500;0,403001" o:connectangles="0,0,0"/>
                        </v:shape>
                      </v:group>
                    </v:group>
                    <v:group id="Graphic 2" o:spid="_x0000_s1831" style="position:absolute;left:59327;top:44142;width:10776;height:9542;flip:x" coordorigin="59327,44142"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">
                      <v:shape id="Freeform: Shape 783087448" o:spid="_x0000_s1832" style="position:absolute;left:59327;top:44142;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777554051" o:spid="_x0000_s1833" style="position:absolute;left:59327;top:44142;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" path="m580747,l246021,c-17519,,251,213659,251,477096v,263436,-17770,477095,245770,477095l990086,954191,580747,xe" fillcolor="#6cb4b8" stroked="f" strokeweight=".28794mm">
                        <v:stroke joinstyle="miter"/>
                        <v:path arrowok="t" o:connecttype="custom" o:connectlocs="580747,0;246021,0;251,477096;246021,954191;990086,954191;580747,0" o:connectangles="0,0,0,0,0,0"/>
                      </v:shape>
                    </v:group>
                  </v:group>
                  <v:shape id="TextBox 232" o:spid="_x0000_s1834" type="#_x0000_t202" style="position:absolute;left:40052;top:44986;width:20507;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" filled="f" stroked="f">
                    <v:textbox style="mso-fit-shape-to-text:t">
                      <w:txbxContent>
                        <w:p w14:paraId="5883F893"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المساواة وعدم التمييز</w:t>
                          </w:r>
                        </w:p>
                      </w:txbxContent>
                    </v:textbox>
                  </v:shape>
                  <v:shape id="TextBox 233" o:spid="_x0000_s1835" type="#_x0000_t202" style="position:absolute;left:63575;top:47018;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" filled="f" stroked="f">
                    <v:textbox style="mso-fit-shape-to-text:t">
                      <w:txbxContent>
                        <w:p w14:paraId="19DD913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05</w:t>
                          </w:r>
                        </w:p>
                      </w:txbxContent>
                    </v:textbox>
                  </v:shape>
                </v:group>
                <v:group id="Group 1168518475" o:spid="_x0000_s1836" style="position:absolute;left:147;width:33577;height:9699" coordorigin="147" coordsize="33576,9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">
                  <v:group id="Group 504111262" o:spid="_x0000_s1837" style="position:absolute;left:147;width:33577;height:9541" coordorigin="147"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">
                    <v:group id="Graphic 2" o:spid="_x0000_s1838" style="position:absolute;left:147;top:528;width:29997;height:9013;flip:x" coordorigin="147,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">
                      <v:group id="Graphic 2" o:spid="_x0000_s1839" style="position:absolute;left:147;top:528;width:29997;height:9013" coordorigin="147,528"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">
                        <v:shape id="Freeform: Shape 846190459" o:spid="_x0000_s1840" style="position:absolute;left:2913;top:5235;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" path="m443010,430643l708525,121274,,,443010,430643xe" fillcolor="#004e5b" stroked="f" strokeweight=".28794mm">
                          <v:stroke joinstyle="miter"/>
                          <v:path arrowok="t" o:connecttype="custom" o:connectlocs="443010,430643;708525,121274;0,0;443010,430643" o:connectangles="0,0,0,0"/>
                        </v:shape>
                        <v:shape id="Freeform: Shape 1737883584" o:spid="_x0000_s1841" style="position:absolute;left:147;top:528;width:29997;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42" style="position:absolute;left:26258;top:1153;width:3262;height:6524" coordorigin="26258,1153"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">
                        <v:shape id="Freeform: Shape 1854616426" o:spid="_x0000_s1843" style="position:absolute;left:26258;top:1153;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" path="m,c179885,,326204,146319,326204,326204,326204,506089,179885,652408,,652408e" fillcolor="#7f7f7f [1612]" stroked="f" strokeweight=".28794mm">
                          <v:stroke joinstyle="miter"/>
                          <v:path arrowok="t" o:connecttype="custom" o:connectlocs="0,0;326204,326204;0,652408" o:connectangles="0,0,0"/>
                        </v:shape>
                        <v:shape id="Freeform: Shape 1128778927" o:spid="_x0000_s1844" style="position:absolute;left:26258;top:2400;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" path="m,c111090,,201500,90410,201500,201500,201500,312591,111090,403001,,403001e" fillcolor="#bfbfbf [2412]" stroked="f" strokeweight=".28794mm">
                          <v:stroke joinstyle="miter"/>
                          <v:path arrowok="t" o:connecttype="custom" o:connectlocs="0,0;201500,201500;0,403001" o:connectangles="0,0,0"/>
                        </v:shape>
                      </v:group>
                    </v:group>
                    <v:group id="Graphic 2" o:spid="_x0000_s1845" style="position:absolute;left:22948;width:10776;height:9541;flip:x" coordorigin="2294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">
                      <v:shape id="Freeform: Shape 1979199911" o:spid="_x0000_s1846" style="position:absolute;left:22948;width:10776;height:9541;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" path="m668143,l246021,c-17519,,251,213659,251,477096v,263436,-17770,477095,245770,477095l1077587,954191,668143,xe" fillcolor="#7f7f7f [1612]" stroked="f" strokeweight=".28794mm">
                        <v:stroke joinstyle="miter"/>
                        <v:path arrowok="t" o:connecttype="custom" o:connectlocs="668143,0;246021,0;251,477096;246021,954191;1077587,954191;668143,0" o:connectangles="0,0,0,0,0,0"/>
                      </v:shape>
                      <v:shape id="Freeform: Shape 1011171969" o:spid="_x0000_s1847" style="position:absolute;left:22948;width:9901;height:9541;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" path="m580747,l246021,c-17519,,251,213659,251,477096v,263436,-17770,477095,245770,477095l990086,954191,580747,xe" fillcolor="#bfbfbf [2412]" stroked="f" strokeweight=".28794mm">
                        <v:stroke joinstyle="miter"/>
                        <v:path arrowok="t" o:connecttype="custom" o:connectlocs="580747,0;246021,0;251,477096;246021,954191;990086,954191;580747,0" o:connectangles="0,0,0,0,0,0"/>
                      </v:shape>
                    </v:group>
                  </v:group>
                  <v:shape id="TextBox 246" o:spid="_x0000_s1848" type="#_x0000_t202" style="position:absolute;left:3163;top:528;width:22926;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" filled="f" stroked="f">
                    <v:textbox style="mso-fit-shape-to-text:t">
                      <w:txbxContent>
                        <w:p w14:paraId="087389D1"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الحماية من الطرد التعسفي</w:t>
                          </w:r>
                        </w:p>
                      </w:txbxContent>
                    </v:textbox>
                  </v:shape>
                  <v:shape id="TextBox 247" o:spid="_x0000_s1849" type="#_x0000_t202" style="position:absolute;left:27064;top:2699;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" filled="f" stroked="f">
                    <v:textbox style="mso-fit-shape-to-text:t">
                      <w:txbxContent>
                        <w:p w14:paraId="26973B68"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06</w:t>
                          </w:r>
                        </w:p>
                      </w:txbxContent>
                    </v:textbox>
                  </v:shape>
                </v:group>
                <v:group id="Group 1306343028" o:spid="_x0000_s1850" style="position:absolute;left:147;top:11038;width:33577;height:9744" coordorigin="147,11038" coordsize="33576,9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">
                  <v:group id="Group 1295584618" o:spid="_x0000_s1851" style="position:absolute;left:147;top:11038;width:33577;height:9542" coordorigin="147,11038"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">
                    <v:group id="Graphic 2" o:spid="_x0000_s1852" style="position:absolute;left:147;top:11567;width:29997;height:9013;flip:x" coordorigin="147,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">
                      <v:group id="Graphic 2" o:spid="_x0000_s1853" style="position:absolute;left:147;top:11567;width:29997;height:9013" coordorigin="147,11567"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">
                        <v:shape id="Freeform: Shape 618463583" o:spid="_x0000_s1854" style="position:absolute;left:2913;top:16273;width:7085;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&#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949015932" o:spid="_x0000_s1855" style="position:absolute;left:147;top:11567;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56" style="position:absolute;left:26258;top:12191;width:3262;height:6525" coordorigin="26258,12191"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">
                        <v:shape id="Freeform: Shape 2051133784" o:spid="_x0000_s1857" style="position:absolute;left:26258;top:12191;width:3262;height:6525;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" path="m,c179885,,326204,146319,326204,326204,326204,506089,179885,652408,,652408e" fillcolor="#337679" stroked="f" strokeweight=".28794mm">
                          <v:stroke joinstyle="miter"/>
                          <v:path arrowok="t" o:connecttype="custom" o:connectlocs="0,0;326204,326204;0,652408" o:connectangles="0,0,0"/>
                        </v:shape>
                        <v:shape id="Freeform: Shape 1673043997" o:spid="_x0000_s1858" style="position:absolute;left:26258;top:13439;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" path="m,c111090,,201500,90410,201500,201500,201500,312591,111090,403001,,403001e" fillcolor="#6cb4b8" stroked="f" strokeweight=".28794mm">
                          <v:stroke joinstyle="miter"/>
                          <v:path arrowok="t" o:connecttype="custom" o:connectlocs="0,0;201500,201500;0,403001" o:connectangles="0,0,0"/>
                        </v:shape>
                      </v:group>
                    </v:group>
                    <v:group id="Graphic 2" o:spid="_x0000_s1859" style="position:absolute;left:22948;top:11038;width:10776;height:9542;flip:x" coordorigin="22948,11038"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">
                      <v:shape id="Freeform: Shape 1184619986" o:spid="_x0000_s1860" style="position:absolute;left:22948;top:11038;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673260701" o:spid="_x0000_s1861" style="position:absolute;left:22948;top:11038;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" path="m580747,l246021,c-17519,,251,213659,251,477096v,263436,-17770,477095,245770,477095l990086,954191,580747,xe" fillcolor="#6cb4b8" stroked="f" strokeweight=".28794mm">
                        <v:stroke joinstyle="miter"/>
                        <v:path arrowok="t" o:connecttype="custom" o:connectlocs="580747,0;246021,0;251,477096;246021,954191;990086,954191;580747,0" o:connectangles="0,0,0,0,0,0"/>
                      </v:shape>
                    </v:group>
                  </v:group>
                  <v:shape id="TextBox 260" o:spid="_x0000_s1862" type="#_x0000_t202" style="position:absolute;left:5379;top:11611;width:18888;height:9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" filled="f" stroked="f">
                    <v:textbox style="mso-fit-shape-to-text:t">
                      <w:txbxContent>
                        <w:p w14:paraId="208DC17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التدريب والتطوير</w:t>
                          </w:r>
                        </w:p>
                      </w:txbxContent>
                    </v:textbox>
                  </v:shape>
                  <v:shape id="TextBox 261" o:spid="_x0000_s1863" type="#_x0000_t202" style="position:absolute;left:27198;top:13919;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" filled="f" stroked="f">
                    <v:textbox style="mso-fit-shape-to-text:t">
                      <w:txbxContent>
                        <w:p w14:paraId="6095D7F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07</w:t>
                          </w:r>
                        </w:p>
                      </w:txbxContent>
                    </v:textbox>
                  </v:shape>
                </v:group>
                <v:group id="Group 1137196983" o:spid="_x0000_s1864" style="position:absolute;left:147;top:22076;width:33577;height:10620" coordorigin="147,22076" coordsize="33576,10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">
                  <v:group id="Group 1103993305" o:spid="_x0000_s1865" style="position:absolute;left:147;top:22076;width:33577;height:9542" coordorigin="147,22076"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">
                    <v:group id="Graphic 2" o:spid="_x0000_s1866" style="position:absolute;left:147;top:22605;width:29997;height:9013;flip:x" coordorigin="147,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">
                      <v:group id="Graphic 2" o:spid="_x0000_s1867" style="position:absolute;left:147;top:22605;width:29997;height:9013" coordorigin="147,22605"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">
                        <v:shape id="Freeform: Shape 175726897" o:spid="_x0000_s1868" style="position:absolute;left:2913;top:27312;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" path="m443010,430643l708525,121274,,,443010,430643xe" fillcolor="#004e5b" stroked="f" strokeweight=".28794mm">
                          <v:stroke joinstyle="miter"/>
                          <v:path arrowok="t" o:connecttype="custom" o:connectlocs="443010,430643;708525,121274;0,0;443010,430643" o:connectangles="0,0,0,0"/>
                        </v:shape>
                        <v:shape id="Freeform: Shape 2135222534" o:spid="_x0000_s1869" style="position:absolute;left:147;top:22605;width:29997;height:7774;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70" style="position:absolute;left:26258;top:23230;width:3262;height:6524" coordorigin="26258,23230"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">
                        <v:shape id="Freeform: Shape 1464334838" o:spid="_x0000_s1871" style="position:absolute;left:26258;top:23230;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" path="m,c179885,,326204,146319,326204,326204,326204,506089,179885,652408,,652408e" fillcolor="#c48c00" stroked="f" strokeweight=".28794mm">
                          <v:stroke joinstyle="miter"/>
                          <v:path arrowok="t" o:connecttype="custom" o:connectlocs="0,0;326204,326204;0,652408" o:connectangles="0,0,0"/>
                        </v:shape>
                        <v:shape id="Freeform: Shape 2019304422" o:spid="_x0000_s1872" style="position:absolute;left:26258;top:24477;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" path="m,c111090,,201500,90410,201500,201500,201500,312591,111090,403001,,403001e" fillcolor="#fc6" stroked="f" strokeweight=".28794mm">
                          <v:stroke joinstyle="miter"/>
                          <v:path arrowok="t" o:connecttype="custom" o:connectlocs="0,0;201500,201500;0,403001" o:connectangles="0,0,0"/>
                        </v:shape>
                      </v:group>
                    </v:group>
                    <v:group id="Graphic 2" o:spid="_x0000_s1873" style="position:absolute;left:22948;top:22076;width:10776;height:9542;flip:x" coordorigin="22948,22076"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">
                      <v:shape id="Freeform: Shape 273020606" o:spid="_x0000_s1874" style="position:absolute;left:22948;top:22076;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" path="m668143,l246021,c-17519,,251,213659,251,477096v,263436,-17770,477095,245770,477095l1077587,954191,668143,xe" fillcolor="#c48c00" stroked="f" strokeweight=".28794mm">
                        <v:stroke joinstyle="miter"/>
                        <v:path arrowok="t" o:connecttype="custom" o:connectlocs="668143,0;246021,0;251,477096;246021,954191;1077587,954191;668143,0" o:connectangles="0,0,0,0,0,0"/>
                      </v:shape>
                      <v:shape id="Freeform: Shape 948397964" o:spid="_x0000_s1875" style="position:absolute;left:22948;top:22076;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" path="m580747,l246021,c-17519,,251,213659,251,477096v,263436,-17770,477095,245770,477095l990086,954191,580747,xe" fillcolor="#fc6" stroked="f" strokeweight=".28794mm">
                        <v:stroke joinstyle="miter"/>
                        <v:path arrowok="t" o:connecttype="custom" o:connectlocs="580747,0;246021,0;251,477096;246021,954191;990086,954191;580747,0" o:connectangles="0,0,0,0,0,0"/>
                      </v:shape>
                    </v:group>
                  </v:group>
                  <v:shape id="TextBox 274" o:spid="_x0000_s1876" type="#_x0000_t202" style="position:absolute;left:3974;top:23526;width:23404;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" filled="f" stroked="f">
                    <v:textbox style="mso-fit-shape-to-text:t">
                      <w:txbxContent>
                        <w:p w14:paraId="2A7B530E"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المعلومات</w:t>
                          </w:r>
                        </w:p>
                      </w:txbxContent>
                    </v:textbox>
                  </v:shape>
                  <v:shape id="TextBox 275" o:spid="_x0000_s1877" type="#_x0000_t202" style="position:absolute;left:26448;top:25127;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" filled="f" stroked="f">
                    <v:textbox style="mso-fit-shape-to-text:t">
                      <w:txbxContent>
                        <w:p w14:paraId="792187BC"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08</w:t>
                          </w:r>
                        </w:p>
                      </w:txbxContent>
                    </v:textbox>
                  </v:shape>
                </v:group>
                <v:group id="Group 404863797" o:spid="_x0000_s1878" style="position:absolute;left:147;top:33115;width:33577;height:9542" coordorigin="147,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">
                  <v:group id="Group 1885000931" o:spid="_x0000_s1879" style="position:absolute;left:147;top:33115;width:33577;height:9542" coordorigin="147,33115"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">
                    <v:group id="Graphic 2" o:spid="_x0000_s1880" style="position:absolute;left:147;top:33644;width:29997;height:9013;flip:x" coordorigin="147,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">
                      <v:group id="Graphic 2" o:spid="_x0000_s1881" style="position:absolute;left:147;top:33644;width:29997;height:9013" coordorigin="147,33644"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">
                        <v:shape id="Freeform: Shape 446494247" o:spid="_x0000_s1882" style="position:absolute;left:2913;top:38350;width:7085;height:4307;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" path="m443010,430643l708525,121274,,,443010,430643xe" fillcolor="#004e5b" stroked="f" strokeweight=".28794mm">
                          <v:stroke joinstyle="miter"/>
                          <v:path arrowok="t" o:connecttype="custom" o:connectlocs="443010,430643;708525,121274;0,0;443010,430643" o:connectangles="0,0,0,0"/>
                        </v:shape>
                        <v:shape id="Freeform: Shape 1436089862" o:spid="_x0000_s1883" style="position:absolute;left:147;top:33644;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84" style="position:absolute;left:26258;top:34268;width:3262;height:6524" coordorigin="26258,34268"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">
                        <v:shape id="Freeform: Shape 168842859" o:spid="_x0000_s1885" style="position:absolute;left:26258;top:34268;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" path="m,c179885,,326204,146319,326204,326204,326204,506089,179885,652408,,652408e" fillcolor="#3d8e92" stroked="f" strokeweight=".28794mm">
                          <v:stroke joinstyle="miter"/>
                          <v:path arrowok="t" o:connecttype="custom" o:connectlocs="0,0;326204,326204;0,652408" o:connectangles="0,0,0"/>
                        </v:shape>
                        <v:shape id="Freeform: Shape 1011938344" o:spid="_x0000_s1886" style="position:absolute;left:26258;top:35515;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" path="m,c111090,,201500,90410,201500,201500,201500,312591,111090,403001,,403001e" fillcolor="#4aabb0" stroked="f" strokeweight=".28794mm">
                          <v:stroke joinstyle="miter"/>
                          <v:path arrowok="t" o:connecttype="custom" o:connectlocs="0,0;201500,201500;0,403001" o:connectangles="0,0,0"/>
                        </v:shape>
                      </v:group>
                    </v:group>
                    <v:group id="Graphic 2" o:spid="_x0000_s1887" style="position:absolute;left:22948;top:33115;width:10776;height:9542;flip:x" coordorigin="22948,33115"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">
                      <v:shape id="Freeform: Shape 289126879" o:spid="_x0000_s1888" style="position:absolute;left:22948;top:33115;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" path="m668143,l246021,c-17519,,251,213659,251,477096v,263436,-17770,477095,245770,477095l1077587,954191,668143,xe" fillcolor="#3d8e92" stroked="f" strokeweight=".28794mm">
                        <v:stroke joinstyle="miter"/>
                        <v:path arrowok="t" o:connecttype="custom" o:connectlocs="668143,0;246021,0;251,477096;246021,954191;1077587,954191;668143,0" o:connectangles="0,0,0,0,0,0"/>
                      </v:shape>
                      <v:shape id="Freeform: Shape 1184629847" o:spid="_x0000_s1889" style="position:absolute;left:22948;top:33115;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" path="m580747,l246021,c-17519,,251,213659,251,477096v,263436,-17770,477095,245770,477095l990086,954191,580747,xe" fillcolor="#4aabb0" stroked="f" strokeweight=".28794mm">
                        <v:stroke joinstyle="miter"/>
                        <v:path arrowok="t" o:connecttype="custom" o:connectlocs="580747,0;246021,0;251,477096;246021,954191;990086,954191;580747,0" o:connectangles="0,0,0,0,0,0"/>
                      </v:shape>
                    </v:group>
                  </v:group>
                  <v:group id="Group 1774612736" o:spid="_x0000_s1890" style="position:absolute;left:5702;top:35536;width:27188;height:6971" coordorigin="5702,35536" coordsize="27188,6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">
                    <v:shape id="TextBox 289" o:spid="_x0000_s1891" type="#_x0000_t202" style="position:absolute;left:5702;top:35536;width:18887;height:5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" filled="f" stroked="f">
                      <v:textbox style="mso-fit-shape-to-text:t">
                        <w:txbxContent>
                          <w:p w14:paraId="2AE5B7E3"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الخصوصية</w:t>
                            </w:r>
                          </w:p>
                        </w:txbxContent>
                      </v:textbox>
                    </v:shape>
                    <v:shape id="TextBox 290" o:spid="_x0000_s1892" type="#_x0000_t202" style="position:absolute;left:26739;top:35907;width:6151;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" filled="f" stroked="f">
                      <v:textbox style="mso-fit-shape-to-text:t">
                        <w:txbxContent>
                          <w:p w14:paraId="3BF5E043"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09</w:t>
                            </w:r>
                          </w:p>
                        </w:txbxContent>
                      </v:textbox>
                    </v:shape>
                  </v:group>
                </v:group>
                <v:group id="Group 1691436250" o:spid="_x0000_s1893" style="position:absolute;left:147;top:44153;width:33577;height:10266" coordorigin="147,44153" coordsize="33576,10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">
                  <v:group id="Group 10598637" o:spid="_x0000_s1894" style="position:absolute;left:147;top:44153;width:33577;height:9542" coordorigin="147,44153" coordsize="33576,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">
                    <v:group id="Graphic 2" o:spid="_x0000_s1895" style="position:absolute;left:147;top:44682;width:29997;height:9013;flip:x" coordorigin="147,44682"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">
                      <v:group id="Graphic 2" o:spid="_x0000_s1896" style="position:absolute;left:147;top:44682;width:29997;height:9013" coordorigin="147,44682" coordsize="29997,9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">
                        <v:shape id="Freeform: Shape 1422374546" o:spid="_x0000_s1897" style="position:absolute;left:2913;top:49389;width:7085;height:4306;visibility:visible;mso-wrap-style:square;v-text-anchor:middle" coordsize="708524,430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" path="m443010,430643l708525,121274,,,443010,430643xe" fillcolor="#004e5b" stroked="f" strokeweight=".28794mm">
                          <v:stroke joinstyle="miter"/>
                          <v:path arrowok="t" o:connecttype="custom" o:connectlocs="443010,430643;708525,121274;0,0;443010,430643" o:connectangles="0,0,0,0"/>
                        </v:shape>
                        <v:shape id="Freeform: Shape 1186311615" o:spid="_x0000_s1898" style="position:absolute;left:147;top:44682;width:29997;height:7773;visibility:visible;mso-wrap-style:square;v-text-anchor:middle" coordsize="2999746,77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" path="m2999747,388660v,214698,-174066,388660,-388660,388660l544539,777320c329841,777320,,603254,,388660r19017,c19017,173962,109012,,323710,l2611087,v214698,,388660,174066,388660,388660l2999747,388660xe" strokecolor="black [3213]" strokeweight=".28794mm">
                          <v:stroke joinstyle="miter"/>
                          <v:path arrowok="t" o:connecttype="custom" o:connectlocs="2999747,388660;2611087,777320;544539,777320;0,388660;19017,388660;323710,0;2611087,0;2999747,388660;2999747,388660" o:connectangles="0,0,0,0,0,0,0,0,0"/>
                        </v:shape>
                      </v:group>
                      <v:group id="Graphic 2" o:spid="_x0000_s1899" style="position:absolute;left:26258;top:45307;width:3262;height:6524" coordorigin="26258,45307" coordsize="3262,6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">
                        <v:shape id="Freeform: Shape 1833300416" o:spid="_x0000_s1900" style="position:absolute;left:26258;top:45307;width:3262;height:6524;visibility:visible;mso-wrap-style:square;v-text-anchor:middle" coordsize="326203,65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" path="m,c179885,,326204,146319,326204,326204,326204,506089,179885,652408,,652408e" fillcolor="#337679" stroked="f" strokeweight=".28794mm">
                          <v:stroke joinstyle="miter"/>
                          <v:path arrowok="t" o:connecttype="custom" o:connectlocs="0,0;326204,326204;0,652408" o:connectangles="0,0,0"/>
                        </v:shape>
                        <v:shape id="Freeform: Shape 1257695343" o:spid="_x0000_s1901" style="position:absolute;left:26258;top:46554;width:2015;height:4030;visibility:visible;mso-wrap-style:square;v-text-anchor:middle" coordsize="201500,4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" path="m,c111090,,201500,90410,201500,201500,201500,312591,111090,403001,,403001e" fillcolor="#3d8e92" stroked="f" strokeweight=".28794mm">
                          <v:stroke joinstyle="miter"/>
                          <v:path arrowok="t" o:connecttype="custom" o:connectlocs="0,0;201500,201500;0,403001" o:connectangles="0,0,0"/>
                        </v:shape>
                      </v:group>
                    </v:group>
                    <v:group id="Graphic 2" o:spid="_x0000_s1902" style="position:absolute;left:22948;top:44153;width:10776;height:9542;flip:x" coordorigin="22948,44153" coordsize="10775,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">
                      <v:shape id="Freeform: Shape 772534747" o:spid="_x0000_s1903" style="position:absolute;left:22948;top:44153;width:10776;height:9542;visibility:visible;mso-wrap-style:square;v-text-anchor:middle" coordsize="10775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" path="m668143,l246021,c-17519,,251,213659,251,477096v,263436,-17770,477095,245770,477095l1077587,954191,668143,xe" fillcolor="#337679" stroked="f" strokeweight=".28794mm">
                        <v:stroke joinstyle="miter"/>
                        <v:path arrowok="t" o:connecttype="custom" o:connectlocs="668143,0;246021,0;251,477096;246021,954191;1077587,954191;668143,0" o:connectangles="0,0,0,0,0,0"/>
                      </v:shape>
                      <v:shape id="Freeform: Shape 1471535804" o:spid="_x0000_s1904" style="position:absolute;left:22948;top:44153;width:9901;height:9542;visibility:visible;mso-wrap-style:square;v-text-anchor:middle" coordsize="990086,9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" path="m580747,l246021,c-17519,,251,213659,251,477096v,263436,-17770,477095,245770,477095l990086,954191,580747,xe" fillcolor="#3d8e92" stroked="f" strokeweight=".28794mm">
                        <v:stroke joinstyle="miter"/>
                        <v:path arrowok="t" o:connecttype="custom" o:connectlocs="580747,0;246021,0;251,477096;246021,954191;990086,954191;580747,0" o:connectangles="0,0,0,0,0,0"/>
                      </v:shape>
                    </v:group>
                  </v:group>
                  <v:shape id="TextBox 303" o:spid="_x0000_s1905" type="#_x0000_t202" style="position:absolute;left:3163;top:45249;width:21777;height:9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" filled="f" stroked="f">
                    <v:textbox style="mso-fit-shape-to-text:t">
                      <w:txbxContent>
                        <w:p w14:paraId="1421F972" w14:textId="77777777" w:rsidR="00642959" w:rsidRDefault="00642959" w:rsidP="00642959">
                          <w:pPr>
                            <w:bidi w:val="0"/>
                            <w:spacing w:after="160"/>
                            <w:jc w:val="center"/>
                            <w:rPr>
                              <w:rFonts w:eastAsia="Calibri" w:hAnsi="Adobe Arabic" w:cs="Adobe Arabic"/>
                              <w:b/>
                              <w:bCs/>
                              <w:color w:val="000000"/>
                              <w:kern w:val="24"/>
                              <w:sz w:val="36"/>
                              <w:szCs w:val="36"/>
                              <w:lang w:bidi="ar-EG"/>
                            </w:rPr>
                          </w:pPr>
                          <w:r>
                            <w:rPr>
                              <w:rFonts w:eastAsia="Calibri" w:hAnsi="Adobe Arabic" w:cs="Adobe Arabic"/>
                              <w:b/>
                              <w:bCs/>
                              <w:color w:val="000000"/>
                              <w:kern w:val="24"/>
                              <w:sz w:val="36"/>
                              <w:szCs w:val="36"/>
                              <w:rtl/>
                              <w:lang w:bidi="ar-EG"/>
                            </w:rPr>
                            <w:t>الحق في الحصول على تعويضات</w:t>
                          </w:r>
                        </w:p>
                      </w:txbxContent>
                    </v:textbox>
                  </v:shape>
                  <v:shape id="TextBox 304" o:spid="_x0000_s1906" type="#_x0000_t202" style="position:absolute;left:26448;top:46884;width:6159;height:6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" filled="f" stroked="f">
                    <v:textbox style="mso-fit-shape-to-text:t">
                      <w:txbxContent>
                        <w:p w14:paraId="0AB68B11" w14:textId="77777777" w:rsidR="00642959" w:rsidRDefault="00642959" w:rsidP="00642959">
                          <w:pPr>
                            <w:bidi w:val="0"/>
                            <w:spacing w:after="160"/>
                            <w:jc w:val="center"/>
                            <w:rPr>
                              <w:rFonts w:ascii="Brush Script MT" w:eastAsia="Calibri" w:hAnsi="Brush Script MT" w:cs="Adobe Arabic"/>
                              <w:b/>
                              <w:bCs/>
                              <w:color w:val="FFFFFF" w:themeColor="background1"/>
                              <w:kern w:val="24"/>
                              <w:sz w:val="40"/>
                              <w:szCs w:val="40"/>
                            </w:rPr>
                          </w:pPr>
                          <w:r>
                            <w:rPr>
                              <w:rFonts w:ascii="Brush Script MT" w:eastAsia="Calibri" w:hAnsi="Brush Script MT" w:cs="Adobe Arabic"/>
                              <w:b/>
                              <w:bCs/>
                              <w:color w:val="FFFFFF" w:themeColor="background1"/>
                              <w:kern w:val="24"/>
                              <w:sz w:val="40"/>
                              <w:szCs w:val="40"/>
                            </w:rPr>
                            <w:t>10</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w:lastRenderedPageBreak/>
        <mc:AlternateContent>
          <mc:Choice Requires="wpg">
            <w:drawing>
              <wp:inline distT="0" distB="0" distL="0" distR="0" wp14:anchorId="13BF5EFC" wp14:editId="43E5022F">
                <wp:extent cx="5731510" cy="892175"/>
                <wp:effectExtent l="0" t="0" r="2540" b="22225"/>
                <wp:docPr id="213691140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66816233" name="مجموعة 47"/>
                        <wpg:cNvGrpSpPr>
                          <a:grpSpLocks/>
                        </wpg:cNvGrpSpPr>
                        <wpg:grpSpPr bwMode="auto">
                          <a:xfrm>
                            <a:off x="0" y="0"/>
                            <a:ext cx="57315" cy="8953"/>
                            <a:chOff x="0" y="0"/>
                            <a:chExt cx="58781" cy="9188"/>
                          </a:xfrm>
                        </wpg:grpSpPr>
                        <wpg:grpSp>
                          <wpg:cNvPr id="1791595405" name="مجموعة 48"/>
                          <wpg:cNvGrpSpPr>
                            <a:grpSpLocks/>
                          </wpg:cNvGrpSpPr>
                          <wpg:grpSpPr bwMode="auto">
                            <a:xfrm>
                              <a:off x="0" y="0"/>
                              <a:ext cx="58781" cy="9188"/>
                              <a:chOff x="0" y="0"/>
                              <a:chExt cx="62403" cy="9190"/>
                            </a:xfrm>
                          </wpg:grpSpPr>
                          <wpg:grpSp>
                            <wpg:cNvPr id="80488574" name="مجموعة 49"/>
                            <wpg:cNvGrpSpPr>
                              <a:grpSpLocks/>
                            </wpg:cNvGrpSpPr>
                            <wpg:grpSpPr bwMode="auto">
                              <a:xfrm>
                                <a:off x="0" y="1692"/>
                                <a:ext cx="54330" cy="5806"/>
                                <a:chOff x="0" y="1692"/>
                                <a:chExt cx="54330" cy="5806"/>
                              </a:xfrm>
                            </wpg:grpSpPr>
                            <wps:wsp>
                              <wps:cNvPr id="208786815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6552029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035763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2180381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بيئة عمل آمنة ومريحة</w:t>
                                </w:r>
                              </w:p>
                            </w:txbxContent>
                          </wps:txbx>
                          <wps:bodyPr rot="0" vert="horz" wrap="square" lIns="91440" tIns="45720" rIns="91440" bIns="45720" anchor="t" anchorCtr="0" upright="1">
                            <a:spAutoFit/>
                          </wps:bodyPr>
                        </wps:wsp>
                      </wpg:grpSp>
                      <pic:pic xmlns:pic="http://schemas.openxmlformats.org/drawingml/2006/picture">
                        <pic:nvPicPr>
                          <pic:cNvPr id="97950447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3BF5EFC" id="_x0000_s190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dOU3D4AH&#10;AADU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19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">
                  <v:group id="مجموعة 48" o:spid="_x0000_s19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">
                    <v:group id="مجموعة 49" o:spid="_x0000_s19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">
                      <v:shape id="شكل حر 50" o:spid="_x0000_s19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" fillcolor="#a5a5a5 [2092]" stroked="f" strokeweight="1pt">
                        <v:stroke joinstyle="miter"/>
                      </v:roundrect>
                    </v:group>
                    <v:oval id="شكل بيضاوي 52" o:spid="_x0000_s19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" filled="f" strokecolor="#168489" strokeweight="1pt">
                      <v:stroke joinstyle="miter"/>
                    </v:oval>
                  </v:group>
                  <v:shape id="مربع نص 41" o:spid="_x0000_s191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" filled="f" stroked="f">
                    <v:textbox style="mso-fit-shape-to-text:t">
                      <w:txbxContent>
                        <w:p w14:paraId="31E8A5EC" w14:textId="0F7D517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بيئة عمل آمنة ومريحة</w:t>
                          </w:r>
                        </w:p>
                      </w:txbxContent>
                    </v:textbox>
                  </v:shape>
                </v:group>
                <v:shape id="صورة 54" o:spid="_x0000_s19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أن يُوفَّر للموظف مكان عمل آمن حيث يتم اتخاذ جميع الإجراءات اللازمة لحماية صحته وسلامته، بما في ذلك توفير وسائل السلامة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29DFC4D8" wp14:editId="4836BE71">
                <wp:extent cx="5731510" cy="892175"/>
                <wp:effectExtent l="0" t="0" r="2540" b="22225"/>
                <wp:docPr id="51395669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50766423" name="مجموعة 47"/>
                        <wpg:cNvGrpSpPr>
                          <a:grpSpLocks/>
                        </wpg:cNvGrpSpPr>
                        <wpg:grpSpPr bwMode="auto">
                          <a:xfrm>
                            <a:off x="0" y="0"/>
                            <a:ext cx="57315" cy="8953"/>
                            <a:chOff x="0" y="0"/>
                            <a:chExt cx="58781" cy="9188"/>
                          </a:xfrm>
                        </wpg:grpSpPr>
                        <wpg:grpSp>
                          <wpg:cNvPr id="2095513590" name="مجموعة 48"/>
                          <wpg:cNvGrpSpPr>
                            <a:grpSpLocks/>
                          </wpg:cNvGrpSpPr>
                          <wpg:grpSpPr bwMode="auto">
                            <a:xfrm>
                              <a:off x="0" y="0"/>
                              <a:ext cx="58781" cy="9188"/>
                              <a:chOff x="0" y="0"/>
                              <a:chExt cx="62403" cy="9190"/>
                            </a:xfrm>
                          </wpg:grpSpPr>
                          <wpg:grpSp>
                            <wpg:cNvPr id="1389616741" name="مجموعة 49"/>
                            <wpg:cNvGrpSpPr>
                              <a:grpSpLocks/>
                            </wpg:cNvGrpSpPr>
                            <wpg:grpSpPr bwMode="auto">
                              <a:xfrm>
                                <a:off x="0" y="1692"/>
                                <a:ext cx="54330" cy="5806"/>
                                <a:chOff x="0" y="1692"/>
                                <a:chExt cx="54330" cy="5806"/>
                              </a:xfrm>
                            </wpg:grpSpPr>
                            <wps:wsp>
                              <wps:cNvPr id="21231720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518404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1435738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8070718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الأجر العادل</w:t>
                                </w:r>
                              </w:p>
                            </w:txbxContent>
                          </wps:txbx>
                          <wps:bodyPr rot="0" vert="horz" wrap="square" lIns="91440" tIns="45720" rIns="91440" bIns="45720" anchor="t" anchorCtr="0" upright="1">
                            <a:spAutoFit/>
                          </wps:bodyPr>
                        </wps:wsp>
                      </wpg:grpSp>
                      <pic:pic xmlns:pic="http://schemas.openxmlformats.org/drawingml/2006/picture">
                        <pic:nvPicPr>
                          <pic:cNvPr id="91724361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9DFC4D8" id="_x0000_s191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7bGZ&#10;SIMHAADX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1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">
                  <v:group id="مجموعة 48" o:spid="_x0000_s191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">
                    <v:group id="مجموعة 49" o:spid="_x0000_s191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">
                      <v:shape id="شكل حر 50" o:spid="_x0000_s192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2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" fillcolor="#a5a5a5 [2092]" stroked="f" strokeweight="1pt">
                        <v:stroke joinstyle="miter"/>
                      </v:roundrect>
                    </v:group>
                    <v:oval id="شكل بيضاوي 52" o:spid="_x0000_s192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" filled="f" strokecolor="#168489" strokeweight="1pt">
                      <v:stroke joinstyle="miter"/>
                    </v:oval>
                  </v:group>
                  <v:shape id="مربع نص 41" o:spid="_x0000_s192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" filled="f" stroked="f">
                    <v:textbox style="mso-fit-shape-to-text:t">
                      <w:txbxContent>
                        <w:p w14:paraId="29EC28F0" w14:textId="37F5977E"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الأجر العادل</w:t>
                          </w:r>
                        </w:p>
                      </w:txbxContent>
                    </v:textbox>
                  </v:shape>
                </v:group>
                <v:shape id="صورة 54" o:spid="_x0000_s192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">
                  <v:imagedata r:id="rId101" o:title=""/>
                </v:shape>
                <w10:anchorlock/>
              </v:group>
            </w:pict>
          </mc:Fallback>
        </mc:AlternateContent>
      </w:r>
    </w:p>
    <w:p w:rsidR="000D578D"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أجر عادل يتناسب مع نوع العمل الذي يقوم به، ويجب أن يكون الأجر متوافقاً مع القوانين المعمول بها في الدولة أو المنطقة.</w:t>
      </w:r>
    </w:p>
    <w:p w:rsidR="000D578D" w:rsidRDefault="000D578D" w:rsidP="000D578D">
      <w:pPr>
        <w:rPr>
          <w:rFonts w:ascii="Sakkal Majalla" w:hAnsi="Sakkal Majalla"/>
          <w:sz w:val="32"/>
          <w:szCs w:val="32"/>
        </w:rPr>
      </w:pPr>
      <w:r>
        <w:rPr>
          <w:noProof/>
        </w:rPr>
        <mc:AlternateContent>
          <mc:Choice Requires="wpg">
            <w:drawing>
              <wp:inline distT="0" distB="0" distL="0" distR="0" wp14:anchorId="200ABD03" wp14:editId="6282A7E0">
                <wp:extent cx="5731510" cy="892275"/>
                <wp:effectExtent l="0" t="0" r="2540" b="22225"/>
                <wp:docPr id="13314186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525613523" name="مجموعة 47"/>
                        <wpg:cNvGrpSpPr>
                          <a:grpSpLocks/>
                        </wpg:cNvGrpSpPr>
                        <wpg:grpSpPr bwMode="auto">
                          <a:xfrm>
                            <a:off x="0" y="0"/>
                            <a:ext cx="57315" cy="8954"/>
                            <a:chOff x="0" y="0"/>
                            <a:chExt cx="58781" cy="9188"/>
                          </a:xfrm>
                        </wpg:grpSpPr>
                        <wpg:grpSp>
                          <wpg:cNvPr id="348258240" name="مجموعة 48"/>
                          <wpg:cNvGrpSpPr>
                            <a:grpSpLocks/>
                          </wpg:cNvGrpSpPr>
                          <wpg:grpSpPr bwMode="auto">
                            <a:xfrm>
                              <a:off x="0" y="0"/>
                              <a:ext cx="58781" cy="9188"/>
                              <a:chOff x="0" y="0"/>
                              <a:chExt cx="62403" cy="9190"/>
                            </a:xfrm>
                          </wpg:grpSpPr>
                          <wpg:grpSp>
                            <wpg:cNvPr id="407307920" name="مجموعة 49"/>
                            <wpg:cNvGrpSpPr>
                              <a:grpSpLocks/>
                            </wpg:cNvGrpSpPr>
                            <wpg:grpSpPr bwMode="auto">
                              <a:xfrm>
                                <a:off x="0" y="1692"/>
                                <a:ext cx="54330" cy="5806"/>
                                <a:chOff x="0" y="1692"/>
                                <a:chExt cx="54330" cy="5806"/>
                              </a:xfrm>
                            </wpg:grpSpPr>
                            <wps:wsp>
                              <wps:cNvPr id="172008198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827253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3695519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3415428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ساعات عمل معقولة</w:t>
                                </w:r>
                              </w:p>
                            </w:txbxContent>
                          </wps:txbx>
                          <wps:bodyPr rot="0" vert="horz" wrap="square" lIns="91440" tIns="45720" rIns="91440" bIns="45720" anchor="t" anchorCtr="0" upright="1">
                            <a:spAutoFit/>
                          </wps:bodyPr>
                        </wps:wsp>
                      </wpg:grpSp>
                      <pic:pic xmlns:pic="http://schemas.openxmlformats.org/drawingml/2006/picture">
                        <pic:nvPicPr>
                          <pic:cNvPr id="58225201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00ABD03" id="_x0000_s1925"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jG0&#10;QoMHAADU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26"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">
                  <v:group id="مجموعة 48" o:spid="_x0000_s19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">
                    <v:group id="مجموعة 49" o:spid="_x0000_s19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">
                      <v:shape id="شكل حر 50" o:spid="_x0000_s19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" fillcolor="#a5a5a5 [2092]" stroked="f" strokeweight="1pt">
                        <v:stroke joinstyle="miter"/>
                      </v:roundrect>
                    </v:group>
                    <v:oval id="شكل بيضاوي 52" o:spid="_x0000_s19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" filled="f" strokecolor="#168489" strokeweight="1pt">
                      <v:stroke joinstyle="miter"/>
                    </v:oval>
                  </v:group>
                  <v:shape id="مربع نص 41" o:spid="_x0000_s193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" filled="f" stroked="f">
                    <v:textbox style="mso-fit-shape-to-text:t">
                      <w:txbxContent>
                        <w:p w14:paraId="69D0BC3C" w14:textId="19F11D1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ساعات عمل معقولة</w:t>
                          </w:r>
                        </w:p>
                      </w:txbxContent>
                    </v:textbox>
                  </v:shape>
                </v:group>
                <v:shape id="صورة 54" o:spid="_x0000_s19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العمل وفق ساعات عمل محددة ومعقولة، بالإضافة إلى فترات راحة مناسبة، وألا يُطلب منه العمل لساعات إضافية إلا في حدود ما ينص عليه القانون.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0EB26FD0" wp14:editId="201CEAE0">
                <wp:extent cx="5731510" cy="892175"/>
                <wp:effectExtent l="0" t="0" r="2540" b="22225"/>
                <wp:docPr id="43853166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88532603" name="مجموعة 47"/>
                        <wpg:cNvGrpSpPr>
                          <a:grpSpLocks/>
                        </wpg:cNvGrpSpPr>
                        <wpg:grpSpPr bwMode="auto">
                          <a:xfrm>
                            <a:off x="0" y="0"/>
                            <a:ext cx="57315" cy="8953"/>
                            <a:chOff x="0" y="0"/>
                            <a:chExt cx="58781" cy="9188"/>
                          </a:xfrm>
                        </wpg:grpSpPr>
                        <wpg:grpSp>
                          <wpg:cNvPr id="1883333781" name="مجموعة 48"/>
                          <wpg:cNvGrpSpPr>
                            <a:grpSpLocks/>
                          </wpg:cNvGrpSpPr>
                          <wpg:grpSpPr bwMode="auto">
                            <a:xfrm>
                              <a:off x="0" y="0"/>
                              <a:ext cx="58781" cy="9188"/>
                              <a:chOff x="0" y="0"/>
                              <a:chExt cx="62403" cy="9190"/>
                            </a:xfrm>
                          </wpg:grpSpPr>
                          <wpg:grpSp>
                            <wpg:cNvPr id="695743565" name="مجموعة 49"/>
                            <wpg:cNvGrpSpPr>
                              <a:grpSpLocks/>
                            </wpg:cNvGrpSpPr>
                            <wpg:grpSpPr bwMode="auto">
                              <a:xfrm>
                                <a:off x="0" y="1692"/>
                                <a:ext cx="54330" cy="5806"/>
                                <a:chOff x="0" y="1692"/>
                                <a:chExt cx="54330" cy="5806"/>
                              </a:xfrm>
                            </wpg:grpSpPr>
                            <wps:wsp>
                              <wps:cNvPr id="11755935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3949478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8016464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7606647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الإجازات</w:t>
                                </w:r>
                              </w:p>
                            </w:txbxContent>
                          </wps:txbx>
                          <wps:bodyPr rot="0" vert="horz" wrap="square" lIns="91440" tIns="45720" rIns="91440" bIns="45720" anchor="t" anchorCtr="0" upright="1">
                            <a:spAutoFit/>
                          </wps:bodyPr>
                        </wps:wsp>
                      </wpg:grpSp>
                      <pic:pic xmlns:pic="http://schemas.openxmlformats.org/drawingml/2006/picture">
                        <pic:nvPicPr>
                          <pic:cNvPr id="59063431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B26FD0" id="_x0000_s19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Vt0rtN0AAAAF&#10;AQAADwAAAGRycy9kb3ducmV2LnhtbEyPQUvDQBCF74L/YRnBm91NtcXGbEop6qkIbQXpbZudJqHZ&#10;2ZDdJum/d/SilwfDe7z3TbYcXSN67ELtSUMyUSCQCm9rKjV87t8enkGEaMiaxhNquGKAZX57k5nU&#10;+oG22O9iKbiEQmo0VDG2qZShqNCZMPEtEnsn3zkT+exKaTszcLlr5FSpuXSmJl6oTIvrCovz7uI0&#10;vA9mWD0mr/3mfFpfD/vZx9cmQa3v78bVC4iIY/wLww8+o0POTEd/IRtEo4Efib/K3kJN5yCOHHpS&#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">
                <v:group id="مجموعة 47" o:spid="_x0000_s19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">
                  <v:group id="مجموعة 48" o:spid="_x0000_s19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">
                    <v:group id="مجموعة 49" o:spid="_x0000_s19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">
                      <v:shape id="شكل حر 50" o:spid="_x0000_s19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" fillcolor="#a5a5a5 [2092]" stroked="f" strokeweight="1pt">
                        <v:stroke joinstyle="miter"/>
                      </v:roundrect>
                    </v:group>
                    <v:oval id="شكل بيضاوي 52" o:spid="_x0000_s19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" filled="f" strokecolor="#168489" strokeweight="1pt">
                      <v:stroke joinstyle="miter"/>
                    </v:oval>
                  </v:group>
                  <v:shape id="مربع نص 41" o:spid="_x0000_s194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" filled="f" stroked="f">
                    <v:textbox style="mso-fit-shape-to-text:t">
                      <w:txbxContent>
                        <w:p w14:paraId="04096CD8" w14:textId="0B8A40FA"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الإجازات</w:t>
                          </w:r>
                        </w:p>
                      </w:txbxContent>
                    </v:textbox>
                  </v:shape>
                </v:group>
                <v:shape id="صورة 54" o:spid="_x0000_s19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إجازات سنوية مدفوعة الأجر، وكذلك إجازات مرضية وإجازات طارئة وإجازات خاصة مثل إجازة الأمومة أو الأبوة، حسب القوانين.</w:t>
      </w:r>
    </w:p>
    <w:p w:rsidR="000D578D" w:rsidRDefault="000D578D" w:rsidP="00AB5C58">
      <w:pPr>
        <w:rPr>
          <w:rFonts w:ascii="Sakkal Majalla" w:hAnsi="Sakkal Majalla"/>
          <w:sz w:val="32"/>
          <w:szCs w:val="32"/>
        </w:rPr>
      </w:pPr>
      <w:r>
        <w:rPr>
          <w:noProof/>
        </w:rPr>
        <mc:AlternateContent>
          <mc:Choice Requires="wpg">
            <w:drawing>
              <wp:inline distT="0" distB="0" distL="0" distR="0" wp14:anchorId="60D0B310" wp14:editId="0B769EEF">
                <wp:extent cx="5731510" cy="892175"/>
                <wp:effectExtent l="0" t="0" r="2540" b="22225"/>
                <wp:docPr id="14899092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66274368" name="مجموعة 47"/>
                        <wpg:cNvGrpSpPr>
                          <a:grpSpLocks/>
                        </wpg:cNvGrpSpPr>
                        <wpg:grpSpPr bwMode="auto">
                          <a:xfrm>
                            <a:off x="0" y="0"/>
                            <a:ext cx="57315" cy="8953"/>
                            <a:chOff x="0" y="0"/>
                            <a:chExt cx="58781" cy="9188"/>
                          </a:xfrm>
                        </wpg:grpSpPr>
                        <wpg:grpSp>
                          <wpg:cNvPr id="2001899455" name="مجموعة 48"/>
                          <wpg:cNvGrpSpPr>
                            <a:grpSpLocks/>
                          </wpg:cNvGrpSpPr>
                          <wpg:grpSpPr bwMode="auto">
                            <a:xfrm>
                              <a:off x="0" y="0"/>
                              <a:ext cx="58781" cy="9188"/>
                              <a:chOff x="0" y="0"/>
                              <a:chExt cx="62403" cy="9190"/>
                            </a:xfrm>
                          </wpg:grpSpPr>
                          <wpg:grpSp>
                            <wpg:cNvPr id="2080096585" name="مجموعة 49"/>
                            <wpg:cNvGrpSpPr>
                              <a:grpSpLocks/>
                            </wpg:cNvGrpSpPr>
                            <wpg:grpSpPr bwMode="auto">
                              <a:xfrm>
                                <a:off x="0" y="1692"/>
                                <a:ext cx="54330" cy="5806"/>
                                <a:chOff x="0" y="1692"/>
                                <a:chExt cx="54330" cy="5806"/>
                              </a:xfrm>
                            </wpg:grpSpPr>
                            <wps:wsp>
                              <wps:cNvPr id="31089179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20966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4929914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9930839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المساواة وعدم التمييز</w:t>
                                </w:r>
                              </w:p>
                            </w:txbxContent>
                          </wps:txbx>
                          <wps:bodyPr rot="0" vert="horz" wrap="square" lIns="91440" tIns="45720" rIns="91440" bIns="45720" anchor="t" anchorCtr="0" upright="1">
                            <a:spAutoFit/>
                          </wps:bodyPr>
                        </wps:wsp>
                      </wpg:grpSp>
                      <pic:pic xmlns:pic="http://schemas.openxmlformats.org/drawingml/2006/picture">
                        <pic:nvPicPr>
                          <pic:cNvPr id="153085990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0D0B310" id="_x0000_s19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ygU8XoHAADV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19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">
                  <v:group id="مجموعة 48" o:spid="_x0000_s19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">
                    <v:group id="مجموعة 49" o:spid="_x0000_s19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">
                      <v:shape id="شكل حر 50" o:spid="_x0000_s19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" fillcolor="#a5a5a5 [2092]" stroked="f" strokeweight="1pt">
                        <v:stroke joinstyle="miter"/>
                      </v:roundrect>
                    </v:group>
                    <v:oval id="شكل بيضاوي 52" o:spid="_x0000_s19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" filled="f" strokecolor="#168489" strokeweight="1pt">
                      <v:stroke joinstyle="miter"/>
                    </v:oval>
                  </v:group>
                  <v:shape id="مربع نص 41" o:spid="_x0000_s195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" filled="f" stroked="f">
                    <v:textbox style="mso-fit-shape-to-text:t">
                      <w:txbxContent>
                        <w:p w14:paraId="15A5B178" w14:textId="1A9E47AC"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المساواة وعدم التمييز</w:t>
                          </w:r>
                        </w:p>
                      </w:txbxContent>
                    </v:textbox>
                  </v:shape>
                </v:group>
                <v:shape id="صورة 54" o:spid="_x0000_s19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أن يُعامل الموظف على قدم المساواة مع باقي الموظفين، بغض النظر عن العرق أو اللون أو الجنس أو الدين أو أي عوامل أخرى قد تؤدي إلى التمييز.</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4EBB1BC2" wp14:editId="77AD939C">
                <wp:extent cx="5731510" cy="892175"/>
                <wp:effectExtent l="0" t="0" r="2540" b="22225"/>
                <wp:docPr id="144834016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95450563" name="مجموعة 47"/>
                        <wpg:cNvGrpSpPr>
                          <a:grpSpLocks/>
                        </wpg:cNvGrpSpPr>
                        <wpg:grpSpPr bwMode="auto">
                          <a:xfrm>
                            <a:off x="0" y="0"/>
                            <a:ext cx="57315" cy="8953"/>
                            <a:chOff x="0" y="0"/>
                            <a:chExt cx="58781" cy="9188"/>
                          </a:xfrm>
                        </wpg:grpSpPr>
                        <wpg:grpSp>
                          <wpg:cNvPr id="866470739" name="مجموعة 48"/>
                          <wpg:cNvGrpSpPr>
                            <a:grpSpLocks/>
                          </wpg:cNvGrpSpPr>
                          <wpg:grpSpPr bwMode="auto">
                            <a:xfrm>
                              <a:off x="0" y="0"/>
                              <a:ext cx="58781" cy="9188"/>
                              <a:chOff x="0" y="0"/>
                              <a:chExt cx="62403" cy="9190"/>
                            </a:xfrm>
                          </wpg:grpSpPr>
                          <wpg:grpSp>
                            <wpg:cNvPr id="1913198933" name="مجموعة 49"/>
                            <wpg:cNvGrpSpPr>
                              <a:grpSpLocks/>
                            </wpg:cNvGrpSpPr>
                            <wpg:grpSpPr bwMode="auto">
                              <a:xfrm>
                                <a:off x="0" y="1692"/>
                                <a:ext cx="54330" cy="5806"/>
                                <a:chOff x="0" y="1692"/>
                                <a:chExt cx="54330" cy="5806"/>
                              </a:xfrm>
                            </wpg:grpSpPr>
                            <wps:wsp>
                              <wps:cNvPr id="18552247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8744529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6577014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03437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الحماية من الطرد التعسفي</w:t>
                                </w:r>
                              </w:p>
                            </w:txbxContent>
                          </wps:txbx>
                          <wps:bodyPr rot="0" vert="horz" wrap="square" lIns="91440" tIns="45720" rIns="91440" bIns="45720" anchor="t" anchorCtr="0" upright="1">
                            <a:spAutoFit/>
                          </wps:bodyPr>
                        </wps:wsp>
                      </wpg:grpSp>
                      <pic:pic xmlns:pic="http://schemas.openxmlformats.org/drawingml/2006/picture">
                        <pic:nvPicPr>
                          <pic:cNvPr id="169178092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BB1BC2" id="_x0000_s19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hEJpufwcA&#10;ANY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1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">
                  <v:group id="مجموعة 48" o:spid="_x0000_s1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">
                    <v:group id="مجموعة 49" o:spid="_x0000_s1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">
                      <v:shape id="شكل حر 50" o:spid="_x0000_s1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" fillcolor="#a5a5a5 [2092]" stroked="f" strokeweight="1pt">
                        <v:stroke joinstyle="miter"/>
                      </v:roundrect>
                    </v:group>
                    <v:oval id="شكل بيضاوي 52" o:spid="_x0000_s1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" filled="f" strokecolor="#168489" strokeweight="1pt">
                      <v:stroke joinstyle="miter"/>
                    </v:oval>
                  </v:group>
                  <v:shape id="مربع نص 41" o:spid="_x0000_s195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" filled="f" stroked="f">
                    <v:textbox style="mso-fit-shape-to-text:t">
                      <w:txbxContent>
                        <w:p w14:paraId="2E6D4AE1" w14:textId="05331615"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الحماية من الطرد التعسفي</w:t>
                          </w:r>
                        </w:p>
                      </w:txbxContent>
                    </v:textbox>
                  </v:shape>
                </v:group>
                <v:shape id="صورة 54" o:spid="_x0000_s19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أن يعمل في وظيفة آمنة دون خوف من الطرد التعسفي أو غير القانوني. أي قرار بإنهاء عقد العمل يجب أن يتم وفق القوانين والإجراءات المتبعة.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21A32212" wp14:editId="44FDB21B">
                <wp:extent cx="5731510" cy="892175"/>
                <wp:effectExtent l="0" t="0" r="2540" b="22225"/>
                <wp:docPr id="34952028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06761390" name="مجموعة 47"/>
                        <wpg:cNvGrpSpPr>
                          <a:grpSpLocks/>
                        </wpg:cNvGrpSpPr>
                        <wpg:grpSpPr bwMode="auto">
                          <a:xfrm>
                            <a:off x="0" y="0"/>
                            <a:ext cx="57315" cy="8953"/>
                            <a:chOff x="0" y="0"/>
                            <a:chExt cx="58781" cy="9188"/>
                          </a:xfrm>
                        </wpg:grpSpPr>
                        <wpg:grpSp>
                          <wpg:cNvPr id="301158852" name="مجموعة 48"/>
                          <wpg:cNvGrpSpPr>
                            <a:grpSpLocks/>
                          </wpg:cNvGrpSpPr>
                          <wpg:grpSpPr bwMode="auto">
                            <a:xfrm>
                              <a:off x="0" y="0"/>
                              <a:ext cx="58781" cy="9188"/>
                              <a:chOff x="0" y="0"/>
                              <a:chExt cx="62403" cy="9190"/>
                            </a:xfrm>
                          </wpg:grpSpPr>
                          <wpg:grpSp>
                            <wpg:cNvPr id="359112810" name="مجموعة 49"/>
                            <wpg:cNvGrpSpPr>
                              <a:grpSpLocks/>
                            </wpg:cNvGrpSpPr>
                            <wpg:grpSpPr bwMode="auto">
                              <a:xfrm>
                                <a:off x="0" y="1692"/>
                                <a:ext cx="54330" cy="5806"/>
                                <a:chOff x="0" y="1692"/>
                                <a:chExt cx="54330" cy="5806"/>
                              </a:xfrm>
                            </wpg:grpSpPr>
                            <wps:wsp>
                              <wps:cNvPr id="66768729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9399148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4679990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3492744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التدريب والتطوير</w:t>
                                </w:r>
                              </w:p>
                            </w:txbxContent>
                          </wps:txbx>
                          <wps:bodyPr rot="0" vert="horz" wrap="square" lIns="91440" tIns="45720" rIns="91440" bIns="45720" anchor="t" anchorCtr="0" upright="1">
                            <a:spAutoFit/>
                          </wps:bodyPr>
                        </wps:wsp>
                      </wpg:grpSp>
                      <pic:pic xmlns:pic="http://schemas.openxmlformats.org/drawingml/2006/picture">
                        <pic:nvPicPr>
                          <pic:cNvPr id="145083861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1A32212" id="_x0000_s19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FR//17BwAA1R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1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">
                  <v:group id="مجموعة 48" o:spid="_x0000_s1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">
                    <v:group id="مجموعة 49" o:spid="_x0000_s1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">
                      <v:shape id="شكل حر 50" o:spid="_x0000_s1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" fillcolor="#a5a5a5 [2092]" stroked="f" strokeweight="1pt">
                        <v:stroke joinstyle="miter"/>
                      </v:roundrect>
                    </v:group>
                    <v:oval id="شكل بيضاوي 52" o:spid="_x0000_s1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" filled="f" strokecolor="#168489" strokeweight="1pt">
                      <v:stroke joinstyle="miter"/>
                    </v:oval>
                  </v:group>
                  <v:shape id="مربع نص 41" o:spid="_x0000_s196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" filled="f" stroked="f">
                    <v:textbox style="mso-fit-shape-to-text:t">
                      <w:txbxContent>
                        <w:p w14:paraId="033C2DA8" w14:textId="71069824"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التدريب والتطوير</w:t>
                          </w:r>
                        </w:p>
                      </w:txbxContent>
                    </v:textbox>
                  </v:shape>
                </v:group>
                <v:shape id="صورة 54" o:spid="_x0000_s19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فرص للتدريب والتطوير المهني لتحسين مهاراته وقدرته على الأداء، بما يعزز مسيرته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1F925641" wp14:editId="307238FF">
                <wp:extent cx="5731510" cy="892275"/>
                <wp:effectExtent l="0" t="0" r="2540" b="22225"/>
                <wp:docPr id="1362972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1317349455" name="مجموعة 47"/>
                        <wpg:cNvGrpSpPr>
                          <a:grpSpLocks/>
                        </wpg:cNvGrpSpPr>
                        <wpg:grpSpPr bwMode="auto">
                          <a:xfrm>
                            <a:off x="0" y="0"/>
                            <a:ext cx="57315" cy="8954"/>
                            <a:chOff x="0" y="0"/>
                            <a:chExt cx="58781" cy="9188"/>
                          </a:xfrm>
                        </wpg:grpSpPr>
                        <wpg:grpSp>
                          <wpg:cNvPr id="50099611" name="مجموعة 48"/>
                          <wpg:cNvGrpSpPr>
                            <a:grpSpLocks/>
                          </wpg:cNvGrpSpPr>
                          <wpg:grpSpPr bwMode="auto">
                            <a:xfrm>
                              <a:off x="0" y="0"/>
                              <a:ext cx="58781" cy="9188"/>
                              <a:chOff x="0" y="0"/>
                              <a:chExt cx="62403" cy="9190"/>
                            </a:xfrm>
                          </wpg:grpSpPr>
                          <wpg:grpSp>
                            <wpg:cNvPr id="1777314815" name="مجموعة 49"/>
                            <wpg:cNvGrpSpPr>
                              <a:grpSpLocks/>
                            </wpg:cNvGrpSpPr>
                            <wpg:grpSpPr bwMode="auto">
                              <a:xfrm>
                                <a:off x="0" y="1692"/>
                                <a:ext cx="54330" cy="5806"/>
                                <a:chOff x="0" y="1692"/>
                                <a:chExt cx="54330" cy="5806"/>
                              </a:xfrm>
                            </wpg:grpSpPr>
                            <wps:wsp>
                              <wps:cNvPr id="205130811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628383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99687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7470598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الحصول على المعلومات</w:t>
                                </w:r>
                              </w:p>
                            </w:txbxContent>
                          </wps:txbx>
                          <wps:bodyPr rot="0" vert="horz" wrap="square" lIns="91440" tIns="45720" rIns="91440" bIns="45720" anchor="t" anchorCtr="0" upright="1">
                            <a:spAutoFit/>
                          </wps:bodyPr>
                        </wps:wsp>
                      </wpg:grpSp>
                      <pic:pic xmlns:pic="http://schemas.openxmlformats.org/drawingml/2006/picture">
                        <pic:nvPicPr>
                          <pic:cNvPr id="26151279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F925641" id="_x0000_s1970"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wlbPH0HAADT&#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1971"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">
                  <v:group id="مجموعة 48" o:spid="_x0000_s19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">
                    <v:group id="مجموعة 49" o:spid="_x0000_s19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">
                      <v:shape id="شكل حر 50" o:spid="_x0000_s19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" fillcolor="#a5a5a5 [2092]" stroked="f" strokeweight="1pt">
                        <v:stroke joinstyle="miter"/>
                      </v:roundrect>
                    </v:group>
                    <v:oval id="شكل بيضاوي 52" o:spid="_x0000_s19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" filled="f" strokecolor="#168489" strokeweight="1pt">
                      <v:stroke joinstyle="miter"/>
                    </v:oval>
                  </v:group>
                  <v:shape id="مربع نص 41" o:spid="_x0000_s197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" filled="f" stroked="f">
                    <v:textbox style="mso-fit-shape-to-text:t">
                      <w:txbxContent>
                        <w:p w14:paraId="42B260AC" w14:textId="4C037D9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الحصول على المعلومات</w:t>
                          </w:r>
                        </w:p>
                      </w:txbxContent>
                    </v:textbox>
                  </v:shape>
                </v:group>
                <v:shape id="صورة 54" o:spid="_x0000_s19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يحق للموظف الحصول على معلومات واضحة ومحددة حول القوانين والإجراءات الداخلية للمؤسسة، وذلك لضمان معرفته بحقوقه وواجباته.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45AE9A2E" wp14:editId="0403C440">
                <wp:extent cx="5731510" cy="892175"/>
                <wp:effectExtent l="0" t="0" r="2540" b="22225"/>
                <wp:docPr id="198275525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85493021" name="مجموعة 47"/>
                        <wpg:cNvGrpSpPr>
                          <a:grpSpLocks/>
                        </wpg:cNvGrpSpPr>
                        <wpg:grpSpPr bwMode="auto">
                          <a:xfrm>
                            <a:off x="0" y="0"/>
                            <a:ext cx="57315" cy="8953"/>
                            <a:chOff x="0" y="0"/>
                            <a:chExt cx="58781" cy="9188"/>
                          </a:xfrm>
                        </wpg:grpSpPr>
                        <wpg:grpSp>
                          <wpg:cNvPr id="228110303" name="مجموعة 48"/>
                          <wpg:cNvGrpSpPr>
                            <a:grpSpLocks/>
                          </wpg:cNvGrpSpPr>
                          <wpg:grpSpPr bwMode="auto">
                            <a:xfrm>
                              <a:off x="0" y="0"/>
                              <a:ext cx="58781" cy="9188"/>
                              <a:chOff x="0" y="0"/>
                              <a:chExt cx="62403" cy="9190"/>
                            </a:xfrm>
                          </wpg:grpSpPr>
                          <wpg:grpSp>
                            <wpg:cNvPr id="1113252831" name="مجموعة 49"/>
                            <wpg:cNvGrpSpPr>
                              <a:grpSpLocks/>
                            </wpg:cNvGrpSpPr>
                            <wpg:grpSpPr bwMode="auto">
                              <a:xfrm>
                                <a:off x="0" y="1692"/>
                                <a:ext cx="54330" cy="5806"/>
                                <a:chOff x="0" y="1692"/>
                                <a:chExt cx="54330" cy="5806"/>
                              </a:xfrm>
                            </wpg:grpSpPr>
                            <wps:wsp>
                              <wps:cNvPr id="110227354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474671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7975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2918203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الخصوصية</w:t>
                                </w:r>
                              </w:p>
                            </w:txbxContent>
                          </wps:txbx>
                          <wps:bodyPr rot="0" vert="horz" wrap="square" lIns="91440" tIns="45720" rIns="91440" bIns="45720" anchor="t" anchorCtr="0" upright="1">
                            <a:spAutoFit/>
                          </wps:bodyPr>
                        </wps:wsp>
                      </wpg:grpSp>
                      <pic:pic xmlns:pic="http://schemas.openxmlformats.org/drawingml/2006/picture">
                        <pic:nvPicPr>
                          <pic:cNvPr id="187644408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AE9A2E" id="_x0000_s19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P3upVeQcAANU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1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">
                  <v:group id="مجموعة 48" o:spid="_x0000_s1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">
                    <v:group id="مجموعة 49" o:spid="_x0000_s1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">
                      <v:shape id="شكل حر 50" o:spid="_x0000_s1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" fillcolor="#a5a5a5 [2092]" stroked="f" strokeweight="1pt">
                        <v:stroke joinstyle="miter"/>
                      </v:roundrect>
                    </v:group>
                    <v:oval id="شكل بيضاوي 52" o:spid="_x0000_s1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" filled="f" strokecolor="#168489" strokeweight="1pt">
                      <v:stroke joinstyle="miter"/>
                    </v:oval>
                  </v:group>
                  <v:shape id="مربع نص 41" o:spid="_x0000_s198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" filled="f" stroked="f">
                    <v:textbox style="mso-fit-shape-to-text:t">
                      <w:txbxContent>
                        <w:p w14:paraId="5F1EBF16" w14:textId="3C75601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الخصوصية</w:t>
                          </w:r>
                        </w:p>
                      </w:txbxContent>
                    </v:textbox>
                  </v:shape>
                </v:group>
                <v:shape id="صورة 54" o:spid="_x0000_s19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احترام خصوصية الموظف، سواءً في مكان العمل أو في التعامل مع المعلومات الشخصية الخاصة به.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155482FD" wp14:editId="5C7BF231">
                <wp:extent cx="5731510" cy="892175"/>
                <wp:effectExtent l="0" t="0" r="2540" b="22225"/>
                <wp:docPr id="174941257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34149112" name="مجموعة 47"/>
                        <wpg:cNvGrpSpPr>
                          <a:grpSpLocks/>
                        </wpg:cNvGrpSpPr>
                        <wpg:grpSpPr bwMode="auto">
                          <a:xfrm>
                            <a:off x="0" y="0"/>
                            <a:ext cx="57315" cy="8953"/>
                            <a:chOff x="0" y="0"/>
                            <a:chExt cx="58781" cy="9188"/>
                          </a:xfrm>
                        </wpg:grpSpPr>
                        <wpg:grpSp>
                          <wpg:cNvPr id="377196641" name="مجموعة 48"/>
                          <wpg:cNvGrpSpPr>
                            <a:grpSpLocks/>
                          </wpg:cNvGrpSpPr>
                          <wpg:grpSpPr bwMode="auto">
                            <a:xfrm>
                              <a:off x="0" y="0"/>
                              <a:ext cx="58781" cy="9188"/>
                              <a:chOff x="0" y="0"/>
                              <a:chExt cx="62403" cy="9190"/>
                            </a:xfrm>
                          </wpg:grpSpPr>
                          <wpg:grpSp>
                            <wpg:cNvPr id="1243406464" name="مجموعة 49"/>
                            <wpg:cNvGrpSpPr>
                              <a:grpSpLocks/>
                            </wpg:cNvGrpSpPr>
                            <wpg:grpSpPr bwMode="auto">
                              <a:xfrm>
                                <a:off x="0" y="1692"/>
                                <a:ext cx="54330" cy="5806"/>
                                <a:chOff x="0" y="1692"/>
                                <a:chExt cx="54330" cy="5806"/>
                              </a:xfrm>
                            </wpg:grpSpPr>
                            <wps:wsp>
                              <wps:cNvPr id="13958949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5763032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0178312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8487407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الحق في الحصول على تعويضات</w:t>
                                </w:r>
                              </w:p>
                            </w:txbxContent>
                          </wps:txbx>
                          <wps:bodyPr rot="0" vert="horz" wrap="square" lIns="91440" tIns="45720" rIns="91440" bIns="45720" anchor="t" anchorCtr="0" upright="1">
                            <a:spAutoFit/>
                          </wps:bodyPr>
                        </wps:wsp>
                      </wpg:grpSp>
                      <pic:pic xmlns:pic="http://schemas.openxmlformats.org/drawingml/2006/picture">
                        <pic:nvPicPr>
                          <pic:cNvPr id="94183379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5482FD" id="_x0000_s19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">
                <v:group id="مجموعة 47" o:spid="_x0000_s19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">
                  <v:group id="مجموعة 48" o:spid="_x0000_s19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">
                    <v:group id="مجموعة 49" o:spid="_x0000_s19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">
                      <v:shape id="شكل حر 50" o:spid="_x0000_s19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" fillcolor="#a5a5a5 [2092]" stroked="f" strokeweight="1pt">
                        <v:stroke joinstyle="miter"/>
                      </v:roundrect>
                    </v:group>
                    <v:oval id="شكل بيضاوي 52" o:spid="_x0000_s19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" filled="f" strokecolor="#168489" strokeweight="1pt">
                      <v:stroke joinstyle="miter"/>
                    </v:oval>
                  </v:group>
                  <v:shape id="مربع نص 41" o:spid="_x0000_s199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" filled="f" stroked="f">
                    <v:textbox style="mso-fit-shape-to-text:t">
                      <w:txbxContent>
                        <w:p w14:paraId="092E0B1C" w14:textId="265DBFC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الحق </w:t>
                          </w:r>
                          <w:r w:rsidRPr="000D578D">
                            <w:rPr>
                              <w:rFonts w:eastAsia="Calibri" w:hAnsi="Adobe Arabic" w:cs="Adobe Arabic"/>
                              <w:b/>
                              <w:bCs/>
                              <w:color w:val="FFFFFF"/>
                              <w:kern w:val="24"/>
                              <w:sz w:val="36"/>
                              <w:szCs w:val="36"/>
                              <w:rtl/>
                              <w:lang w:bidi="ar-EG"/>
                            </w:rPr>
                            <w:t>في الحصول على تعويضات</w:t>
                          </w:r>
                        </w:p>
                      </w:txbxContent>
                    </v:textbox>
                  </v:shape>
                </v:group>
                <v:shape id="صورة 54" o:spid="_x0000_s19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حالة الإصابة خلال العمل أو حدوث أضرار ناتجة عن المهام الوظيفية، يحق للموظف المطالبة بتعويضات وفقاً للقوانين المعمول بها.</w:t>
      </w:r>
    </w:p>
    <w:p w:rsidR="00AB5C58" w:rsidRDefault="00AB5C58" w:rsidP="00AB5C58">
      <w:pPr>
        <w:rPr>
          <w:rFonts w:ascii="Sakkal Majalla" w:hAnsi="Sakkal Majalla"/>
          <w:b/>
          <w:bCs/>
          <w:color w:val="C00000"/>
          <w:sz w:val="32"/>
          <w:szCs w:val="32"/>
        </w:rPr>
      </w:pPr>
      <w:r w:rsidRPr="00D1678E">
        <w:rPr>
          <w:rFonts w:ascii="Sakkal Majalla" w:hAnsi="Sakkal Majalla"/>
          <w:b/>
          <w:bCs/>
          <w:color w:val="C00000"/>
          <w:sz w:val="32"/>
          <w:szCs w:val="32"/>
          <w:rtl/>
        </w:rPr>
        <w:lastRenderedPageBreak/>
        <w:t>ثانياً: واجبات الموظف</w:t>
      </w:r>
    </w:p>
    <w:p w:rsidR="00916BB1" w:rsidRDefault="00916BB1" w:rsidP="00AB5C58">
      <w:pPr>
        <w:rPr>
          <w:rFonts w:ascii="Sakkal Majalla" w:hAnsi="Sakkal Majalla"/>
          <w:b/>
          <w:bCs/>
          <w:color w:val="C00000"/>
          <w:sz w:val="32"/>
          <w:szCs w:val="32"/>
        </w:rPr>
      </w:pPr>
    </w:p>
    <w:p w:rsidR="00642959" w:rsidRPr="00D1678E" w:rsidRDefault="00642959" w:rsidP="00642959">
      <w:pPr>
        <w:rPr>
          <w:rFonts w:ascii="Sakkal Majalla" w:hAnsi="Sakkal Majalla"/>
          <w:b/>
          <w:bCs/>
          <w:color w:val="C00000"/>
          <w:sz w:val="32"/>
          <w:szCs w:val="32"/>
          <w:rtl/>
        </w:rPr>
      </w:pPr>
      <w:r w:rsidRPr="00642959">
        <w:rPr>
          <w:rFonts w:ascii="Sakkal Majalla" w:hAnsi="Sakkal Majalla"/>
          <w:b/>
          <w:bCs/>
          <w:noProof/>
          <w:color w:val="C00000"/>
          <w:sz w:val="32"/>
          <w:szCs w:val="32"/>
        </w:rPr>
        <mc:AlternateContent>
          <mc:Choice Requires="wpg">
            <w:drawing>
              <wp:inline distT="0" distB="0" distL="0" distR="0" wp14:anchorId="763619DA" wp14:editId="55D0C73A">
                <wp:extent cx="5731510" cy="3947198"/>
                <wp:effectExtent l="0" t="0" r="0" b="0"/>
                <wp:docPr id="82" name="Group 8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6D3442-019A-48DE-8C44-2FEB025C5810}"/>
                    </a:ext>
                  </a:extLst>
                </wp:docPr>
                <wp:cNvGraphicFramePr/>
                <a:graphic xmlns:a="http://schemas.openxmlformats.org/drawingml/2006/main">
                  <a:graphicData uri="http://schemas.microsoft.com/office/word/2010/wordprocessingGroup">
                    <wpg:wgp>
                      <wpg:cNvGrpSpPr/>
                      <wpg:grpSpPr>
                        <a:xfrm>
                          <a:off x="0" y="0"/>
                          <a:ext cx="5731510" cy="3947198"/>
                          <a:chOff x="0" y="0"/>
                          <a:chExt cx="7746099" cy="5334597"/>
                        </a:xfrm>
                      </wpg:grpSpPr>
                      <wpg:grpSp>
                        <wpg:cNvPr id="325428505" name="Group 3254285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A957D2-38BD-0226-7061-E86303927613}"/>
                            </a:ext>
                          </a:extLst>
                        </wpg:cNvPr>
                        <wpg:cNvGrpSpPr/>
                        <wpg:grpSpPr>
                          <a:xfrm>
                            <a:off x="3870037" y="58018"/>
                            <a:ext cx="2409313" cy="1345363"/>
                            <a:chOff x="3870037" y="58018"/>
                            <a:chExt cx="2409313" cy="1345363"/>
                          </a:xfrm>
                        </wpg:grpSpPr>
                        <wps:wsp>
                          <wps:cNvPr id="704280776" name="Freeform: Shape 7042807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499FE3-B6D3-E594-DCB6-C6715FEF1AAF}"/>
                              </a:ext>
                            </a:extLst>
                          </wps:cNvPr>
                          <wps:cNvSpPr/>
                          <wps:spPr>
                            <a:xfrm>
                              <a:off x="3870037" y="507669"/>
                              <a:ext cx="1107629" cy="895712"/>
                            </a:xfrm>
                            <a:custGeom>
                              <a:avLst/>
                              <a:gdLst>
                                <a:gd name="connsiteX0" fmla="*/ 206488 w 1196708"/>
                                <a:gd name="connsiteY0" fmla="*/ 1207 h 967748"/>
                                <a:gd name="connsiteX1" fmla="*/ 1196708 w 1196708"/>
                                <a:gd name="connsiteY1" fmla="*/ 376663 h 967748"/>
                                <a:gd name="connsiteX2" fmla="*/ 767521 w 1196708"/>
                                <a:gd name="connsiteY2" fmla="*/ 967748 h 967748"/>
                                <a:gd name="connsiteX3" fmla="*/ 759585 w 1196708"/>
                                <a:gd name="connsiteY3" fmla="*/ 961813 h 967748"/>
                                <a:gd name="connsiteX4" fmla="*/ 112061 w 1196708"/>
                                <a:gd name="connsiteY4" fmla="*/ 727075 h 967748"/>
                                <a:gd name="connsiteX5" fmla="*/ 0 w 1196708"/>
                                <a:gd name="connsiteY5" fmla="*/ 721416 h 967748"/>
                                <a:gd name="connsiteX6" fmla="*/ 0 w 1196708"/>
                                <a:gd name="connsiteY6" fmla="*/ 185824 h 967748"/>
                                <a:gd name="connsiteX7" fmla="*/ 206488 w 1196708"/>
                                <a:gd name="connsiteY7" fmla="*/ 1207 h 9677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96708" h="967748">
                                  <a:moveTo>
                                    <a:pt x="206488" y="1207"/>
                                  </a:moveTo>
                                  <a:cubicBezTo>
                                    <a:pt x="572536" y="41911"/>
                                    <a:pt x="910440" y="174876"/>
                                    <a:pt x="1196708" y="376663"/>
                                  </a:cubicBezTo>
                                  <a:lnTo>
                                    <a:pt x="767521" y="967748"/>
                                  </a:lnTo>
                                  <a:lnTo>
                                    <a:pt x="759585" y="961813"/>
                                  </a:lnTo>
                                  <a:cubicBezTo>
                                    <a:pt x="571080" y="834462"/>
                                    <a:pt x="350292" y="751268"/>
                                    <a:pt x="112061" y="727075"/>
                                  </a:cubicBezTo>
                                  <a:lnTo>
                                    <a:pt x="0" y="721416"/>
                                  </a:lnTo>
                                  <a:lnTo>
                                    <a:pt x="0" y="185824"/>
                                  </a:lnTo>
                                  <a:cubicBezTo>
                                    <a:pt x="0" y="74754"/>
                                    <a:pt x="97011" y="-11285"/>
                                    <a:pt x="206488" y="1207"/>
                                  </a:cubicBezTo>
                                  <a:close/>
                                </a:path>
                              </a:pathLst>
                            </a:custGeom>
                            <a:solidFill>
                              <a:srgbClr val="FFCC5E"/>
                            </a:solidFill>
                            <a:ln w="12700">
                              <a:miter lim="400000"/>
                            </a:ln>
                          </wps:spPr>
                          <wps:bodyPr wrap="square" lIns="28575" tIns="28575" rIns="28575" bIns="28575" anchor="ctr">
                            <a:noAutofit/>
                          </wps:bodyPr>
                        </wps:wsp>
                        <wps:wsp>
                          <wps:cNvPr id="23613353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53A0F46-A3E9-D7AB-2DF9-27764C91A3BC}"/>
                              </a:ext>
                            </a:extLst>
                          </wps:cNvPr>
                          <wps:cNvSpPr txBox="1"/>
                          <wps:spPr>
                            <a:xfrm>
                              <a:off x="4360389" y="58018"/>
                              <a:ext cx="1918961"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بمواعيد العمل</w:t>
                                </w:r>
                              </w:p>
                            </w:txbxContent>
                          </wps:txbx>
                          <wps:bodyPr wrap="square" lIns="0" rIns="0" rtlCol="0" anchor="t">
                            <a:noAutofit/>
                          </wps:bodyPr>
                        </wps:wsp>
                        <wps:wsp>
                          <wps:cNvPr id="2119217571" name="TextBox 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FFF074-57BB-5C00-DBEA-D740B80E317F}"/>
                              </a:ext>
                            </a:extLst>
                          </wps:cNvPr>
                          <wps:cNvSpPr txBox="1"/>
                          <wps:spPr>
                            <a:xfrm>
                              <a:off x="4196754" y="711279"/>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1</w:t>
                                </w:r>
                              </w:p>
                            </w:txbxContent>
                          </wps:txbx>
                          <wps:bodyPr wrap="square" rtlCol="0">
                            <a:spAutoFit/>
                          </wps:bodyPr>
                        </wps:wsp>
                      </wpg:grpSp>
                      <wpg:grpSp>
                        <wpg:cNvPr id="862086095" name="Group 8620860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AD7B11-C79C-150F-0132-A84D2031DB58}"/>
                            </a:ext>
                          </a:extLst>
                        </wpg:cNvPr>
                        <wpg:cNvGrpSpPr/>
                        <wpg:grpSpPr>
                          <a:xfrm>
                            <a:off x="4632647" y="895173"/>
                            <a:ext cx="2780686" cy="1149617"/>
                            <a:chOff x="4632647" y="895173"/>
                            <a:chExt cx="2780686" cy="1149617"/>
                          </a:xfrm>
                        </wpg:grpSpPr>
                        <wps:wsp>
                          <wps:cNvPr id="419271614" name="Freeform: Shape 4192716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2E92DB-D3A0-C19E-A4BE-374BF2DA49DC}"/>
                              </a:ext>
                            </a:extLst>
                          </wps:cNvPr>
                          <wps:cNvSpPr/>
                          <wps:spPr>
                            <a:xfrm>
                              <a:off x="4632647" y="895173"/>
                              <a:ext cx="1028926" cy="1149617"/>
                            </a:xfrm>
                            <a:custGeom>
                              <a:avLst/>
                              <a:gdLst>
                                <a:gd name="connsiteX0" fmla="*/ 431928 w 1111676"/>
                                <a:gd name="connsiteY0" fmla="*/ 0 h 1242073"/>
                                <a:gd name="connsiteX1" fmla="*/ 1095175 w 1111676"/>
                                <a:gd name="connsiteY1" fmla="*/ 824428 h 1242073"/>
                                <a:gd name="connsiteX2" fmla="*/ 982553 w 1111676"/>
                                <a:gd name="connsiteY2" fmla="*/ 1077844 h 1242073"/>
                                <a:gd name="connsiteX3" fmla="*/ 476724 w 1111676"/>
                                <a:gd name="connsiteY3" fmla="*/ 1242073 h 1242073"/>
                                <a:gd name="connsiteX4" fmla="*/ 449147 w 1111676"/>
                                <a:gd name="connsiteY4" fmla="*/ 1166726 h 1242073"/>
                                <a:gd name="connsiteX5" fmla="*/ 44754 w 1111676"/>
                                <a:gd name="connsiteY5" fmla="*/ 624738 h 1242073"/>
                                <a:gd name="connsiteX6" fmla="*/ 0 w 1111676"/>
                                <a:gd name="connsiteY6" fmla="*/ 591271 h 12420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1676" h="1242073">
                                  <a:moveTo>
                                    <a:pt x="431928" y="0"/>
                                  </a:moveTo>
                                  <a:cubicBezTo>
                                    <a:pt x="716630" y="212758"/>
                                    <a:pt x="946555" y="495912"/>
                                    <a:pt x="1095175" y="824428"/>
                                  </a:cubicBezTo>
                                  <a:cubicBezTo>
                                    <a:pt x="1140536" y="924505"/>
                                    <a:pt x="1088933" y="1043401"/>
                                    <a:pt x="982553" y="1077844"/>
                                  </a:cubicBezTo>
                                  <a:lnTo>
                                    <a:pt x="476724" y="1242073"/>
                                  </a:lnTo>
                                  <a:lnTo>
                                    <a:pt x="449147" y="1166726"/>
                                  </a:lnTo>
                                  <a:cubicBezTo>
                                    <a:pt x="359497" y="954769"/>
                                    <a:pt x="219752" y="769159"/>
                                    <a:pt x="44754" y="624738"/>
                                  </a:cubicBezTo>
                                  <a:lnTo>
                                    <a:pt x="0" y="591271"/>
                                  </a:lnTo>
                                  <a:close/>
                                </a:path>
                              </a:pathLst>
                            </a:custGeom>
                            <a:solidFill>
                              <a:srgbClr val="FFE9A3"/>
                            </a:solidFill>
                            <a:ln w="12700">
                              <a:miter lim="400000"/>
                            </a:ln>
                          </wps:spPr>
                          <wps:bodyPr wrap="square" lIns="28575" tIns="28575" rIns="28575" bIns="28575" anchor="ctr">
                            <a:noAutofit/>
                          </wps:bodyPr>
                        </wps:wsp>
                        <wps:wsp>
                          <wps:cNvPr id="84324345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E675422-34BD-AEFF-9D61-BF218BBEF52D}"/>
                              </a:ext>
                            </a:extLst>
                          </wps:cNvPr>
                          <wps:cNvSpPr txBox="1"/>
                          <wps:spPr>
                            <a:xfrm>
                              <a:off x="5494372" y="1053339"/>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تنفيذ المهام بكفاءة</w:t>
                                </w:r>
                              </w:p>
                            </w:txbxContent>
                          </wps:txbx>
                          <wps:bodyPr wrap="square" lIns="0" rIns="0" rtlCol="0" anchor="t">
                            <a:noAutofit/>
                          </wps:bodyPr>
                        </wps:wsp>
                        <wps:wsp>
                          <wps:cNvPr id="137403007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D2FC94C-8696-41B0-EBEF-A8EDD9C3E238}"/>
                              </a:ext>
                            </a:extLst>
                          </wps:cNvPr>
                          <wps:cNvSpPr txBox="1"/>
                          <wps:spPr>
                            <a:xfrm>
                              <a:off x="4982889" y="1239482"/>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2</w:t>
                                </w:r>
                              </w:p>
                            </w:txbxContent>
                          </wps:txbx>
                          <wps:bodyPr wrap="square" rtlCol="0">
                            <a:spAutoFit/>
                          </wps:bodyPr>
                        </wps:wsp>
                      </wpg:grpSp>
                      <wpg:grpSp>
                        <wpg:cNvPr id="949928118" name="Group 9499281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BBC612-6D74-49E5-E157-F6D4BCDF1994}"/>
                            </a:ext>
                          </a:extLst>
                        </wpg:cNvPr>
                        <wpg:cNvGrpSpPr/>
                        <wpg:grpSpPr>
                          <a:xfrm>
                            <a:off x="5095397" y="1945501"/>
                            <a:ext cx="2650702" cy="1176409"/>
                            <a:chOff x="5095397" y="1945501"/>
                            <a:chExt cx="2650702" cy="1176409"/>
                          </a:xfrm>
                        </wpg:grpSpPr>
                        <wps:wsp>
                          <wps:cNvPr id="1275808299" name="Freeform: Shape 12758082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BD53A9-7DD3-F406-0DC5-616E4B549762}"/>
                              </a:ext>
                            </a:extLst>
                          </wps:cNvPr>
                          <wps:cNvSpPr/>
                          <wps:spPr>
                            <a:xfrm>
                              <a:off x="5095397" y="1945501"/>
                              <a:ext cx="731740" cy="1116150"/>
                            </a:xfrm>
                            <a:custGeom>
                              <a:avLst/>
                              <a:gdLst>
                                <a:gd name="connsiteX0" fmla="*/ 546909 w 790589"/>
                                <a:gd name="connsiteY0" fmla="*/ 865 h 1205915"/>
                                <a:gd name="connsiteX1" fmla="*/ 746805 w 790589"/>
                                <a:gd name="connsiteY1" fmla="*/ 148439 h 1205915"/>
                                <a:gd name="connsiteX2" fmla="*/ 790589 w 790589"/>
                                <a:gd name="connsiteY2" fmla="*/ 577061 h 1205915"/>
                                <a:gd name="connsiteX3" fmla="*/ 696712 w 790589"/>
                                <a:gd name="connsiteY3" fmla="*/ 1205915 h 1205915"/>
                                <a:gd name="connsiteX4" fmla="*/ 3129 w 790589"/>
                                <a:gd name="connsiteY4" fmla="*/ 980628 h 1205915"/>
                                <a:gd name="connsiteX5" fmla="*/ 31767 w 790589"/>
                                <a:gd name="connsiteY5" fmla="*/ 869251 h 1205915"/>
                                <a:gd name="connsiteX6" fmla="*/ 60562 w 790589"/>
                                <a:gd name="connsiteY6" fmla="*/ 583612 h 1205915"/>
                                <a:gd name="connsiteX7" fmla="*/ 31767 w 790589"/>
                                <a:gd name="connsiteY7" fmla="*/ 297973 h 1205915"/>
                                <a:gd name="connsiteX8" fmla="*/ 0 w 790589"/>
                                <a:gd name="connsiteY8" fmla="*/ 174424 h 1205915"/>
                                <a:gd name="connsiteX9" fmla="*/ 507429 w 790589"/>
                                <a:gd name="connsiteY9" fmla="*/ 9194 h 1205915"/>
                                <a:gd name="connsiteX10" fmla="*/ 546909 w 790589"/>
                                <a:gd name="connsiteY10" fmla="*/ 865 h 120591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790589" h="1205915">
                                  <a:moveTo>
                                    <a:pt x="546909" y="865"/>
                                  </a:moveTo>
                                  <a:cubicBezTo>
                                    <a:pt x="638987" y="-8144"/>
                                    <a:pt x="727633" y="53980"/>
                                    <a:pt x="746805" y="148439"/>
                                  </a:cubicBezTo>
                                  <a:cubicBezTo>
                                    <a:pt x="774949" y="286088"/>
                                    <a:pt x="790589" y="430007"/>
                                    <a:pt x="790589" y="577061"/>
                                  </a:cubicBezTo>
                                  <a:cubicBezTo>
                                    <a:pt x="790589" y="796045"/>
                                    <a:pt x="757742" y="1007222"/>
                                    <a:pt x="696712" y="1205915"/>
                                  </a:cubicBezTo>
                                  <a:lnTo>
                                    <a:pt x="3129" y="980628"/>
                                  </a:lnTo>
                                  <a:lnTo>
                                    <a:pt x="31767" y="869251"/>
                                  </a:lnTo>
                                  <a:cubicBezTo>
                                    <a:pt x="50647" y="776987"/>
                                    <a:pt x="60562" y="681458"/>
                                    <a:pt x="60562" y="583612"/>
                                  </a:cubicBezTo>
                                  <a:cubicBezTo>
                                    <a:pt x="60562" y="485767"/>
                                    <a:pt x="50647" y="390237"/>
                                    <a:pt x="31767" y="297973"/>
                                  </a:cubicBezTo>
                                  <a:lnTo>
                                    <a:pt x="0" y="174424"/>
                                  </a:lnTo>
                                  <a:lnTo>
                                    <a:pt x="507429" y="9194"/>
                                  </a:lnTo>
                                  <a:cubicBezTo>
                                    <a:pt x="520530" y="4890"/>
                                    <a:pt x="533755" y="2152"/>
                                    <a:pt x="546909" y="865"/>
                                  </a:cubicBezTo>
                                  <a:close/>
                                </a:path>
                              </a:pathLst>
                            </a:custGeom>
                            <a:solidFill>
                              <a:srgbClr val="3D8E92"/>
                            </a:solidFill>
                            <a:ln w="12700">
                              <a:miter lim="400000"/>
                            </a:ln>
                          </wps:spPr>
                          <wps:bodyPr wrap="square" lIns="28575" tIns="28575" rIns="28575" bIns="28575" anchor="ctr">
                            <a:noAutofit/>
                          </wps:bodyPr>
                        </wps:wsp>
                        <wps:wsp>
                          <wps:cNvPr id="382713684"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EE8A4D-A90F-C993-2642-7C1A82A965DF}"/>
                              </a:ext>
                            </a:extLst>
                          </wps:cNvPr>
                          <wps:cNvSpPr txBox="1"/>
                          <wps:spPr>
                            <a:xfrm>
                              <a:off x="5827138" y="2169313"/>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بالقوانين والسياسات الداخلية</w:t>
                                </w:r>
                              </w:p>
                            </w:txbxContent>
                          </wps:txbx>
                          <wps:bodyPr wrap="square" lIns="0" rIns="0" rtlCol="0" anchor="t">
                            <a:noAutofit/>
                          </wps:bodyPr>
                        </wps:wsp>
                        <wps:wsp>
                          <wps:cNvPr id="787547595" name="TextBox 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6AFF21-0C6C-B5DB-7430-2A2297FEBF62}"/>
                              </a:ext>
                            </a:extLst>
                          </wps:cNvPr>
                          <wps:cNvSpPr txBox="1"/>
                          <wps:spPr>
                            <a:xfrm>
                              <a:off x="5271148" y="2275103"/>
                              <a:ext cx="445405" cy="532081"/>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3</w:t>
                                </w:r>
                              </w:p>
                            </w:txbxContent>
                          </wps:txbx>
                          <wps:bodyPr wrap="square" rtlCol="0">
                            <a:spAutoFit/>
                          </wps:bodyPr>
                        </wps:wsp>
                      </wpg:grpSp>
                      <wpg:grpSp>
                        <wpg:cNvPr id="772138386" name="Group 7721383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7C9B68-21F9-8EDE-9C25-6A908BFC700B}"/>
                            </a:ext>
                          </a:extLst>
                        </wpg:cNvPr>
                        <wpg:cNvGrpSpPr/>
                        <wpg:grpSpPr>
                          <a:xfrm>
                            <a:off x="4642715" y="2913271"/>
                            <a:ext cx="2824179" cy="1364501"/>
                            <a:chOff x="4642715" y="2913271"/>
                            <a:chExt cx="2824179" cy="1364501"/>
                          </a:xfrm>
                        </wpg:grpSpPr>
                        <wps:wsp>
                          <wps:cNvPr id="499295685" name="Freeform: Shape 4992956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B4ED5A-8E1E-65CF-4247-07C31E62D59A}"/>
                              </a:ext>
                            </a:extLst>
                          </wps:cNvPr>
                          <wps:cNvSpPr/>
                          <wps:spPr>
                            <a:xfrm>
                              <a:off x="4642715" y="2913271"/>
                              <a:ext cx="1079355" cy="1074741"/>
                            </a:xfrm>
                            <a:custGeom>
                              <a:avLst/>
                              <a:gdLst>
                                <a:gd name="connsiteX0" fmla="*/ 471098 w 1166160"/>
                                <a:gd name="connsiteY0" fmla="*/ 0 h 1161174"/>
                                <a:gd name="connsiteX1" fmla="*/ 1166160 w 1166160"/>
                                <a:gd name="connsiteY1" fmla="*/ 227248 h 1161174"/>
                                <a:gd name="connsiteX2" fmla="*/ 585771 w 1166160"/>
                                <a:gd name="connsiteY2" fmla="*/ 1112626 h 1161174"/>
                                <a:gd name="connsiteX3" fmla="*/ 310449 w 1166160"/>
                                <a:gd name="connsiteY3" fmla="*/ 1084464 h 1161174"/>
                                <a:gd name="connsiteX4" fmla="*/ 0 w 1166160"/>
                                <a:gd name="connsiteY4" fmla="*/ 657014 h 1161174"/>
                                <a:gd name="connsiteX5" fmla="*/ 33876 w 1166160"/>
                                <a:gd name="connsiteY5" fmla="*/ 631682 h 1161174"/>
                                <a:gd name="connsiteX6" fmla="*/ 438269 w 1166160"/>
                                <a:gd name="connsiteY6" fmla="*/ 89694 h 1161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66160" h="1161174">
                                  <a:moveTo>
                                    <a:pt x="471098" y="0"/>
                                  </a:moveTo>
                                  <a:lnTo>
                                    <a:pt x="1166160" y="227248"/>
                                  </a:lnTo>
                                  <a:cubicBezTo>
                                    <a:pt x="1048835" y="569812"/>
                                    <a:pt x="847021" y="873270"/>
                                    <a:pt x="585771" y="1112626"/>
                                  </a:cubicBezTo>
                                  <a:cubicBezTo>
                                    <a:pt x="504427" y="1187727"/>
                                    <a:pt x="376175" y="1173673"/>
                                    <a:pt x="310449" y="1084464"/>
                                  </a:cubicBezTo>
                                  <a:lnTo>
                                    <a:pt x="0" y="657014"/>
                                  </a:lnTo>
                                  <a:lnTo>
                                    <a:pt x="33876" y="631682"/>
                                  </a:lnTo>
                                  <a:cubicBezTo>
                                    <a:pt x="208874" y="487261"/>
                                    <a:pt x="348619" y="301651"/>
                                    <a:pt x="438269" y="89694"/>
                                  </a:cubicBezTo>
                                  <a:close/>
                                </a:path>
                              </a:pathLst>
                            </a:custGeom>
                            <a:solidFill>
                              <a:srgbClr val="337679"/>
                            </a:solidFill>
                            <a:ln w="12700">
                              <a:miter lim="400000"/>
                            </a:ln>
                          </wps:spPr>
                          <wps:bodyPr wrap="square" lIns="28575" tIns="28575" rIns="28575" bIns="28575" anchor="ctr">
                            <a:noAutofit/>
                          </wps:bodyPr>
                        </wps:wsp>
                        <wps:wsp>
                          <wps:cNvPr id="61990373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91FBDA-9FD2-BF8F-00BE-3A5D052F0943}"/>
                              </a:ext>
                            </a:extLst>
                          </wps:cNvPr>
                          <wps:cNvSpPr txBox="1"/>
                          <wps:spPr>
                            <a:xfrm>
                              <a:off x="5547932" y="3325175"/>
                              <a:ext cx="1918962"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الحفاظ على سرية المعلومات</w:t>
                                </w:r>
                              </w:p>
                            </w:txbxContent>
                          </wps:txbx>
                          <wps:bodyPr wrap="square" lIns="0" rIns="0" rtlCol="0" anchor="t">
                            <a:noAutofit/>
                          </wps:bodyPr>
                        </wps:wsp>
                        <wps:wsp>
                          <wps:cNvPr id="1737771802" name="TextBox 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7D5368-66B2-BDD7-1EDE-0245232AABAA}"/>
                              </a:ext>
                            </a:extLst>
                          </wps:cNvPr>
                          <wps:cNvSpPr txBox="1"/>
                          <wps:spPr>
                            <a:xfrm>
                              <a:off x="4938397" y="3213076"/>
                              <a:ext cx="446263" cy="532082"/>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4</w:t>
                                </w:r>
                              </w:p>
                            </w:txbxContent>
                          </wps:txbx>
                          <wps:bodyPr wrap="square" rtlCol="0">
                            <a:spAutoFit/>
                          </wps:bodyPr>
                        </wps:wsp>
                      </wpg:grpSp>
                      <wpg:grpSp>
                        <wpg:cNvPr id="2069877707" name="Group 20698777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A85C11-E8BD-7EDF-CA46-CCEDC9CB0F46}"/>
                            </a:ext>
                          </a:extLst>
                        </wpg:cNvPr>
                        <wpg:cNvGrpSpPr/>
                        <wpg:grpSpPr>
                          <a:xfrm>
                            <a:off x="3936874" y="3567604"/>
                            <a:ext cx="2342476" cy="1766987"/>
                            <a:chOff x="3936874" y="3567604"/>
                            <a:chExt cx="2342476" cy="1766987"/>
                          </a:xfrm>
                        </wpg:grpSpPr>
                        <wps:wsp>
                          <wps:cNvPr id="1632996355" name="Freeform: Shape 16329963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967121-0260-8C62-9650-12E6BB667C1F}"/>
                              </a:ext>
                            </a:extLst>
                          </wps:cNvPr>
                          <wps:cNvSpPr/>
                          <wps:spPr>
                            <a:xfrm>
                              <a:off x="3936874" y="3567604"/>
                              <a:ext cx="1033927" cy="906954"/>
                            </a:xfrm>
                            <a:custGeom>
                              <a:avLst/>
                              <a:gdLst>
                                <a:gd name="connsiteX0" fmla="*/ 768036 w 1117079"/>
                                <a:gd name="connsiteY0" fmla="*/ 0 h 979895"/>
                                <a:gd name="connsiteX1" fmla="*/ 1080932 w 1117079"/>
                                <a:gd name="connsiteY1" fmla="*/ 430821 h 979895"/>
                                <a:gd name="connsiteX2" fmla="*/ 1023068 w 1117079"/>
                                <a:gd name="connsiteY2" fmla="*/ 701422 h 979895"/>
                                <a:gd name="connsiteX3" fmla="*/ 0 w 1117079"/>
                                <a:gd name="connsiteY3" fmla="*/ 979895 h 979895"/>
                                <a:gd name="connsiteX4" fmla="*/ 0 w 1117079"/>
                                <a:gd name="connsiteY4" fmla="*/ 246716 h 979895"/>
                                <a:gd name="connsiteX5" fmla="*/ 112061 w 1117079"/>
                                <a:gd name="connsiteY5" fmla="*/ 241058 h 979895"/>
                                <a:gd name="connsiteX6" fmla="*/ 759585 w 1117079"/>
                                <a:gd name="connsiteY6" fmla="*/ 6319 h 9798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7079" h="979895">
                                  <a:moveTo>
                                    <a:pt x="768036" y="0"/>
                                  </a:moveTo>
                                  <a:lnTo>
                                    <a:pt x="1080932" y="430821"/>
                                  </a:lnTo>
                                  <a:cubicBezTo>
                                    <a:pt x="1146652" y="519991"/>
                                    <a:pt x="1120056" y="646693"/>
                                    <a:pt x="1023068" y="701422"/>
                                  </a:cubicBezTo>
                                  <a:cubicBezTo>
                                    <a:pt x="719577" y="873529"/>
                                    <a:pt x="372290" y="975209"/>
                                    <a:pt x="0" y="979895"/>
                                  </a:cubicBezTo>
                                  <a:lnTo>
                                    <a:pt x="0" y="246716"/>
                                  </a:lnTo>
                                  <a:lnTo>
                                    <a:pt x="112061" y="241058"/>
                                  </a:lnTo>
                                  <a:cubicBezTo>
                                    <a:pt x="350292" y="216864"/>
                                    <a:pt x="571080" y="133671"/>
                                    <a:pt x="759585" y="6319"/>
                                  </a:cubicBezTo>
                                  <a:close/>
                                </a:path>
                              </a:pathLst>
                            </a:custGeom>
                            <a:solidFill>
                              <a:srgbClr val="6CB4B8"/>
                            </a:solidFill>
                            <a:ln w="12700">
                              <a:miter lim="400000"/>
                            </a:ln>
                          </wps:spPr>
                          <wps:bodyPr wrap="square" lIns="28575" tIns="28575" rIns="28575" bIns="28575" anchor="ctr">
                            <a:noAutofit/>
                          </wps:bodyPr>
                        </wps:wsp>
                        <wps:wsp>
                          <wps:cNvPr id="24566291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817CC7C-9402-89F8-649F-24989928D175}"/>
                              </a:ext>
                            </a:extLst>
                          </wps:cNvPr>
                          <wps:cNvSpPr txBox="1"/>
                          <wps:spPr>
                            <a:xfrm>
                              <a:off x="4360387" y="4381994"/>
                              <a:ext cx="1918963"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الاحترام والتعاون مع الزملاء</w:t>
                                </w:r>
                              </w:p>
                            </w:txbxContent>
                          </wps:txbx>
                          <wps:bodyPr wrap="square" lIns="0" rIns="0" rtlCol="0" anchor="t">
                            <a:noAutofit/>
                          </wps:bodyPr>
                        </wps:wsp>
                        <wps:wsp>
                          <wps:cNvPr id="986444802" name="TextBox 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619207-AFCA-1281-9B45-F26DB5C18BEA}"/>
                              </a:ext>
                            </a:extLst>
                          </wps:cNvPr>
                          <wps:cNvSpPr txBox="1"/>
                          <wps:spPr>
                            <a:xfrm>
                              <a:off x="4196753" y="3750319"/>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5</w:t>
                                </w:r>
                              </w:p>
                            </w:txbxContent>
                          </wps:txbx>
                          <wps:bodyPr wrap="square" rtlCol="0">
                            <a:spAutoFit/>
                          </wps:bodyPr>
                        </wps:wsp>
                      </wpg:grpSp>
                      <wpg:grpSp>
                        <wpg:cNvPr id="557146571" name="Group 55714657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E068CA1-A717-04AE-51CA-8108A5126B66}"/>
                            </a:ext>
                          </a:extLst>
                        </wpg:cNvPr>
                        <wpg:cNvGrpSpPr/>
                        <wpg:grpSpPr>
                          <a:xfrm>
                            <a:off x="1517522" y="3564679"/>
                            <a:ext cx="2352515" cy="1769918"/>
                            <a:chOff x="1517522" y="3564679"/>
                            <a:chExt cx="2352515" cy="1769918"/>
                          </a:xfrm>
                        </wpg:grpSpPr>
                        <wps:wsp>
                          <wps:cNvPr id="215261867" name="Freeform: Shape 2152618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FBFB32-F2CC-CD6B-5CFB-6FF0BA21E1DC}"/>
                              </a:ext>
                            </a:extLst>
                          </wps:cNvPr>
                          <wps:cNvSpPr/>
                          <wps:spPr>
                            <a:xfrm>
                              <a:off x="2836464" y="3564679"/>
                              <a:ext cx="1033573" cy="909879"/>
                            </a:xfrm>
                            <a:custGeom>
                              <a:avLst/>
                              <a:gdLst>
                                <a:gd name="connsiteX0" fmla="*/ 350943 w 1116696"/>
                                <a:gd name="connsiteY0" fmla="*/ 0 h 983055"/>
                                <a:gd name="connsiteX1" fmla="*/ 363618 w 1116696"/>
                                <a:gd name="connsiteY1" fmla="*/ 9479 h 983055"/>
                                <a:gd name="connsiteX2" fmla="*/ 1011143 w 1116696"/>
                                <a:gd name="connsiteY2" fmla="*/ 244218 h 983055"/>
                                <a:gd name="connsiteX3" fmla="*/ 1116696 w 1116696"/>
                                <a:gd name="connsiteY3" fmla="*/ 249548 h 983055"/>
                                <a:gd name="connsiteX4" fmla="*/ 1116696 w 1116696"/>
                                <a:gd name="connsiteY4" fmla="*/ 983055 h 983055"/>
                                <a:gd name="connsiteX5" fmla="*/ 93612 w 1116696"/>
                                <a:gd name="connsiteY5" fmla="*/ 704629 h 983055"/>
                                <a:gd name="connsiteX6" fmla="*/ 35748 w 1116696"/>
                                <a:gd name="connsiteY6" fmla="*/ 433981 h 98305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16696" h="983055">
                                  <a:moveTo>
                                    <a:pt x="350943" y="0"/>
                                  </a:moveTo>
                                  <a:lnTo>
                                    <a:pt x="363618" y="9479"/>
                                  </a:lnTo>
                                  <a:cubicBezTo>
                                    <a:pt x="552123" y="136831"/>
                                    <a:pt x="772912" y="220024"/>
                                    <a:pt x="1011143" y="244218"/>
                                  </a:cubicBezTo>
                                  <a:lnTo>
                                    <a:pt x="1116696" y="249548"/>
                                  </a:lnTo>
                                  <a:lnTo>
                                    <a:pt x="1116696" y="983055"/>
                                  </a:lnTo>
                                  <a:cubicBezTo>
                                    <a:pt x="744400" y="978369"/>
                                    <a:pt x="397108" y="878235"/>
                                    <a:pt x="93612" y="704629"/>
                                  </a:cubicBezTo>
                                  <a:cubicBezTo>
                                    <a:pt x="-1838" y="649853"/>
                                    <a:pt x="-29974" y="523151"/>
                                    <a:pt x="35748" y="433981"/>
                                  </a:cubicBezTo>
                                  <a:close/>
                                </a:path>
                              </a:pathLst>
                            </a:custGeom>
                            <a:solidFill>
                              <a:srgbClr val="9ACCCE"/>
                            </a:solidFill>
                            <a:ln w="12700">
                              <a:miter lim="400000"/>
                            </a:ln>
                          </wps:spPr>
                          <wps:bodyPr wrap="square" lIns="28575" tIns="28575" rIns="28575" bIns="28575" anchor="ctr">
                            <a:noAutofit/>
                          </wps:bodyPr>
                        </wps:wsp>
                        <wps:wsp>
                          <wps:cNvPr id="586830902"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44C29B-0B57-54AB-7BFC-023F489BC58A}"/>
                              </a:ext>
                            </a:extLst>
                          </wps:cNvPr>
                          <wps:cNvSpPr txBox="1"/>
                          <wps:spPr>
                            <a:xfrm>
                              <a:off x="1517522" y="4381999"/>
                              <a:ext cx="1918962"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الاهتمام بالمعدات والأدوات</w:t>
                                </w:r>
                              </w:p>
                            </w:txbxContent>
                          </wps:txbx>
                          <wps:bodyPr wrap="square" lIns="0" rIns="0" rtlCol="0" anchor="t">
                            <a:noAutofit/>
                          </wps:bodyPr>
                        </wps:wsp>
                        <wps:wsp>
                          <wps:cNvPr id="2055421104" name="TextBox 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5C4C44C-D3E8-5BB6-0CE1-3509ABCFACDA}"/>
                              </a:ext>
                            </a:extLst>
                          </wps:cNvPr>
                          <wps:cNvSpPr txBox="1"/>
                          <wps:spPr>
                            <a:xfrm>
                              <a:off x="3218735" y="3750318"/>
                              <a:ext cx="445405" cy="532082"/>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6</w:t>
                                </w:r>
                              </w:p>
                            </w:txbxContent>
                          </wps:txbx>
                          <wps:bodyPr wrap="square" rtlCol="0">
                            <a:spAutoFit/>
                          </wps:bodyPr>
                        </wps:wsp>
                      </wpg:grpSp>
                      <wpg:grpSp>
                        <wpg:cNvPr id="2006209030" name="Group 20062090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AABEA3-1F55-0123-0055-38335E1B9C64}"/>
                            </a:ext>
                          </a:extLst>
                        </wpg:cNvPr>
                        <wpg:cNvGrpSpPr/>
                        <wpg:grpSpPr>
                          <a:xfrm>
                            <a:off x="246443" y="2918443"/>
                            <a:ext cx="2859660" cy="1555413"/>
                            <a:chOff x="246443" y="2918443"/>
                            <a:chExt cx="2859660" cy="1555413"/>
                          </a:xfrm>
                        </wpg:grpSpPr>
                        <wps:wsp>
                          <wps:cNvPr id="1754999708" name="Freeform: Shape 17549997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14626-8AC9-5C28-B4C3-D37B35D5F6F9}"/>
                              </a:ext>
                            </a:extLst>
                          </wps:cNvPr>
                          <wps:cNvSpPr/>
                          <wps:spPr>
                            <a:xfrm>
                              <a:off x="2024028" y="2918443"/>
                              <a:ext cx="1082075" cy="1073985"/>
                            </a:xfrm>
                            <a:custGeom>
                              <a:avLst/>
                              <a:gdLst>
                                <a:gd name="connsiteX0" fmla="*/ 697107 w 1169099"/>
                                <a:gd name="connsiteY0" fmla="*/ 0 h 1160359"/>
                                <a:gd name="connsiteX1" fmla="*/ 727891 w 1169099"/>
                                <a:gd name="connsiteY1" fmla="*/ 84108 h 1160359"/>
                                <a:gd name="connsiteX2" fmla="*/ 1132284 w 1169099"/>
                                <a:gd name="connsiteY2" fmla="*/ 626096 h 1160359"/>
                                <a:gd name="connsiteX3" fmla="*/ 1169099 w 1169099"/>
                                <a:gd name="connsiteY3" fmla="*/ 653626 h 1160359"/>
                                <a:gd name="connsiteX4" fmla="*/ 855713 w 1169099"/>
                                <a:gd name="connsiteY4" fmla="*/ 1083684 h 1160359"/>
                                <a:gd name="connsiteX5" fmla="*/ 580391 w 1169099"/>
                                <a:gd name="connsiteY5" fmla="*/ 1111810 h 1160359"/>
                                <a:gd name="connsiteX6" fmla="*/ 0 w 1169099"/>
                                <a:gd name="connsiteY6" fmla="*/ 226408 h 11603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169099" h="1160359">
                                  <a:moveTo>
                                    <a:pt x="697107" y="0"/>
                                  </a:moveTo>
                                  <a:lnTo>
                                    <a:pt x="727891" y="84108"/>
                                  </a:lnTo>
                                  <a:cubicBezTo>
                                    <a:pt x="817542" y="296065"/>
                                    <a:pt x="957287" y="481675"/>
                                    <a:pt x="1132284" y="626096"/>
                                  </a:cubicBezTo>
                                  <a:lnTo>
                                    <a:pt x="1169099" y="653626"/>
                                  </a:lnTo>
                                  <a:lnTo>
                                    <a:pt x="855713" y="1083684"/>
                                  </a:lnTo>
                                  <a:cubicBezTo>
                                    <a:pt x="791532" y="1172834"/>
                                    <a:pt x="661735" y="1186925"/>
                                    <a:pt x="580391" y="1111810"/>
                                  </a:cubicBezTo>
                                  <a:cubicBezTo>
                                    <a:pt x="319140" y="872485"/>
                                    <a:pt x="117325" y="569030"/>
                                    <a:pt x="0" y="226408"/>
                                  </a:cubicBezTo>
                                  <a:close/>
                                </a:path>
                              </a:pathLst>
                            </a:custGeom>
                            <a:solidFill>
                              <a:srgbClr val="FFCC5E"/>
                            </a:solidFill>
                            <a:ln w="12700">
                              <a:miter lim="400000"/>
                            </a:ln>
                          </wps:spPr>
                          <wps:bodyPr wrap="square" lIns="28575" tIns="28575" rIns="28575" bIns="28575" anchor="ctr">
                            <a:noAutofit/>
                          </wps:bodyPr>
                        </wps:wsp>
                        <wps:wsp>
                          <wps:cNvPr id="2094742688"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A55B4E-F82E-FFA4-C3E7-8C5D4397ECFB}"/>
                              </a:ext>
                            </a:extLst>
                          </wps:cNvPr>
                          <wps:cNvSpPr txBox="1"/>
                          <wps:spPr>
                            <a:xfrm>
                              <a:off x="246443" y="3521259"/>
                              <a:ext cx="1918962"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اتباع التعليمات والتوجيهات</w:t>
                                </w:r>
                              </w:p>
                            </w:txbxContent>
                          </wps:txbx>
                          <wps:bodyPr wrap="square" lIns="0" rIns="0" rtlCol="0" anchor="t">
                            <a:noAutofit/>
                          </wps:bodyPr>
                        </wps:wsp>
                        <wps:wsp>
                          <wps:cNvPr id="42561434" name="TextBox 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1C9B445-89A1-CC19-6B5E-A7C44E6179A9}"/>
                              </a:ext>
                            </a:extLst>
                          </wps:cNvPr>
                          <wps:cNvSpPr txBox="1"/>
                          <wps:spPr>
                            <a:xfrm>
                              <a:off x="2418070" y="3213077"/>
                              <a:ext cx="445405" cy="532081"/>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7</w:t>
                                </w:r>
                              </w:p>
                            </w:txbxContent>
                          </wps:txbx>
                          <wps:bodyPr wrap="square" rtlCol="0">
                            <a:spAutoFit/>
                          </wps:bodyPr>
                        </wps:wsp>
                      </wpg:grpSp>
                      <wpg:grpSp>
                        <wpg:cNvPr id="1760366167" name="Group 17603661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B949B4D-BFC5-8896-F597-3DBA3C4919F9}"/>
                            </a:ext>
                          </a:extLst>
                        </wpg:cNvPr>
                        <wpg:cNvGrpSpPr/>
                        <wpg:grpSpPr>
                          <a:xfrm>
                            <a:off x="0" y="1945500"/>
                            <a:ext cx="2650702" cy="1223773"/>
                            <a:chOff x="0" y="1945500"/>
                            <a:chExt cx="2650702" cy="1223773"/>
                          </a:xfrm>
                        </wpg:grpSpPr>
                        <wps:wsp>
                          <wps:cNvPr id="1317219494" name="Freeform: Shape 13172194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865B1D8-E5B4-A99A-CA0D-052CA3013C3A}"/>
                              </a:ext>
                            </a:extLst>
                          </wps:cNvPr>
                          <wps:cNvSpPr/>
                          <wps:spPr>
                            <a:xfrm>
                              <a:off x="1918962" y="1945500"/>
                              <a:ext cx="731740" cy="1116150"/>
                            </a:xfrm>
                            <a:custGeom>
                              <a:avLst/>
                              <a:gdLst>
                                <a:gd name="connsiteX0" fmla="*/ 243681 w 790589"/>
                                <a:gd name="connsiteY0" fmla="*/ 865 h 1205914"/>
                                <a:gd name="connsiteX1" fmla="*/ 283161 w 790589"/>
                                <a:gd name="connsiteY1" fmla="*/ 9194 h 1205914"/>
                                <a:gd name="connsiteX2" fmla="*/ 790589 w 790589"/>
                                <a:gd name="connsiteY2" fmla="*/ 174424 h 1205914"/>
                                <a:gd name="connsiteX3" fmla="*/ 758821 w 790589"/>
                                <a:gd name="connsiteY3" fmla="*/ 297972 h 1205914"/>
                                <a:gd name="connsiteX4" fmla="*/ 730026 w 790589"/>
                                <a:gd name="connsiteY4" fmla="*/ 583611 h 1205914"/>
                                <a:gd name="connsiteX5" fmla="*/ 758821 w 790589"/>
                                <a:gd name="connsiteY5" fmla="*/ 869250 h 1205914"/>
                                <a:gd name="connsiteX6" fmla="*/ 787459 w 790589"/>
                                <a:gd name="connsiteY6" fmla="*/ 980628 h 1205914"/>
                                <a:gd name="connsiteX7" fmla="*/ 93877 w 790589"/>
                                <a:gd name="connsiteY7" fmla="*/ 1205914 h 1205914"/>
                                <a:gd name="connsiteX8" fmla="*/ 0 w 790589"/>
                                <a:gd name="connsiteY8" fmla="*/ 577060 h 1205914"/>
                                <a:gd name="connsiteX9" fmla="*/ 43784 w 790589"/>
                                <a:gd name="connsiteY9" fmla="*/ 148382 h 1205914"/>
                                <a:gd name="connsiteX10" fmla="*/ 243681 w 790589"/>
                                <a:gd name="connsiteY10" fmla="*/ 865 h 12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790589" h="1205914">
                                  <a:moveTo>
                                    <a:pt x="243681" y="865"/>
                                  </a:moveTo>
                                  <a:cubicBezTo>
                                    <a:pt x="256835" y="2152"/>
                                    <a:pt x="270059" y="4890"/>
                                    <a:pt x="283161" y="9194"/>
                                  </a:cubicBezTo>
                                  <a:lnTo>
                                    <a:pt x="790589" y="174424"/>
                                  </a:lnTo>
                                  <a:lnTo>
                                    <a:pt x="758821" y="297972"/>
                                  </a:lnTo>
                                  <a:cubicBezTo>
                                    <a:pt x="739941" y="390236"/>
                                    <a:pt x="730026" y="485766"/>
                                    <a:pt x="730026" y="583611"/>
                                  </a:cubicBezTo>
                                  <a:cubicBezTo>
                                    <a:pt x="730026" y="681457"/>
                                    <a:pt x="739941" y="776986"/>
                                    <a:pt x="758821" y="869250"/>
                                  </a:cubicBezTo>
                                  <a:lnTo>
                                    <a:pt x="787459" y="980628"/>
                                  </a:lnTo>
                                  <a:lnTo>
                                    <a:pt x="93877" y="1205914"/>
                                  </a:lnTo>
                                  <a:cubicBezTo>
                                    <a:pt x="32848" y="1007221"/>
                                    <a:pt x="0" y="796045"/>
                                    <a:pt x="0" y="577060"/>
                                  </a:cubicBezTo>
                                  <a:cubicBezTo>
                                    <a:pt x="0" y="430007"/>
                                    <a:pt x="15640" y="287627"/>
                                    <a:pt x="43784" y="148382"/>
                                  </a:cubicBezTo>
                                  <a:cubicBezTo>
                                    <a:pt x="62956" y="53972"/>
                                    <a:pt x="151602" y="-8144"/>
                                    <a:pt x="243681" y="865"/>
                                  </a:cubicBezTo>
                                  <a:close/>
                                </a:path>
                              </a:pathLst>
                            </a:custGeom>
                            <a:solidFill>
                              <a:srgbClr val="FFE9A3"/>
                            </a:solidFill>
                            <a:ln w="12700">
                              <a:miter lim="400000"/>
                            </a:ln>
                          </wps:spPr>
                          <wps:bodyPr wrap="square" lIns="28575" tIns="28575" rIns="28575" bIns="28575" anchor="ctr">
                            <a:noAutofit/>
                          </wps:bodyPr>
                        </wps:wsp>
                        <wps:wsp>
                          <wps:cNvPr id="161900514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A3B1A3-CD91-A032-AA8F-C4B59802736C}"/>
                              </a:ext>
                            </a:extLst>
                          </wps:cNvPr>
                          <wps:cNvSpPr txBox="1"/>
                          <wps:spPr>
                            <a:xfrm>
                              <a:off x="0" y="2216676"/>
                              <a:ext cx="1918961"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تطوير المهارات الشخصية والمهنية</w:t>
                                </w:r>
                              </w:p>
                            </w:txbxContent>
                          </wps:txbx>
                          <wps:bodyPr wrap="square" lIns="0" rIns="0" rtlCol="0" anchor="t">
                            <a:noAutofit/>
                          </wps:bodyPr>
                        </wps:wsp>
                        <wps:wsp>
                          <wps:cNvPr id="667473790"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EDE4379-D0E4-888D-053C-9AF35038465D}"/>
                              </a:ext>
                            </a:extLst>
                          </wps:cNvPr>
                          <wps:cNvSpPr txBox="1"/>
                          <wps:spPr>
                            <a:xfrm>
                              <a:off x="2023873" y="2274428"/>
                              <a:ext cx="446263" cy="532082"/>
                            </a:xfrm>
                            <a:prstGeom prst="rect">
                              <a:avLst/>
                            </a:prstGeom>
                            <a:noFill/>
                          </wps:spPr>
                          <wps:txbx>
                            <w:txbxContent>
                              <w:p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8</w:t>
                                </w:r>
                              </w:p>
                            </w:txbxContent>
                          </wps:txbx>
                          <wps:bodyPr wrap="square" rtlCol="0">
                            <a:spAutoFit/>
                          </wps:bodyPr>
                        </wps:wsp>
                      </wpg:grpSp>
                      <wpg:grpSp>
                        <wpg:cNvPr id="1671371337" name="Group 16713713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4A4B4B-DDD6-41F2-334E-BDE96D22425D}"/>
                            </a:ext>
                          </a:extLst>
                        </wpg:cNvPr>
                        <wpg:cNvGrpSpPr/>
                        <wpg:grpSpPr>
                          <a:xfrm>
                            <a:off x="121565" y="895172"/>
                            <a:ext cx="2990336" cy="1151204"/>
                            <a:chOff x="121565" y="895172"/>
                            <a:chExt cx="2990336" cy="1151204"/>
                          </a:xfrm>
                        </wpg:grpSpPr>
                        <wps:wsp>
                          <wps:cNvPr id="732908841" name="Freeform: Shape 7329088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89C52EC-C419-6900-7C70-5B34579D3F46}"/>
                              </a:ext>
                            </a:extLst>
                          </wps:cNvPr>
                          <wps:cNvSpPr/>
                          <wps:spPr>
                            <a:xfrm>
                              <a:off x="2084513" y="895172"/>
                              <a:ext cx="1027388" cy="1151204"/>
                            </a:xfrm>
                            <a:custGeom>
                              <a:avLst/>
                              <a:gdLst>
                                <a:gd name="connsiteX0" fmla="*/ 679770 w 1110013"/>
                                <a:gd name="connsiteY0" fmla="*/ 0 h 1243788"/>
                                <a:gd name="connsiteX1" fmla="*/ 1110013 w 1110013"/>
                                <a:gd name="connsiteY1" fmla="*/ 592524 h 1243788"/>
                                <a:gd name="connsiteX2" fmla="*/ 1066934 w 1110013"/>
                                <a:gd name="connsiteY2" fmla="*/ 624738 h 1243788"/>
                                <a:gd name="connsiteX3" fmla="*/ 662541 w 1110013"/>
                                <a:gd name="connsiteY3" fmla="*/ 1166726 h 1243788"/>
                                <a:gd name="connsiteX4" fmla="*/ 634336 w 1110013"/>
                                <a:gd name="connsiteY4" fmla="*/ 1243788 h 1243788"/>
                                <a:gd name="connsiteX5" fmla="*/ 129126 w 1110013"/>
                                <a:gd name="connsiteY5" fmla="*/ 1077794 h 1243788"/>
                                <a:gd name="connsiteX6" fmla="*/ 16492 w 1110013"/>
                                <a:gd name="connsiteY6" fmla="*/ 824411 h 1243788"/>
                                <a:gd name="connsiteX7" fmla="*/ 679770 w 1110013"/>
                                <a:gd name="connsiteY7" fmla="*/ 0 h 12437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10013" h="1243788">
                                  <a:moveTo>
                                    <a:pt x="679770" y="0"/>
                                  </a:moveTo>
                                  <a:lnTo>
                                    <a:pt x="1110013" y="592524"/>
                                  </a:lnTo>
                                  <a:lnTo>
                                    <a:pt x="1066934" y="624738"/>
                                  </a:lnTo>
                                  <a:cubicBezTo>
                                    <a:pt x="891937" y="769159"/>
                                    <a:pt x="752192" y="954769"/>
                                    <a:pt x="662541" y="1166726"/>
                                  </a:cubicBezTo>
                                  <a:lnTo>
                                    <a:pt x="634336" y="1243788"/>
                                  </a:lnTo>
                                  <a:lnTo>
                                    <a:pt x="129126" y="1077794"/>
                                  </a:lnTo>
                                  <a:cubicBezTo>
                                    <a:pt x="22780" y="1043424"/>
                                    <a:pt x="-28862" y="926066"/>
                                    <a:pt x="16492" y="824411"/>
                                  </a:cubicBezTo>
                                  <a:cubicBezTo>
                                    <a:pt x="165129" y="497461"/>
                                    <a:pt x="395071" y="214303"/>
                                    <a:pt x="679770" y="0"/>
                                  </a:cubicBezTo>
                                  <a:close/>
                                </a:path>
                              </a:pathLst>
                            </a:custGeom>
                            <a:solidFill>
                              <a:srgbClr val="3D8E92"/>
                            </a:solidFill>
                            <a:ln w="12700">
                              <a:miter lim="400000"/>
                            </a:ln>
                          </wps:spPr>
                          <wps:bodyPr wrap="square" lIns="28575" tIns="28575" rIns="28575" bIns="28575" anchor="ctr">
                            <a:noAutofit/>
                          </wps:bodyPr>
                        </wps:wsp>
                        <wps:wsp>
                          <wps:cNvPr id="122471330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65300F-3434-1ABB-1EE5-EB95A01E087D}"/>
                              </a:ext>
                            </a:extLst>
                          </wps:cNvPr>
                          <wps:cNvSpPr txBox="1"/>
                          <wps:spPr>
                            <a:xfrm>
                              <a:off x="121565" y="941611"/>
                              <a:ext cx="2302735" cy="952597"/>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بالأخلاقيات المهنية</w:t>
                                </w:r>
                              </w:p>
                            </w:txbxContent>
                          </wps:txbx>
                          <wps:bodyPr wrap="square" lIns="0" rIns="0" rtlCol="0" anchor="t">
                            <a:noAutofit/>
                          </wps:bodyPr>
                        </wps:wsp>
                        <wps:wsp>
                          <wps:cNvPr id="1766722203" name="TextBox 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F77EF5-9F54-E0BF-1812-47DCCC7AA6CF}"/>
                              </a:ext>
                            </a:extLst>
                          </wps:cNvPr>
                          <wps:cNvSpPr txBox="1"/>
                          <wps:spPr>
                            <a:xfrm>
                              <a:off x="2339560" y="1223181"/>
                              <a:ext cx="445405" cy="532081"/>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9</w:t>
                                </w:r>
                              </w:p>
                            </w:txbxContent>
                          </wps:txbx>
                          <wps:bodyPr wrap="square" rtlCol="0">
                            <a:spAutoFit/>
                          </wps:bodyPr>
                        </wps:wsp>
                      </wpg:grpSp>
                      <wpg:grpSp>
                        <wpg:cNvPr id="1355229269" name="Group 13552292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51A4F8-0CF1-1EC4-B4BE-F792D34EC6BD}"/>
                            </a:ext>
                          </a:extLst>
                        </wpg:cNvPr>
                        <wpg:cNvGrpSpPr/>
                        <wpg:grpSpPr>
                          <a:xfrm>
                            <a:off x="1479251" y="0"/>
                            <a:ext cx="2392467" cy="1405486"/>
                            <a:chOff x="1479251" y="0"/>
                            <a:chExt cx="2392467" cy="1405486"/>
                          </a:xfrm>
                        </wpg:grpSpPr>
                        <wps:wsp>
                          <wps:cNvPr id="2004023534" name="Freeform: Shape 20040235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1E3DD7-C9E2-0961-48C1-D0247015650F}"/>
                              </a:ext>
                            </a:extLst>
                          </wps:cNvPr>
                          <wps:cNvSpPr/>
                          <wps:spPr>
                            <a:xfrm>
                              <a:off x="2764089" y="507704"/>
                              <a:ext cx="1107629" cy="897782"/>
                            </a:xfrm>
                            <a:custGeom>
                              <a:avLst/>
                              <a:gdLst>
                                <a:gd name="connsiteX0" fmla="*/ 990221 w 1196708"/>
                                <a:gd name="connsiteY0" fmla="*/ 1216 h 969984"/>
                                <a:gd name="connsiteX1" fmla="*/ 1196708 w 1196708"/>
                                <a:gd name="connsiteY1" fmla="*/ 185787 h 969984"/>
                                <a:gd name="connsiteX2" fmla="*/ 1196708 w 1196708"/>
                                <a:gd name="connsiteY2" fmla="*/ 721616 h 969984"/>
                                <a:gd name="connsiteX3" fmla="*/ 1089339 w 1196708"/>
                                <a:gd name="connsiteY3" fmla="*/ 727038 h 969984"/>
                                <a:gd name="connsiteX4" fmla="*/ 441814 w 1196708"/>
                                <a:gd name="connsiteY4" fmla="*/ 961776 h 969984"/>
                                <a:gd name="connsiteX5" fmla="*/ 430839 w 1196708"/>
                                <a:gd name="connsiteY5" fmla="*/ 969984 h 969984"/>
                                <a:gd name="connsiteX6" fmla="*/ 0 w 1196708"/>
                                <a:gd name="connsiteY6" fmla="*/ 376626 h 969984"/>
                                <a:gd name="connsiteX7" fmla="*/ 990221 w 1196708"/>
                                <a:gd name="connsiteY7" fmla="*/ 1216 h 9699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196708" h="969984">
                                  <a:moveTo>
                                    <a:pt x="990221" y="1216"/>
                                  </a:moveTo>
                                  <a:cubicBezTo>
                                    <a:pt x="1099697" y="-11322"/>
                                    <a:pt x="1196708" y="74717"/>
                                    <a:pt x="1196708" y="185787"/>
                                  </a:cubicBezTo>
                                  <a:lnTo>
                                    <a:pt x="1196708" y="721616"/>
                                  </a:lnTo>
                                  <a:lnTo>
                                    <a:pt x="1089339" y="727038"/>
                                  </a:lnTo>
                                  <a:cubicBezTo>
                                    <a:pt x="851108" y="751231"/>
                                    <a:pt x="630319" y="834425"/>
                                    <a:pt x="441814" y="961776"/>
                                  </a:cubicBezTo>
                                  <a:lnTo>
                                    <a:pt x="430839" y="969984"/>
                                  </a:lnTo>
                                  <a:lnTo>
                                    <a:pt x="0" y="376626"/>
                                  </a:lnTo>
                                  <a:cubicBezTo>
                                    <a:pt x="286268" y="174839"/>
                                    <a:pt x="624172" y="41873"/>
                                    <a:pt x="990221" y="1216"/>
                                  </a:cubicBezTo>
                                  <a:close/>
                                </a:path>
                              </a:pathLst>
                            </a:custGeom>
                            <a:solidFill>
                              <a:srgbClr val="6CB4B8"/>
                            </a:solidFill>
                            <a:ln w="12700">
                              <a:miter lim="400000"/>
                            </a:ln>
                          </wps:spPr>
                          <wps:bodyPr wrap="square" lIns="28575" tIns="28575" rIns="28575" bIns="28575" anchor="ctr">
                            <a:noAutofit/>
                          </wps:bodyPr>
                        </wps:wsp>
                        <wps:wsp>
                          <wps:cNvPr id="33011172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CFB43E-F998-F065-80B0-66A9B3C09997}"/>
                              </a:ext>
                            </a:extLst>
                          </wps:cNvPr>
                          <wps:cNvSpPr txBox="1"/>
                          <wps:spPr>
                            <a:xfrm>
                              <a:off x="1479251" y="0"/>
                              <a:ext cx="1918962" cy="952598"/>
                            </a:xfrm>
                            <a:prstGeom prst="rect">
                              <a:avLst/>
                            </a:prstGeom>
                            <a:noFill/>
                          </wps:spPr>
                          <wps:txbx>
                            <w:txbxContent>
                              <w:p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التبليغ عن المشكلات أو المخاطر</w:t>
                                </w:r>
                              </w:p>
                            </w:txbxContent>
                          </wps:txbx>
                          <wps:bodyPr wrap="square" lIns="0" rIns="0" rtlCol="0" anchor="t">
                            <a:noAutofit/>
                          </wps:bodyPr>
                        </wps:wsp>
                        <wps:wsp>
                          <wps:cNvPr id="809777426" name="TextBox 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D561AB-415B-615E-E308-3F10B8041310}"/>
                              </a:ext>
                            </a:extLst>
                          </wps:cNvPr>
                          <wps:cNvSpPr txBox="1"/>
                          <wps:spPr>
                            <a:xfrm>
                              <a:off x="3174878" y="707055"/>
                              <a:ext cx="687417" cy="532082"/>
                            </a:xfrm>
                            <a:prstGeom prst="rect">
                              <a:avLst/>
                            </a:prstGeom>
                            <a:noFill/>
                          </wps:spPr>
                          <wps:txbx>
                            <w:txbxContent>
                              <w:p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10</w:t>
                                </w:r>
                              </w:p>
                            </w:txbxContent>
                          </wps:txbx>
                          <wps:bodyPr wrap="square" rtlCol="0">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63619DA" id="Group 81" o:spid="_x0000_s1997" style="width:451.3pt;height:310.8pt;mso-position-horizontal-relative:char;mso-position-vertical-relative:line" coordsize="77460,53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">
                <v:group id="Group 325428505" o:spid="_x0000_s1998" style="position:absolute;left:38700;top:580;width:24093;height:13453" coordorigin="38700,580" coordsize="24093,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">
                  <v:shape id="Freeform: Shape 704280776" o:spid="_x0000_s1999" style="position:absolute;left:38700;top:5076;width:11076;height:8957;visibility:visible;mso-wrap-style:square;v-text-anchor:middle" coordsize="1196708,9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" path="m206488,1207v366048,40704,703952,173669,990220,375456l767521,967748r-7936,-5935c571080,834462,350292,751268,112061,727075l,721416,,185824c,74754,97011,-11285,206488,1207xe" fillcolor="#ffcc5e" stroked="f" strokeweight="1pt">
                    <v:stroke miterlimit="4" joinstyle="miter"/>
                    <v:path arrowok="t" o:connecttype="custom" o:connectlocs="191118,1117;1107629,348625;710389,895712;703044,890219;103720,672954;0,667716;0,171992;191118,1117" o:connectangles="0,0,0,0,0,0,0,0"/>
                  </v:shape>
                  <v:shape id="TextBox 22" o:spid="_x0000_s2000" type="#_x0000_t202" style="position:absolute;left:43603;top:580;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" filled="f" stroked="f">
                    <v:textbox inset="0,,0">
                      <w:txbxContent>
                        <w:p w14:paraId="62BAA0B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 xml:space="preserve">الالتزام </w:t>
                          </w:r>
                          <w:r w:rsidRPr="00642959">
                            <w:rPr>
                              <w:rFonts w:eastAsia="Calibri" w:hAnsi="Adobe Arabic" w:cs="Adobe Arabic"/>
                              <w:b/>
                              <w:bCs/>
                              <w:kern w:val="24"/>
                              <w:sz w:val="32"/>
                              <w:szCs w:val="32"/>
                              <w:rtl/>
                              <w:lang w:bidi="ar-EG"/>
                            </w:rPr>
                            <w:t>بمواعيد العمل</w:t>
                          </w:r>
                        </w:p>
                      </w:txbxContent>
                    </v:textbox>
                  </v:shape>
                  <v:shape id="TextBox 44" o:spid="_x0000_s2001" type="#_x0000_t202" style="position:absolute;left:41967;top:7112;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" filled="f" stroked="f">
                    <v:textbox style="mso-fit-shape-to-text:t">
                      <w:txbxContent>
                        <w:p w14:paraId="2CB3D137"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1</w:t>
                          </w:r>
                        </w:p>
                      </w:txbxContent>
                    </v:textbox>
                  </v:shape>
                </v:group>
                <v:group id="Group 862086095" o:spid="_x0000_s2002" style="position:absolute;left:46326;top:8951;width:27807;height:11496" coordorigin="46326,8951" coordsize="27806,11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">
                  <v:shape id="Freeform: Shape 419271614" o:spid="_x0000_s2003" style="position:absolute;left:46326;top:8951;width:10289;height:11496;visibility:visible;mso-wrap-style:square;v-text-anchor:middle" coordsize="1111676,1242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" path="m431928,v284702,212758,514627,495912,663247,824428c1140536,924505,1088933,1043401,982553,1077844l476724,1242073r-27577,-75347c359497,954769,219752,769159,44754,624738l,591271,431928,xe" fillcolor="#ffe9a3" stroked="f" strokeweight="1pt">
                    <v:stroke miterlimit="4" joinstyle="miter"/>
                    <v:path arrowok="t" o:connecttype="custom" o:connectlocs="399777,0;1013653,763060;909415,997613;441238,1149617;415714,1079879;41423,578234;0,547259" o:connectangles="0,0,0,0,0,0,0"/>
                  </v:shape>
                  <v:shape id="TextBox 22" o:spid="_x0000_s2004" type="#_x0000_t202" style="position:absolute;left:54943;top:10533;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" filled="f" stroked="f">
                    <v:textbox inset="0,,0">
                      <w:txbxContent>
                        <w:p w14:paraId="096DEAD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تنفيذ المهام بكفاءة</w:t>
                          </w:r>
                        </w:p>
                      </w:txbxContent>
                    </v:textbox>
                  </v:shape>
                  <v:shape id="TextBox 48" o:spid="_x0000_s2005" type="#_x0000_t202" style="position:absolute;left:49828;top:12394;width:4454;height:5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" filled="f" stroked="f">
                    <v:textbox style="mso-fit-shape-to-text:t">
                      <w:txbxContent>
                        <w:p w14:paraId="58D64AD6"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2</w:t>
                          </w:r>
                        </w:p>
                      </w:txbxContent>
                    </v:textbox>
                  </v:shape>
                </v:group>
                <v:group id="Group 949928118" o:spid="_x0000_s2006" style="position:absolute;left:50953;top:19455;width:26507;height:11764" coordorigin="50953,19455" coordsize="26507,1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">
                  <v:shape id="Freeform: Shape 1275808299" o:spid="_x0000_s2007" style="position:absolute;left:50953;top:19455;width:7318;height:11161;visibility:visible;mso-wrap-style:square;v-text-anchor:middle" coordsize="790589,1205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" path="m546909,865v92078,-9009,180724,53115,199896,147574c774949,286088,790589,430007,790589,577061v,218984,-32847,430161,-93877,628854l3129,980628,31767,869251c50647,776987,60562,681458,60562,583612v,-97845,-9915,-193375,-28795,-285639l,174424,507429,9194c520530,4890,533755,2152,546909,865xe" fillcolor="#3d8e92" stroked="f" strokeweight="1pt">
                    <v:stroke miterlimit="4" joinstyle="miter"/>
                    <v:path arrowok="t" o:connecttype="custom" o:connectlocs="506199,801;691215,137390;731740,534106;644851,1116150;2896,907633;29402,804546;56054,540170;29402,275793;0,161440;469658,8510;506199,801" o:connectangles="0,0,0,0,0,0,0,0,0,0,0"/>
                  </v:shape>
                  <v:shape id="TextBox 22" o:spid="_x0000_s2008" type="#_x0000_t202" style="position:absolute;left:58271;top:21693;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" filled="f" stroked="f">
                    <v:textbox inset="0,,0">
                      <w:txbxContent>
                        <w:p w14:paraId="3001D7B3"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بالقوانين والسياسات الداخلية</w:t>
                          </w:r>
                        </w:p>
                      </w:txbxContent>
                    </v:textbox>
                  </v:shape>
                  <v:shape id="TextBox 52" o:spid="_x0000_s2009" type="#_x0000_t202" style="position:absolute;left:52711;top:2275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" filled="f" stroked="f">
                    <v:textbox style="mso-fit-shape-to-text:t">
                      <w:txbxContent>
                        <w:p w14:paraId="51BCAD57"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3</w:t>
                          </w:r>
                        </w:p>
                      </w:txbxContent>
                    </v:textbox>
                  </v:shape>
                </v:group>
                <v:group id="Group 772138386" o:spid="_x0000_s2010" style="position:absolute;left:46427;top:29132;width:28241;height:13645" coordorigin="46427,29132" coordsize="28241,1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">
                  <v:shape id="Freeform: Shape 499295685" o:spid="_x0000_s2011" style="position:absolute;left:46427;top:29132;width:10793;height:10748;visibility:visible;mso-wrap-style:square;v-text-anchor:middle" coordsize="1166160,11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" path="m471098,r695062,227248c1048835,569812,847021,873270,585771,1112626v-81344,75101,-209596,61047,-275322,-28162l,657014,33876,631682c208874,487261,348619,301651,438269,89694l471098,xe" fillcolor="#337679" stroked="f" strokeweight="1pt">
                    <v:stroke miterlimit="4" joinstyle="miter"/>
                    <v:path arrowok="t" o:connecttype="custom" o:connectlocs="436031,0;1079355,210333;542168,1029807;287340,1003741;0,608109;31354,584662;405646,83018" o:connectangles="0,0,0,0,0,0,0"/>
                  </v:shape>
                  <v:shape id="TextBox 22" o:spid="_x0000_s2012" type="#_x0000_t202" style="position:absolute;left:55479;top:33251;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" filled="f" stroked="f">
                    <v:textbox inset="0,,0">
                      <w:txbxContent>
                        <w:p w14:paraId="4E52CF1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الحفاظ على سرية المعلومات</w:t>
                          </w:r>
                        </w:p>
                      </w:txbxContent>
                    </v:textbox>
                  </v:shape>
                  <v:shape id="TextBox 56" o:spid="_x0000_s2013" type="#_x0000_t202" style="position:absolute;left:49383;top:32131;width:4463;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" filled="f" stroked="f">
                    <v:textbox style="mso-fit-shape-to-text:t">
                      <w:txbxContent>
                        <w:p w14:paraId="59DFF2E2"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4</w:t>
                          </w:r>
                        </w:p>
                      </w:txbxContent>
                    </v:textbox>
                  </v:shape>
                </v:group>
                <v:group id="Group 2069877707" o:spid="_x0000_s2014" style="position:absolute;left:39368;top:35676;width:23425;height:17669" coordorigin="39368,35676" coordsize="23424,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">
                  <v:shape id="Freeform: Shape 1632996355" o:spid="_x0000_s2015" style="position:absolute;left:39368;top:35676;width:10340;height:9069;visibility:visible;mso-wrap-style:square;v-text-anchor:middle" coordsize="1117079,9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" path="m768036,r312896,430821c1146652,519991,1120056,646693,1023068,701422,719577,873529,372290,975209,,979895l,246716r112061,-5658c350292,216864,571080,133671,759585,6319l768036,xe" fillcolor="#6cb4b8" stroked="f" strokeweight="1pt">
                    <v:stroke miterlimit="4" joinstyle="miter"/>
                    <v:path arrowok="t" o:connecttype="custom" o:connectlocs="710866,0;1000471,398752;946914,649210;0,906954;0,228351;103720,223114;703044,5849" o:connectangles="0,0,0,0,0,0,0"/>
                  </v:shape>
                  <v:shape id="TextBox 22" o:spid="_x0000_s2016" type="#_x0000_t202" style="position:absolute;left:43603;top:43819;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" filled="f" stroked="f">
                    <v:textbox inset="0,,0">
                      <w:txbxContent>
                        <w:p w14:paraId="7F75AB27"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الاحترام والتعاون مع الزملاء</w:t>
                          </w:r>
                        </w:p>
                      </w:txbxContent>
                    </v:textbox>
                  </v:shape>
                  <v:shape id="TextBox 60" o:spid="_x0000_s2017" type="#_x0000_t202" style="position:absolute;left:41967;top:37503;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" filled="f" stroked="f">
                    <v:textbox style="mso-fit-shape-to-text:t">
                      <w:txbxContent>
                        <w:p w14:paraId="6033FC50"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5</w:t>
                          </w:r>
                        </w:p>
                      </w:txbxContent>
                    </v:textbox>
                  </v:shape>
                </v:group>
                <v:group id="Group 557146571" o:spid="_x0000_s2018" style="position:absolute;left:15175;top:35646;width:23525;height:17699" coordorigin="15175,35646" coordsize="23525,17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">
                  <v:shape id="Freeform: Shape 215261867" o:spid="_x0000_s2019" style="position:absolute;left:28364;top:35646;width:10336;height:9099;visibility:visible;mso-wrap-style:square;v-text-anchor:middle" coordsize="1116696,98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" path="m350943,r12675,9479c552123,136831,772912,220024,1011143,244218r105553,5330l1116696,983055c744400,978369,397108,878235,93612,704629,-1838,649853,-29974,523151,35748,433981l350943,xe" fillcolor="#9accce" stroked="f" strokeweight="1pt">
                    <v:stroke miterlimit="4" joinstyle="miter"/>
                    <v:path arrowok="t" o:connecttype="custom" o:connectlocs="324820,0;336552,8773;935877,226039;1033573,230972;1033573,909879;86644,652178;33087,401677" o:connectangles="0,0,0,0,0,0,0"/>
                  </v:shape>
                  <v:shape id="TextBox 22" o:spid="_x0000_s2020" type="#_x0000_t202" style="position:absolute;left:15175;top:43819;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" filled="f" stroked="f">
                    <v:textbox inset="0,,0">
                      <w:txbxContent>
                        <w:p w14:paraId="456380B9"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الاهتمام بالمعدات والأدوات</w:t>
                          </w:r>
                        </w:p>
                      </w:txbxContent>
                    </v:textbox>
                  </v:shape>
                  <v:shape id="TextBox 64" o:spid="_x0000_s2021" type="#_x0000_t202" style="position:absolute;left:32187;top:37503;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" filled="f" stroked="f">
                    <v:textbox style="mso-fit-shape-to-text:t">
                      <w:txbxContent>
                        <w:p w14:paraId="154E161F"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6</w:t>
                          </w:r>
                        </w:p>
                      </w:txbxContent>
                    </v:textbox>
                  </v:shape>
                </v:group>
                <v:group id="Group 2006209030" o:spid="_x0000_s2022" style="position:absolute;left:2464;top:29184;width:28597;height:15554" coordorigin="2464,29184" coordsize="28596,1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">
                  <v:shape id="Freeform: Shape 1754999708" o:spid="_x0000_s2023" style="position:absolute;left:20240;top:29184;width:10821;height:10740;visibility:visible;mso-wrap-style:square;v-text-anchor:middle" coordsize="1169099,1160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" path="m697107,r30784,84108c817542,296065,957287,481675,1132284,626096r36815,27530l855713,1083684v-64181,89150,-193978,103241,-275322,28126c319140,872485,117325,569030,,226408l697107,xe" fillcolor="#ffcc5e" stroked="f" strokeweight="1pt">
                    <v:stroke miterlimit="4" joinstyle="miter"/>
                    <v:path arrowok="t" o:connecttype="custom" o:connectlocs="645217,0;673709,77847;1048000,579491;1082075,604972;792016,1003017;537189,1029050;0,209555" o:connectangles="0,0,0,0,0,0,0"/>
                  </v:shape>
                  <v:shape id="TextBox 22" o:spid="_x0000_s2024" type="#_x0000_t202" style="position:absolute;left:2464;top:35212;width:19190;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" filled="f" stroked="f">
                    <v:textbox inset="0,,0">
                      <w:txbxContent>
                        <w:p w14:paraId="6FB35FB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اتباع التعليمات والتوجيهات</w:t>
                          </w:r>
                        </w:p>
                      </w:txbxContent>
                    </v:textbox>
                  </v:shape>
                  <v:shape id="TextBox 68" o:spid="_x0000_s2025" type="#_x0000_t202" style="position:absolute;left:24180;top:3213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" filled="f" stroked="f">
                    <v:textbox style="mso-fit-shape-to-text:t">
                      <w:txbxContent>
                        <w:p w14:paraId="4F6C52D0"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7</w:t>
                          </w:r>
                        </w:p>
                      </w:txbxContent>
                    </v:textbox>
                  </v:shape>
                </v:group>
                <v:group id="Group 1760366167" o:spid="_x0000_s2026" style="position:absolute;top:19455;width:26507;height:12237" coordorigin=",19455" coordsize="26507,12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">
                  <v:shape id="Freeform: Shape 1317219494" o:spid="_x0000_s2027" style="position:absolute;left:19189;top:19455;width:7318;height:11161;visibility:visible;mso-wrap-style:square;v-text-anchor:middle" coordsize="790589,12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" path="m243681,865v13154,1287,26378,4025,39480,8329l790589,174424,758821,297972v-18880,92264,-28795,187794,-28795,285639c730026,681457,739941,776986,758821,869250r28638,111378l93877,1205914c32848,1007221,,796045,,577060,,430007,15640,287627,43784,148382,62956,53972,151602,-8144,243681,865xe" fillcolor="#ffe9a3" stroked="f" strokeweight="1pt">
                    <v:stroke miterlimit="4" joinstyle="miter"/>
                    <v:path arrowok="t" o:connecttype="custom" o:connectlocs="225542,801;262083,8510;731740,161440;702337,275792;675685,540169;702337,804546;728843,907633;86889,1116150;0,534106;40525,137337;225542,801" o:connectangles="0,0,0,0,0,0,0,0,0,0,0"/>
                  </v:shape>
                  <v:shape id="TextBox 22" o:spid="_x0000_s2028" type="#_x0000_t202" style="position:absolute;top:22166;width:19189;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" filled="f" stroked="f">
                    <v:textbox inset="0,,0">
                      <w:txbxContent>
                        <w:p w14:paraId="09B1D34D"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تطوير المهارات الشخصية والمهنية</w:t>
                          </w:r>
                        </w:p>
                      </w:txbxContent>
                    </v:textbox>
                  </v:shape>
                  <v:shape id="TextBox 72" o:spid="_x0000_s2029" type="#_x0000_t202" style="position:absolute;left:20238;top:22744;width:4463;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" filled="f" stroked="f">
                    <v:textbox style="mso-fit-shape-to-text:t">
                      <w:txbxContent>
                        <w:p w14:paraId="0603ED5E" w14:textId="77777777" w:rsidR="00642959" w:rsidRDefault="00642959" w:rsidP="00642959">
                          <w:pPr>
                            <w:bidi w:val="0"/>
                            <w:rPr>
                              <w:rFonts w:ascii="ADLaM Display" w:eastAsia="ADLaM Display" w:hAnsi="ADLaM Display" w:cs="ADLaM Display"/>
                              <w:kern w:val="24"/>
                              <w:sz w:val="36"/>
                              <w:szCs w:val="36"/>
                            </w:rPr>
                          </w:pPr>
                          <w:r>
                            <w:rPr>
                              <w:rFonts w:ascii="ADLaM Display" w:eastAsia="ADLaM Display" w:hAnsi="ADLaM Display" w:cs="ADLaM Display"/>
                              <w:kern w:val="24"/>
                              <w:sz w:val="36"/>
                              <w:szCs w:val="36"/>
                            </w:rPr>
                            <w:t>8</w:t>
                          </w:r>
                        </w:p>
                      </w:txbxContent>
                    </v:textbox>
                  </v:shape>
                </v:group>
                <v:group id="Group 1671371337" o:spid="_x0000_s2030" style="position:absolute;left:1215;top:8951;width:29904;height:11512" coordorigin="1215,8951" coordsize="29903,11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">
                  <v:shape id="Freeform: Shape 732908841" o:spid="_x0000_s2031" style="position:absolute;left:20845;top:8951;width:10274;height:11512;visibility:visible;mso-wrap-style:square;v-text-anchor:middle" coordsize="1110013,1243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" path="m679770,r430243,592524l1066934,624738c891937,769159,752192,954769,662541,1166726r-28205,77062l129126,1077794c22780,1043424,-28862,926066,16492,824411,165129,497461,395071,214303,679770,xe" fillcolor="#3d8e92" stroked="f" strokeweight="1pt">
                    <v:stroke miterlimit="4" joinstyle="miter"/>
                    <v:path arrowok="t" o:connecttype="custom" o:connectlocs="629171,0;1027388,548418;987516,578234;613224,1079878;587119,1151204;119514,997566;15264,763044;629171,0" o:connectangles="0,0,0,0,0,0,0,0"/>
                  </v:shape>
                  <v:shape id="TextBox 22" o:spid="_x0000_s2032" type="#_x0000_t202" style="position:absolute;left:1215;top:9416;width:23028;height:9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" filled="f" stroked="f">
                    <v:textbox inset="0,,0">
                      <w:txbxContent>
                        <w:p w14:paraId="5FB5F20F"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الالتزام بالأخلاقيات المهنية</w:t>
                          </w:r>
                        </w:p>
                      </w:txbxContent>
                    </v:textbox>
                  </v:shape>
                  <v:shape id="TextBox 76" o:spid="_x0000_s2033" type="#_x0000_t202" style="position:absolute;left:23395;top:12231;width:445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" filled="f" stroked="f">
                    <v:textbox style="mso-fit-shape-to-text:t">
                      <w:txbxContent>
                        <w:p w14:paraId="62140B27"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9</w:t>
                          </w:r>
                        </w:p>
                      </w:txbxContent>
                    </v:textbox>
                  </v:shape>
                </v:group>
                <v:group id="Group 1355229269" o:spid="_x0000_s2034" style="position:absolute;left:14792;width:23925;height:14054" coordorigin="14792" coordsize="23924,14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">
                  <v:shape id="Freeform: Shape 2004023534" o:spid="_x0000_s2035" style="position:absolute;left:27640;top:5077;width:11077;height:8977;visibility:visible;mso-wrap-style:square;v-text-anchor:middle" coordsize="1196708,969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" path="m990221,1216v109476,-12538,206487,73501,206487,184571l1196708,721616r-107369,5422c851108,751231,630319,834425,441814,961776r-10975,8208l,376626c286268,174839,624172,41873,990221,1216xe" fillcolor="#6cb4b8" stroked="f" strokeweight="1pt">
                    <v:stroke miterlimit="4" joinstyle="miter"/>
                    <v:path arrowok="t" o:connecttype="custom" o:connectlocs="916512,1125;1107629,171958;1107629,667902;1008252,672920;408927,890185;398769,897782;0,348591;916512,1125" o:connectangles="0,0,0,0,0,0,0,0"/>
                  </v:shape>
                  <v:shape id="TextBox 22" o:spid="_x0000_s2036" type="#_x0000_t202" style="position:absolute;left:14792;width:19190;height:9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" filled="f" stroked="f">
                    <v:textbox inset="0,,0">
                      <w:txbxContent>
                        <w:p w14:paraId="35FCD1FA" w14:textId="77777777" w:rsidR="00642959" w:rsidRPr="00642959" w:rsidRDefault="00642959" w:rsidP="00642959">
                          <w:pPr>
                            <w:jc w:val="center"/>
                            <w:rPr>
                              <w:rFonts w:eastAsia="Calibri" w:hAnsi="Adobe Arabic" w:cs="Adobe Arabic"/>
                              <w:b/>
                              <w:bCs/>
                              <w:kern w:val="24"/>
                              <w:sz w:val="32"/>
                              <w:szCs w:val="32"/>
                              <w:lang w:bidi="ar-EG"/>
                            </w:rPr>
                          </w:pPr>
                          <w:r w:rsidRPr="00642959">
                            <w:rPr>
                              <w:rFonts w:eastAsia="Calibri" w:hAnsi="Adobe Arabic" w:cs="Adobe Arabic"/>
                              <w:b/>
                              <w:bCs/>
                              <w:kern w:val="24"/>
                              <w:sz w:val="32"/>
                              <w:szCs w:val="32"/>
                              <w:rtl/>
                              <w:lang w:bidi="ar-EG"/>
                            </w:rPr>
                            <w:t>التبليغ عن المشكلات أو المخاطر</w:t>
                          </w:r>
                        </w:p>
                      </w:txbxContent>
                    </v:textbox>
                  </v:shape>
                  <v:shape id="TextBox 80" o:spid="_x0000_s2037" type="#_x0000_t202" style="position:absolute;left:31748;top:7070;width:6874;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" filled="f" stroked="f">
                    <v:textbox style="mso-fit-shape-to-text:t">
                      <w:txbxContent>
                        <w:p w14:paraId="3F10327F" w14:textId="77777777" w:rsidR="00642959" w:rsidRDefault="00642959" w:rsidP="00642959">
                          <w:pPr>
                            <w:bidi w:val="0"/>
                            <w:rPr>
                              <w:rFonts w:ascii="ADLaM Display" w:eastAsia="ADLaM Display" w:hAnsi="ADLaM Display" w:cs="ADLaM Display"/>
                              <w:color w:val="FFFFFF" w:themeColor="background1"/>
                              <w:kern w:val="24"/>
                              <w:sz w:val="36"/>
                              <w:szCs w:val="36"/>
                            </w:rPr>
                          </w:pPr>
                          <w:r>
                            <w:rPr>
                              <w:rFonts w:ascii="ADLaM Display" w:eastAsia="ADLaM Display" w:hAnsi="ADLaM Display" w:cs="ADLaM Display"/>
                              <w:color w:val="FFFFFF" w:themeColor="background1"/>
                              <w:kern w:val="24"/>
                              <w:sz w:val="36"/>
                              <w:szCs w:val="36"/>
                            </w:rPr>
                            <w:t>10</w:t>
                          </w:r>
                        </w:p>
                      </w:txbxContent>
                    </v:textbox>
                  </v:shape>
                </v:group>
                <w10:anchorlock/>
              </v:group>
            </w:pict>
          </mc:Fallback>
        </mc:AlternateContent>
      </w:r>
    </w:p>
    <w:p w:rsidR="000D578D" w:rsidRDefault="000D578D" w:rsidP="00AB5C58">
      <w:pPr>
        <w:rPr>
          <w:rFonts w:ascii="Sakkal Majalla" w:hAnsi="Sakkal Majalla"/>
          <w:b/>
          <w:bCs/>
          <w:sz w:val="32"/>
          <w:szCs w:val="32"/>
        </w:rPr>
      </w:pPr>
      <w:r>
        <w:rPr>
          <w:noProof/>
        </w:rPr>
        <mc:AlternateContent>
          <mc:Choice Requires="wpg">
            <w:drawing>
              <wp:inline distT="0" distB="0" distL="0" distR="0" wp14:anchorId="5B9ECCF0" wp14:editId="67E901FC">
                <wp:extent cx="5731510" cy="892175"/>
                <wp:effectExtent l="0" t="0" r="2540" b="22225"/>
                <wp:docPr id="3071262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738486764" name="مجموعة 47"/>
                        <wpg:cNvGrpSpPr>
                          <a:grpSpLocks/>
                        </wpg:cNvGrpSpPr>
                        <wpg:grpSpPr bwMode="auto">
                          <a:xfrm>
                            <a:off x="0" y="0"/>
                            <a:ext cx="57315" cy="8953"/>
                            <a:chOff x="0" y="0"/>
                            <a:chExt cx="58781" cy="9188"/>
                          </a:xfrm>
                        </wpg:grpSpPr>
                        <wpg:grpSp>
                          <wpg:cNvPr id="361642610" name="مجموعة 48"/>
                          <wpg:cNvGrpSpPr>
                            <a:grpSpLocks/>
                          </wpg:cNvGrpSpPr>
                          <wpg:grpSpPr bwMode="auto">
                            <a:xfrm>
                              <a:off x="0" y="0"/>
                              <a:ext cx="58781" cy="9188"/>
                              <a:chOff x="0" y="0"/>
                              <a:chExt cx="62403" cy="9190"/>
                            </a:xfrm>
                          </wpg:grpSpPr>
                          <wpg:grpSp>
                            <wpg:cNvPr id="775346784" name="مجموعة 49"/>
                            <wpg:cNvGrpSpPr>
                              <a:grpSpLocks/>
                            </wpg:cNvGrpSpPr>
                            <wpg:grpSpPr bwMode="auto">
                              <a:xfrm>
                                <a:off x="0" y="1692"/>
                                <a:ext cx="54330" cy="5806"/>
                                <a:chOff x="0" y="1692"/>
                                <a:chExt cx="54330" cy="5806"/>
                              </a:xfrm>
                            </wpg:grpSpPr>
                            <wps:wsp>
                              <wps:cNvPr id="83955574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1842439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0119811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525700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بمواعيد العمل</w:t>
                                </w:r>
                              </w:p>
                            </w:txbxContent>
                          </wps:txbx>
                          <wps:bodyPr rot="0" vert="horz" wrap="square" lIns="91440" tIns="45720" rIns="91440" bIns="45720" anchor="t" anchorCtr="0" upright="1">
                            <a:spAutoFit/>
                          </wps:bodyPr>
                        </wps:wsp>
                      </wpg:grpSp>
                      <pic:pic xmlns:pic="http://schemas.openxmlformats.org/drawingml/2006/picture">
                        <pic:nvPicPr>
                          <pic:cNvPr id="129400729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9ECCF0" id="_x0000_s203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a159IeQcAANM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0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">
                  <v:group id="مجموعة 48" o:spid="_x0000_s20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">
                    <v:group id="مجموعة 49" o:spid="_x0000_s20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">
                      <v:shape id="شكل حر 50" o:spid="_x0000_s20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" fillcolor="#a5a5a5 [2092]" stroked="f" strokeweight="1pt">
                        <v:stroke joinstyle="miter"/>
                      </v:roundrect>
                    </v:group>
                    <v:oval id="شكل بيضاوي 52" o:spid="_x0000_s20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" filled="f" strokecolor="#168489" strokeweight="1pt">
                      <v:stroke joinstyle="miter"/>
                    </v:oval>
                  </v:group>
                  <v:shape id="مربع نص 41" o:spid="_x0000_s204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" filled="f" stroked="f">
                    <v:textbox style="mso-fit-shape-to-text:t">
                      <w:txbxContent>
                        <w:p w14:paraId="442F8325" w14:textId="010C6A08"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بمواعيد العمل</w:t>
                          </w:r>
                        </w:p>
                      </w:txbxContent>
                    </v:textbox>
                  </v:shape>
                </v:group>
                <v:shape id="صورة 54" o:spid="_x0000_s20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">
                  <v:imagedata r:id="rId101" o:title=""/>
                </v:shape>
                <w10:anchorlock/>
              </v:group>
            </w:pict>
          </mc:Fallback>
        </mc:AlternateContent>
      </w:r>
    </w:p>
    <w:p w:rsidR="00AB5C58" w:rsidRDefault="00AB5C58" w:rsidP="00AB5C58">
      <w:pPr>
        <w:rPr>
          <w:rFonts w:ascii="Sakkal Majalla" w:hAnsi="Sakkal Majalla"/>
          <w:sz w:val="32"/>
          <w:szCs w:val="32"/>
          <w:rtl/>
        </w:rPr>
      </w:pPr>
      <w:r>
        <w:rPr>
          <w:rFonts w:ascii="Sakkal Majalla" w:hAnsi="Sakkal Majalla"/>
          <w:sz w:val="32"/>
          <w:szCs w:val="32"/>
          <w:rtl/>
        </w:rPr>
        <w:t xml:space="preserve">   - يجب على الموظف الالتزام بساعات العمل المحددة وحضور العمل في الوقت المناسب، بالإضافة إلى الالتزام بالمواعيد النهائية للمهام الموكلة إليه.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55CD1479" wp14:editId="25F990E8">
                <wp:extent cx="5731510" cy="892175"/>
                <wp:effectExtent l="0" t="0" r="2540" b="22225"/>
                <wp:docPr id="937594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91289554" name="مجموعة 47"/>
                        <wpg:cNvGrpSpPr>
                          <a:grpSpLocks/>
                        </wpg:cNvGrpSpPr>
                        <wpg:grpSpPr bwMode="auto">
                          <a:xfrm>
                            <a:off x="0" y="0"/>
                            <a:ext cx="57315" cy="8953"/>
                            <a:chOff x="0" y="0"/>
                            <a:chExt cx="58781" cy="9188"/>
                          </a:xfrm>
                        </wpg:grpSpPr>
                        <wpg:grpSp>
                          <wpg:cNvPr id="229468849" name="مجموعة 48"/>
                          <wpg:cNvGrpSpPr>
                            <a:grpSpLocks/>
                          </wpg:cNvGrpSpPr>
                          <wpg:grpSpPr bwMode="auto">
                            <a:xfrm>
                              <a:off x="0" y="0"/>
                              <a:ext cx="58781" cy="9188"/>
                              <a:chOff x="0" y="0"/>
                              <a:chExt cx="62403" cy="9190"/>
                            </a:xfrm>
                          </wpg:grpSpPr>
                          <wpg:grpSp>
                            <wpg:cNvPr id="915784169" name="مجموعة 49"/>
                            <wpg:cNvGrpSpPr>
                              <a:grpSpLocks/>
                            </wpg:cNvGrpSpPr>
                            <wpg:grpSpPr bwMode="auto">
                              <a:xfrm>
                                <a:off x="0" y="1692"/>
                                <a:ext cx="54330" cy="5806"/>
                                <a:chOff x="0" y="1692"/>
                                <a:chExt cx="54330" cy="5806"/>
                              </a:xfrm>
                            </wpg:grpSpPr>
                            <wps:wsp>
                              <wps:cNvPr id="11530326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462279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5277077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0844805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تنفيذ المهام بكفاءة</w:t>
                                </w:r>
                              </w:p>
                            </w:txbxContent>
                          </wps:txbx>
                          <wps:bodyPr rot="0" vert="horz" wrap="square" lIns="91440" tIns="45720" rIns="91440" bIns="45720" anchor="t" anchorCtr="0" upright="1">
                            <a:spAutoFit/>
                          </wps:bodyPr>
                        </wps:wsp>
                      </wpg:grpSp>
                      <pic:pic xmlns:pic="http://schemas.openxmlformats.org/drawingml/2006/picture">
                        <pic:nvPicPr>
                          <pic:cNvPr id="71123160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CD1479" id="_x0000_s204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DopOveQcAANU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0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">
                  <v:group id="مجموعة 48" o:spid="_x0000_s20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">
                    <v:group id="مجموعة 49" o:spid="_x0000_s20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">
                      <v:shape id="شكل حر 50" o:spid="_x0000_s20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" fillcolor="#a5a5a5 [2092]" stroked="f" strokeweight="1pt">
                        <v:stroke joinstyle="miter"/>
                      </v:roundrect>
                    </v:group>
                    <v:oval id="شكل بيضاوي 52" o:spid="_x0000_s20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" filled="f" strokecolor="#168489" strokeweight="1pt">
                      <v:stroke joinstyle="miter"/>
                    </v:oval>
                  </v:group>
                  <v:shape id="مربع نص 41" o:spid="_x0000_s205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" filled="f" stroked="f">
                    <v:textbox style="mso-fit-shape-to-text:t">
                      <w:txbxContent>
                        <w:p w14:paraId="4B81E4A0" w14:textId="08782F4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تنفيذ </w:t>
                          </w:r>
                          <w:r w:rsidRPr="000D578D">
                            <w:rPr>
                              <w:rFonts w:eastAsia="Calibri" w:hAnsi="Adobe Arabic" w:cs="Adobe Arabic"/>
                              <w:b/>
                              <w:bCs/>
                              <w:color w:val="FFFFFF"/>
                              <w:kern w:val="24"/>
                              <w:sz w:val="36"/>
                              <w:szCs w:val="36"/>
                              <w:rtl/>
                              <w:lang w:bidi="ar-EG"/>
                            </w:rPr>
                            <w:t>المهام بكفاءة</w:t>
                          </w:r>
                        </w:p>
                      </w:txbxContent>
                    </v:textbox>
                  </v:shape>
                </v:group>
                <v:shape id="صورة 54" o:spid="_x0000_s20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تنفيذ المهام الوظيفية المطلوبة منه بدقة واحترافية، والعمل بجدية لتحقيق الأهداف المهنية للمؤسسة.</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2F0DA620" wp14:editId="729239DA">
                <wp:extent cx="5731510" cy="892175"/>
                <wp:effectExtent l="0" t="0" r="2540" b="22225"/>
                <wp:docPr id="137279850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804984433" name="مجموعة 47"/>
                        <wpg:cNvGrpSpPr>
                          <a:grpSpLocks/>
                        </wpg:cNvGrpSpPr>
                        <wpg:grpSpPr bwMode="auto">
                          <a:xfrm>
                            <a:off x="0" y="0"/>
                            <a:ext cx="57315" cy="8953"/>
                            <a:chOff x="0" y="0"/>
                            <a:chExt cx="58781" cy="9188"/>
                          </a:xfrm>
                        </wpg:grpSpPr>
                        <wpg:grpSp>
                          <wpg:cNvPr id="868940228" name="مجموعة 48"/>
                          <wpg:cNvGrpSpPr>
                            <a:grpSpLocks/>
                          </wpg:cNvGrpSpPr>
                          <wpg:grpSpPr bwMode="auto">
                            <a:xfrm>
                              <a:off x="0" y="0"/>
                              <a:ext cx="58781" cy="9188"/>
                              <a:chOff x="0" y="0"/>
                              <a:chExt cx="62403" cy="9190"/>
                            </a:xfrm>
                          </wpg:grpSpPr>
                          <wpg:grpSp>
                            <wpg:cNvPr id="1006090332" name="مجموعة 49"/>
                            <wpg:cNvGrpSpPr>
                              <a:grpSpLocks/>
                            </wpg:cNvGrpSpPr>
                            <wpg:grpSpPr bwMode="auto">
                              <a:xfrm>
                                <a:off x="0" y="1692"/>
                                <a:ext cx="54330" cy="5806"/>
                                <a:chOff x="0" y="1692"/>
                                <a:chExt cx="54330" cy="5806"/>
                              </a:xfrm>
                            </wpg:grpSpPr>
                            <wps:wsp>
                              <wps:cNvPr id="200519150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76585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1932280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1999401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بالقوانين والسياسات الداخلية</w:t>
                                </w:r>
                              </w:p>
                            </w:txbxContent>
                          </wps:txbx>
                          <wps:bodyPr rot="0" vert="horz" wrap="square" lIns="91440" tIns="45720" rIns="91440" bIns="45720" anchor="t" anchorCtr="0" upright="1">
                            <a:spAutoFit/>
                          </wps:bodyPr>
                        </wps:wsp>
                      </wpg:grpSp>
                      <pic:pic xmlns:pic="http://schemas.openxmlformats.org/drawingml/2006/picture">
                        <pic:nvPicPr>
                          <pic:cNvPr id="51328014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0DA620" id="_x0000_s205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0cB17BwAA1h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20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">
                  <v:group id="مجموعة 48" o:spid="_x0000_s20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">
                    <v:group id="مجموعة 49" o:spid="_x0000_s20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">
                      <v:shape id="شكل حر 50" o:spid="_x0000_s20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" fillcolor="#a5a5a5 [2092]" stroked="f" strokeweight="1pt">
                        <v:stroke joinstyle="miter"/>
                      </v:roundrect>
                    </v:group>
                    <v:oval id="شكل بيضاوي 52" o:spid="_x0000_s20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" filled="f" strokecolor="#168489" strokeweight="1pt">
                      <v:stroke joinstyle="miter"/>
                    </v:oval>
                  </v:group>
                  <v:shape id="مربع نص 41" o:spid="_x0000_s206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" filled="f" stroked="f">
                    <v:textbox style="mso-fit-shape-to-text:t">
                      <w:txbxContent>
                        <w:p w14:paraId="0BB42C0F" w14:textId="46F76D7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بالقوانين والسياسات الداخلية</w:t>
                          </w:r>
                        </w:p>
                      </w:txbxContent>
                    </v:textbox>
                  </v:shape>
                </v:group>
                <v:shape id="صورة 54" o:spid="_x0000_s20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الالتزام بالقوانين الداخلية للمؤسسة والإجراءات المعمول بها، بما في ذلك سياسات الأمان والسلامة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1D0525DC" wp14:editId="0874D87E">
                <wp:extent cx="5731510" cy="892175"/>
                <wp:effectExtent l="0" t="0" r="2540" b="22225"/>
                <wp:docPr id="114364729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04352486" name="مجموعة 47"/>
                        <wpg:cNvGrpSpPr>
                          <a:grpSpLocks/>
                        </wpg:cNvGrpSpPr>
                        <wpg:grpSpPr bwMode="auto">
                          <a:xfrm>
                            <a:off x="0" y="0"/>
                            <a:ext cx="57315" cy="8953"/>
                            <a:chOff x="0" y="0"/>
                            <a:chExt cx="58781" cy="9188"/>
                          </a:xfrm>
                        </wpg:grpSpPr>
                        <wpg:grpSp>
                          <wpg:cNvPr id="1779758097" name="مجموعة 48"/>
                          <wpg:cNvGrpSpPr>
                            <a:grpSpLocks/>
                          </wpg:cNvGrpSpPr>
                          <wpg:grpSpPr bwMode="auto">
                            <a:xfrm>
                              <a:off x="0" y="0"/>
                              <a:ext cx="58781" cy="9188"/>
                              <a:chOff x="0" y="0"/>
                              <a:chExt cx="62403" cy="9190"/>
                            </a:xfrm>
                          </wpg:grpSpPr>
                          <wpg:grpSp>
                            <wpg:cNvPr id="1354483984" name="مجموعة 49"/>
                            <wpg:cNvGrpSpPr>
                              <a:grpSpLocks/>
                            </wpg:cNvGrpSpPr>
                            <wpg:grpSpPr bwMode="auto">
                              <a:xfrm>
                                <a:off x="0" y="1692"/>
                                <a:ext cx="54330" cy="5806"/>
                                <a:chOff x="0" y="1692"/>
                                <a:chExt cx="54330" cy="5806"/>
                              </a:xfrm>
                            </wpg:grpSpPr>
                            <wps:wsp>
                              <wps:cNvPr id="49811449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878122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1040301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592093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الحفاظ على سرية المعلومات</w:t>
                                </w:r>
                              </w:p>
                            </w:txbxContent>
                          </wps:txbx>
                          <wps:bodyPr rot="0" vert="horz" wrap="square" lIns="91440" tIns="45720" rIns="91440" bIns="45720" anchor="t" anchorCtr="0" upright="1">
                            <a:spAutoFit/>
                          </wps:bodyPr>
                        </wps:wsp>
                      </wpg:grpSp>
                      <pic:pic xmlns:pic="http://schemas.openxmlformats.org/drawingml/2006/picture">
                        <pic:nvPicPr>
                          <pic:cNvPr id="160297477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D0525DC" id="_x0000_s206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UwIPnoHAADX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0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">
                  <v:group id="مجموعة 48" o:spid="_x0000_s20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">
                    <v:group id="مجموعة 49" o:spid="_x0000_s20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">
                      <v:shape id="شكل حر 50" o:spid="_x0000_s20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" fillcolor="#a5a5a5 [2092]" stroked="f" strokeweight="1pt">
                        <v:stroke joinstyle="miter"/>
                      </v:roundrect>
                    </v:group>
                    <v:oval id="شكل بيضاوي 52" o:spid="_x0000_s20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" filled="f" strokecolor="#168489" strokeweight="1pt">
                      <v:stroke joinstyle="miter"/>
                    </v:oval>
                  </v:group>
                  <v:shape id="مربع نص 41" o:spid="_x0000_s207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" filled="f" stroked="f">
                    <v:textbox style="mso-fit-shape-to-text:t">
                      <w:txbxContent>
                        <w:p w14:paraId="7AD2FB36" w14:textId="2F9F6D7C"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الحفاظ </w:t>
                          </w:r>
                          <w:r w:rsidRPr="000D578D">
                            <w:rPr>
                              <w:rFonts w:eastAsia="Calibri" w:hAnsi="Adobe Arabic" w:cs="Adobe Arabic"/>
                              <w:b/>
                              <w:bCs/>
                              <w:color w:val="FFFFFF"/>
                              <w:kern w:val="24"/>
                              <w:sz w:val="36"/>
                              <w:szCs w:val="36"/>
                              <w:rtl/>
                              <w:lang w:bidi="ar-EG"/>
                            </w:rPr>
                            <w:t>على سرية المعلومات</w:t>
                          </w:r>
                        </w:p>
                      </w:txbxContent>
                    </v:textbox>
                  </v:shape>
                </v:group>
                <v:shape id="صورة 54" o:spid="_x0000_s20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الحفاظ على سرية المعلومات المتعلقة بالعمل والمشاريع التي يعمل عليها، وعدم إفشاء أي معلومات حساسة لأي طرف خارجي.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5584F5E1" wp14:editId="713CEA62">
                <wp:extent cx="5731510" cy="892175"/>
                <wp:effectExtent l="0" t="0" r="2540" b="22225"/>
                <wp:docPr id="13754834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33847869" name="مجموعة 47"/>
                        <wpg:cNvGrpSpPr>
                          <a:grpSpLocks/>
                        </wpg:cNvGrpSpPr>
                        <wpg:grpSpPr bwMode="auto">
                          <a:xfrm>
                            <a:off x="0" y="0"/>
                            <a:ext cx="57315" cy="8953"/>
                            <a:chOff x="0" y="0"/>
                            <a:chExt cx="58781" cy="9188"/>
                          </a:xfrm>
                        </wpg:grpSpPr>
                        <wpg:grpSp>
                          <wpg:cNvPr id="133494834" name="مجموعة 48"/>
                          <wpg:cNvGrpSpPr>
                            <a:grpSpLocks/>
                          </wpg:cNvGrpSpPr>
                          <wpg:grpSpPr bwMode="auto">
                            <a:xfrm>
                              <a:off x="0" y="0"/>
                              <a:ext cx="58781" cy="9188"/>
                              <a:chOff x="0" y="0"/>
                              <a:chExt cx="62403" cy="9190"/>
                            </a:xfrm>
                          </wpg:grpSpPr>
                          <wpg:grpSp>
                            <wpg:cNvPr id="1677617740" name="مجموعة 49"/>
                            <wpg:cNvGrpSpPr>
                              <a:grpSpLocks/>
                            </wpg:cNvGrpSpPr>
                            <wpg:grpSpPr bwMode="auto">
                              <a:xfrm>
                                <a:off x="0" y="1692"/>
                                <a:ext cx="54330" cy="5806"/>
                                <a:chOff x="0" y="1692"/>
                                <a:chExt cx="54330" cy="5806"/>
                              </a:xfrm>
                            </wpg:grpSpPr>
                            <wps:wsp>
                              <wps:cNvPr id="10221924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0265386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471009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0658011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الاحترام والتعاون مع الزملاء</w:t>
                                </w:r>
                              </w:p>
                            </w:txbxContent>
                          </wps:txbx>
                          <wps:bodyPr rot="0" vert="horz" wrap="square" lIns="91440" tIns="45720" rIns="91440" bIns="45720" anchor="t" anchorCtr="0" upright="1">
                            <a:spAutoFit/>
                          </wps:bodyPr>
                        </wps:wsp>
                      </wpg:grpSp>
                      <pic:pic xmlns:pic="http://schemas.openxmlformats.org/drawingml/2006/picture">
                        <pic:nvPicPr>
                          <pic:cNvPr id="2226899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584F5E1" id="_x0000_s207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cMdmn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0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">
                  <v:group id="مجموعة 48" o:spid="_x0000_s20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">
                    <v:group id="مجموعة 49" o:spid="_x0000_s20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">
                      <v:shape id="شكل حر 50" o:spid="_x0000_s20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" fillcolor="#a5a5a5 [2092]" stroked="f" strokeweight="1pt">
                        <v:stroke joinstyle="miter"/>
                      </v:roundrect>
                    </v:group>
                    <v:oval id="شكل بيضاوي 52" o:spid="_x0000_s20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" filled="f" strokecolor="#168489" strokeweight="1pt">
                      <v:stroke joinstyle="miter"/>
                    </v:oval>
                  </v:group>
                  <v:shape id="مربع نص 41" o:spid="_x0000_s208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" filled="f" stroked="f">
                    <v:textbox style="mso-fit-shape-to-text:t">
                      <w:txbxContent>
                        <w:p w14:paraId="6ABB96FD" w14:textId="2DF9A52B"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الاحترام </w:t>
                          </w:r>
                          <w:r w:rsidRPr="000D578D">
                            <w:rPr>
                              <w:rFonts w:eastAsia="Calibri" w:hAnsi="Adobe Arabic" w:cs="Adobe Arabic"/>
                              <w:b/>
                              <w:bCs/>
                              <w:color w:val="FFFFFF"/>
                              <w:kern w:val="24"/>
                              <w:sz w:val="36"/>
                              <w:szCs w:val="36"/>
                              <w:rtl/>
                              <w:lang w:bidi="ar-EG"/>
                            </w:rPr>
                            <w:t>والتعاون مع الزملاء</w:t>
                          </w:r>
                        </w:p>
                      </w:txbxContent>
                    </v:textbox>
                  </v:shape>
                </v:group>
                <v:shape id="صورة 54" o:spid="_x0000_s20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&#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أن يتعامل مع زملائه ورؤسائه باحترام وتعاون، وأن يساهم في خلق بيئة عمل إيجابية تخلو من النزاعات والتوترات.</w:t>
      </w:r>
    </w:p>
    <w:p w:rsidR="000D578D" w:rsidRDefault="000D578D" w:rsidP="00AB5C58">
      <w:pPr>
        <w:rPr>
          <w:rFonts w:ascii="Sakkal Majalla" w:hAnsi="Sakkal Majalla"/>
          <w:sz w:val="32"/>
          <w:szCs w:val="32"/>
        </w:rPr>
      </w:pPr>
      <w:r>
        <w:rPr>
          <w:noProof/>
        </w:rPr>
        <mc:AlternateContent>
          <mc:Choice Requires="wpg">
            <w:drawing>
              <wp:inline distT="0" distB="0" distL="0" distR="0" wp14:anchorId="7371E1B9" wp14:editId="1ECBA362">
                <wp:extent cx="5731510" cy="892175"/>
                <wp:effectExtent l="0" t="0" r="2540" b="22225"/>
                <wp:docPr id="171172778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0247869" name="مجموعة 47"/>
                        <wpg:cNvGrpSpPr>
                          <a:grpSpLocks/>
                        </wpg:cNvGrpSpPr>
                        <wpg:grpSpPr bwMode="auto">
                          <a:xfrm>
                            <a:off x="0" y="0"/>
                            <a:ext cx="57315" cy="8953"/>
                            <a:chOff x="0" y="0"/>
                            <a:chExt cx="58781" cy="9188"/>
                          </a:xfrm>
                        </wpg:grpSpPr>
                        <wpg:grpSp>
                          <wpg:cNvPr id="1444229110" name="مجموعة 48"/>
                          <wpg:cNvGrpSpPr>
                            <a:grpSpLocks/>
                          </wpg:cNvGrpSpPr>
                          <wpg:grpSpPr bwMode="auto">
                            <a:xfrm>
                              <a:off x="0" y="0"/>
                              <a:ext cx="58781" cy="9188"/>
                              <a:chOff x="0" y="0"/>
                              <a:chExt cx="62403" cy="9190"/>
                            </a:xfrm>
                          </wpg:grpSpPr>
                          <wpg:grpSp>
                            <wpg:cNvPr id="1299976" name="مجموعة 49"/>
                            <wpg:cNvGrpSpPr>
                              <a:grpSpLocks/>
                            </wpg:cNvGrpSpPr>
                            <wpg:grpSpPr bwMode="auto">
                              <a:xfrm>
                                <a:off x="0" y="1692"/>
                                <a:ext cx="54330" cy="5806"/>
                                <a:chOff x="0" y="1692"/>
                                <a:chExt cx="54330" cy="5806"/>
                              </a:xfrm>
                            </wpg:grpSpPr>
                            <wps:wsp>
                              <wps:cNvPr id="6712034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255036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11974220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6420801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الاهتمام بالمعدات والأدوات</w:t>
                                </w:r>
                              </w:p>
                            </w:txbxContent>
                          </wps:txbx>
                          <wps:bodyPr rot="0" vert="horz" wrap="square" lIns="91440" tIns="45720" rIns="91440" bIns="45720" anchor="t" anchorCtr="0" upright="1">
                            <a:spAutoFit/>
                          </wps:bodyPr>
                        </wps:wsp>
                      </wpg:grpSp>
                      <pic:pic xmlns:pic="http://schemas.openxmlformats.org/drawingml/2006/picture">
                        <pic:nvPicPr>
                          <pic:cNvPr id="158255872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371E1B9" id="_x0000_s208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eX77efAcAANI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0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">
                  <v:group id="مجموعة 48" o:spid="_x0000_s20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">
                    <v:group id="مجموعة 49" o:spid="_x0000_s20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">
                      <v:shape id="شكل حر 50" o:spid="_x0000_s20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" fillcolor="#a5a5a5 [2092]" stroked="f" strokeweight="1pt">
                        <v:stroke joinstyle="miter"/>
                      </v:roundrect>
                    </v:group>
                    <v:oval id="شكل بيضاوي 52" o:spid="_x0000_s20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" filled="f" strokecolor="#168489" strokeweight="1pt">
                      <v:stroke joinstyle="miter"/>
                    </v:oval>
                  </v:group>
                  <v:shape id="مربع نص 41" o:spid="_x0000_s209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" filled="f" stroked="f">
                    <v:textbox style="mso-fit-shape-to-text:t">
                      <w:txbxContent>
                        <w:p w14:paraId="53A0FB50" w14:textId="1AB55914"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الاهتمام </w:t>
                          </w:r>
                          <w:r w:rsidRPr="000D578D">
                            <w:rPr>
                              <w:rFonts w:eastAsia="Calibri" w:hAnsi="Adobe Arabic" w:cs="Adobe Arabic"/>
                              <w:b/>
                              <w:bCs/>
                              <w:color w:val="FFFFFF"/>
                              <w:kern w:val="24"/>
                              <w:sz w:val="36"/>
                              <w:szCs w:val="36"/>
                              <w:rtl/>
                              <w:lang w:bidi="ar-EG"/>
                            </w:rPr>
                            <w:t>بالمعدات والأدوات</w:t>
                          </w:r>
                        </w:p>
                      </w:txbxContent>
                    </v:textbox>
                  </v:shape>
                </v:group>
                <v:shape id="صورة 54" o:spid="_x0000_s20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يلتزم الموظف بالحفاظ على الأدوات والمعدات المخصصة للعمل، واستخدامها بشكل صحيح، والإبلاغ عن أي أعطال أو مشكلات لكي يتم إصلاحها.</w:t>
      </w:r>
    </w:p>
    <w:p w:rsidR="000D578D" w:rsidRDefault="000D578D" w:rsidP="00AB5C58">
      <w:pPr>
        <w:rPr>
          <w:rFonts w:ascii="Sakkal Majalla" w:hAnsi="Sakkal Majalla"/>
          <w:sz w:val="32"/>
          <w:szCs w:val="32"/>
        </w:rPr>
      </w:pPr>
      <w:r>
        <w:rPr>
          <w:noProof/>
        </w:rPr>
        <mc:AlternateContent>
          <mc:Choice Requires="wpg">
            <w:drawing>
              <wp:inline distT="0" distB="0" distL="0" distR="0" wp14:anchorId="39389D0D" wp14:editId="0B9F0DAE">
                <wp:extent cx="5731510" cy="892175"/>
                <wp:effectExtent l="0" t="0" r="2540" b="22225"/>
                <wp:docPr id="24999423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30706068" name="مجموعة 47"/>
                        <wpg:cNvGrpSpPr>
                          <a:grpSpLocks/>
                        </wpg:cNvGrpSpPr>
                        <wpg:grpSpPr bwMode="auto">
                          <a:xfrm>
                            <a:off x="0" y="0"/>
                            <a:ext cx="57315" cy="8953"/>
                            <a:chOff x="0" y="0"/>
                            <a:chExt cx="58781" cy="9188"/>
                          </a:xfrm>
                        </wpg:grpSpPr>
                        <wpg:grpSp>
                          <wpg:cNvPr id="1468468984" name="مجموعة 48"/>
                          <wpg:cNvGrpSpPr>
                            <a:grpSpLocks/>
                          </wpg:cNvGrpSpPr>
                          <wpg:grpSpPr bwMode="auto">
                            <a:xfrm>
                              <a:off x="0" y="0"/>
                              <a:ext cx="58781" cy="9188"/>
                              <a:chOff x="0" y="0"/>
                              <a:chExt cx="62403" cy="9190"/>
                            </a:xfrm>
                          </wpg:grpSpPr>
                          <wpg:grpSp>
                            <wpg:cNvPr id="1270028493" name="مجموعة 49"/>
                            <wpg:cNvGrpSpPr>
                              <a:grpSpLocks/>
                            </wpg:cNvGrpSpPr>
                            <wpg:grpSpPr bwMode="auto">
                              <a:xfrm>
                                <a:off x="0" y="1692"/>
                                <a:ext cx="54330" cy="5806"/>
                                <a:chOff x="0" y="1692"/>
                                <a:chExt cx="54330" cy="5806"/>
                              </a:xfrm>
                            </wpg:grpSpPr>
                            <wps:wsp>
                              <wps:cNvPr id="1553928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12849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298102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030321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اتباع التعليمات والتوجيهات</w:t>
                                </w:r>
                              </w:p>
                            </w:txbxContent>
                          </wps:txbx>
                          <wps:bodyPr rot="0" vert="horz" wrap="square" lIns="91440" tIns="45720" rIns="91440" bIns="45720" anchor="t" anchorCtr="0" upright="1">
                            <a:spAutoFit/>
                          </wps:bodyPr>
                        </wps:wsp>
                      </wpg:grpSp>
                      <pic:pic xmlns:pic="http://schemas.openxmlformats.org/drawingml/2006/picture">
                        <pic:nvPicPr>
                          <pic:cNvPr id="85665388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9389D0D" id="_x0000_s209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LePr3oHAADU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0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">
                  <v:group id="مجموعة 48" o:spid="_x0000_s20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">
                    <v:group id="مجموعة 49" o:spid="_x0000_s20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">
                      <v:shape id="شكل حر 50" o:spid="_x0000_s20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" fillcolor="#a5a5a5 [2092]" stroked="f" strokeweight="1pt">
                        <v:stroke joinstyle="miter"/>
                      </v:roundrect>
                    </v:group>
                    <v:oval id="شكل بيضاوي 52" o:spid="_x0000_s20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" filled="f" strokecolor="#168489" strokeweight="1pt">
                      <v:stroke joinstyle="miter"/>
                    </v:oval>
                  </v:group>
                  <v:shape id="مربع نص 41" o:spid="_x0000_s209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" filled="f" stroked="f">
                    <v:textbox style="mso-fit-shape-to-text:t">
                      <w:txbxContent>
                        <w:p w14:paraId="615D9622" w14:textId="757399E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اتباع </w:t>
                          </w:r>
                          <w:r w:rsidRPr="000D578D">
                            <w:rPr>
                              <w:rFonts w:eastAsia="Calibri" w:hAnsi="Adobe Arabic" w:cs="Adobe Arabic"/>
                              <w:b/>
                              <w:bCs/>
                              <w:color w:val="FFFFFF"/>
                              <w:kern w:val="24"/>
                              <w:sz w:val="36"/>
                              <w:szCs w:val="36"/>
                              <w:rtl/>
                              <w:lang w:bidi="ar-EG"/>
                            </w:rPr>
                            <w:t>التعليمات والتوجيهات</w:t>
                          </w:r>
                        </w:p>
                      </w:txbxContent>
                    </v:textbox>
                  </v:shape>
                </v:group>
                <v:shape id="صورة 54" o:spid="_x0000_s21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اتباع التعليمات والتوجيهات الصادرة من الرؤساء أو المشرفين في العمل، والالتزام بالإجراءات التنظيمية الخاصة بالمهام.</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30F018B0" wp14:editId="503562AA">
                <wp:extent cx="5731510" cy="892175"/>
                <wp:effectExtent l="0" t="0" r="2540" b="22225"/>
                <wp:docPr id="2801774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44171373" name="مجموعة 47"/>
                        <wpg:cNvGrpSpPr>
                          <a:grpSpLocks/>
                        </wpg:cNvGrpSpPr>
                        <wpg:grpSpPr bwMode="auto">
                          <a:xfrm>
                            <a:off x="0" y="0"/>
                            <a:ext cx="57315" cy="8953"/>
                            <a:chOff x="0" y="0"/>
                            <a:chExt cx="58781" cy="9188"/>
                          </a:xfrm>
                        </wpg:grpSpPr>
                        <wpg:grpSp>
                          <wpg:cNvPr id="1192290352" name="مجموعة 48"/>
                          <wpg:cNvGrpSpPr>
                            <a:grpSpLocks/>
                          </wpg:cNvGrpSpPr>
                          <wpg:grpSpPr bwMode="auto">
                            <a:xfrm>
                              <a:off x="0" y="0"/>
                              <a:ext cx="58781" cy="9188"/>
                              <a:chOff x="0" y="0"/>
                              <a:chExt cx="62403" cy="9190"/>
                            </a:xfrm>
                          </wpg:grpSpPr>
                          <wpg:grpSp>
                            <wpg:cNvPr id="1842608890" name="مجموعة 49"/>
                            <wpg:cNvGrpSpPr>
                              <a:grpSpLocks/>
                            </wpg:cNvGrpSpPr>
                            <wpg:grpSpPr bwMode="auto">
                              <a:xfrm>
                                <a:off x="0" y="1692"/>
                                <a:ext cx="54330" cy="5806"/>
                                <a:chOff x="0" y="1692"/>
                                <a:chExt cx="54330" cy="5806"/>
                              </a:xfrm>
                            </wpg:grpSpPr>
                            <wps:wsp>
                              <wps:cNvPr id="5137785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113025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814959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9653711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تطوير المهارات الشخصية والمهنية</w:t>
                                </w:r>
                              </w:p>
                            </w:txbxContent>
                          </wps:txbx>
                          <wps:bodyPr rot="0" vert="horz" wrap="square" lIns="91440" tIns="45720" rIns="91440" bIns="45720" anchor="t" anchorCtr="0" upright="1">
                            <a:spAutoFit/>
                          </wps:bodyPr>
                        </wps:wsp>
                      </wpg:grpSp>
                      <pic:pic xmlns:pic="http://schemas.openxmlformats.org/drawingml/2006/picture">
                        <pic:nvPicPr>
                          <pic:cNvPr id="67187351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0F018B0" id="_x0000_s210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K3Cx5+BwAA&#10;0x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21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">
                  <v:group id="مجموعة 48" o:spid="_x0000_s21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">
                    <v:group id="مجموعة 49" o:spid="_x0000_s21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">
                      <v:shape id="شكل حر 50" o:spid="_x0000_s21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&#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" fillcolor="#a5a5a5 [2092]" stroked="f" strokeweight="1pt">
                        <v:stroke joinstyle="miter"/>
                      </v:roundrect>
                    </v:group>
                    <v:oval id="شكل بيضاوي 52" o:spid="_x0000_s21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" filled="f" strokecolor="#168489" strokeweight="1pt">
                      <v:stroke joinstyle="miter"/>
                    </v:oval>
                  </v:group>
                  <v:shape id="مربع نص 41" o:spid="_x0000_s210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" filled="f" stroked="f">
                    <v:textbox style="mso-fit-shape-to-text:t">
                      <w:txbxContent>
                        <w:p w14:paraId="6B06BCE9" w14:textId="2F4C11C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تطوير </w:t>
                          </w:r>
                          <w:r w:rsidRPr="000D578D">
                            <w:rPr>
                              <w:rFonts w:eastAsia="Calibri" w:hAnsi="Adobe Arabic" w:cs="Adobe Arabic"/>
                              <w:b/>
                              <w:bCs/>
                              <w:color w:val="FFFFFF"/>
                              <w:kern w:val="24"/>
                              <w:sz w:val="36"/>
                              <w:szCs w:val="36"/>
                              <w:rtl/>
                              <w:lang w:bidi="ar-EG"/>
                            </w:rPr>
                            <w:t>المهارات الشخصية والمهنية</w:t>
                          </w:r>
                        </w:p>
                      </w:txbxContent>
                    </v:textbox>
                  </v:shape>
                </v:group>
                <v:shape id="صورة 54" o:spid="_x0000_s21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واجب الموظف العمل على تطوير مهاراته الشخصية والمهنية بشكل مستمر من خلال التعلم والتدريب، مما يسهم في تحسين أدائه الوظيفي.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26ACE49E" wp14:editId="433A430D">
                <wp:extent cx="5731510" cy="892175"/>
                <wp:effectExtent l="0" t="0" r="2540" b="22225"/>
                <wp:docPr id="140011214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19566983" name="مجموعة 47"/>
                        <wpg:cNvGrpSpPr>
                          <a:grpSpLocks/>
                        </wpg:cNvGrpSpPr>
                        <wpg:grpSpPr bwMode="auto">
                          <a:xfrm>
                            <a:off x="0" y="0"/>
                            <a:ext cx="57315" cy="8953"/>
                            <a:chOff x="0" y="0"/>
                            <a:chExt cx="58781" cy="9188"/>
                          </a:xfrm>
                        </wpg:grpSpPr>
                        <wpg:grpSp>
                          <wpg:cNvPr id="133341271" name="مجموعة 48"/>
                          <wpg:cNvGrpSpPr>
                            <a:grpSpLocks/>
                          </wpg:cNvGrpSpPr>
                          <wpg:grpSpPr bwMode="auto">
                            <a:xfrm>
                              <a:off x="0" y="0"/>
                              <a:ext cx="58781" cy="9188"/>
                              <a:chOff x="0" y="0"/>
                              <a:chExt cx="62403" cy="9190"/>
                            </a:xfrm>
                          </wpg:grpSpPr>
                          <wpg:grpSp>
                            <wpg:cNvPr id="1189621469" name="مجموعة 49"/>
                            <wpg:cNvGrpSpPr>
                              <a:grpSpLocks/>
                            </wpg:cNvGrpSpPr>
                            <wpg:grpSpPr bwMode="auto">
                              <a:xfrm>
                                <a:off x="0" y="1692"/>
                                <a:ext cx="54330" cy="5806"/>
                                <a:chOff x="0" y="1692"/>
                                <a:chExt cx="54330" cy="5806"/>
                              </a:xfrm>
                            </wpg:grpSpPr>
                            <wps:wsp>
                              <wps:cNvPr id="121303352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168909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679694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305960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الالتزام بالأخلاقيات المهنية</w:t>
                                </w:r>
                              </w:p>
                            </w:txbxContent>
                          </wps:txbx>
                          <wps:bodyPr rot="0" vert="horz" wrap="square" lIns="91440" tIns="45720" rIns="91440" bIns="45720" anchor="t" anchorCtr="0" upright="1">
                            <a:spAutoFit/>
                          </wps:bodyPr>
                        </wps:wsp>
                      </wpg:grpSp>
                      <pic:pic xmlns:pic="http://schemas.openxmlformats.org/drawingml/2006/picture">
                        <pic:nvPicPr>
                          <pic:cNvPr id="150927121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6ACE49E" id="_x0000_s211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Z48DeQcAANU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1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">
                  <v:group id="مجموعة 48" o:spid="_x0000_s21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">
                    <v:group id="مجموعة 49" o:spid="_x0000_s21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">
                      <v:shape id="شكل حر 50" o:spid="_x0000_s21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" fillcolor="#a5a5a5 [2092]" stroked="f" strokeweight="1pt">
                        <v:stroke joinstyle="miter"/>
                      </v:roundrect>
                    </v:group>
                    <v:oval id="شكل بيضاوي 52" o:spid="_x0000_s21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" filled="f" strokecolor="#168489" strokeweight="1pt">
                      <v:stroke joinstyle="miter"/>
                    </v:oval>
                  </v:group>
                  <v:shape id="مربع نص 41" o:spid="_x0000_s211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" filled="f" stroked="f">
                    <v:textbox style="mso-fit-shape-to-text:t">
                      <w:txbxContent>
                        <w:p w14:paraId="6C1FA51C" w14:textId="271FD7C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الالتزام </w:t>
                          </w:r>
                          <w:r w:rsidRPr="000D578D">
                            <w:rPr>
                              <w:rFonts w:eastAsia="Calibri" w:hAnsi="Adobe Arabic" w:cs="Adobe Arabic"/>
                              <w:b/>
                              <w:bCs/>
                              <w:color w:val="FFFFFF"/>
                              <w:kern w:val="24"/>
                              <w:sz w:val="36"/>
                              <w:szCs w:val="36"/>
                              <w:rtl/>
                              <w:lang w:bidi="ar-EG"/>
                            </w:rPr>
                            <w:t>بالأخلاقيات المهنية</w:t>
                          </w:r>
                        </w:p>
                      </w:txbxContent>
                    </v:textbox>
                  </v:shape>
                </v:group>
                <v:shape id="صورة 54" o:spid="_x0000_s21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يجب على الموظف التصرف بنزاهة وأمانة وشفافية في جميع تعاملاته داخل وخارج المؤسسة، والالتزام بمعايير الأخلاقيات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07F41BA4" wp14:editId="182F55A0">
                <wp:extent cx="5731510" cy="892175"/>
                <wp:effectExtent l="0" t="0" r="2540" b="22225"/>
                <wp:docPr id="38046406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44959421" name="مجموعة 47"/>
                        <wpg:cNvGrpSpPr>
                          <a:grpSpLocks/>
                        </wpg:cNvGrpSpPr>
                        <wpg:grpSpPr bwMode="auto">
                          <a:xfrm>
                            <a:off x="0" y="0"/>
                            <a:ext cx="57315" cy="8953"/>
                            <a:chOff x="0" y="0"/>
                            <a:chExt cx="58781" cy="9188"/>
                          </a:xfrm>
                        </wpg:grpSpPr>
                        <wpg:grpSp>
                          <wpg:cNvPr id="1879404624" name="مجموعة 48"/>
                          <wpg:cNvGrpSpPr>
                            <a:grpSpLocks/>
                          </wpg:cNvGrpSpPr>
                          <wpg:grpSpPr bwMode="auto">
                            <a:xfrm>
                              <a:off x="0" y="0"/>
                              <a:ext cx="58781" cy="9188"/>
                              <a:chOff x="0" y="0"/>
                              <a:chExt cx="62403" cy="9190"/>
                            </a:xfrm>
                          </wpg:grpSpPr>
                          <wpg:grpSp>
                            <wpg:cNvPr id="1454945927" name="مجموعة 49"/>
                            <wpg:cNvGrpSpPr>
                              <a:grpSpLocks/>
                            </wpg:cNvGrpSpPr>
                            <wpg:grpSpPr bwMode="auto">
                              <a:xfrm>
                                <a:off x="0" y="1692"/>
                                <a:ext cx="54330" cy="5806"/>
                                <a:chOff x="0" y="1692"/>
                                <a:chExt cx="54330" cy="5806"/>
                              </a:xfrm>
                            </wpg:grpSpPr>
                            <wps:wsp>
                              <wps:cNvPr id="19975495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1174349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0297738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126716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التبليغ عن المشكلات أو المخاطر</w:t>
                                </w:r>
                              </w:p>
                            </w:txbxContent>
                          </wps:txbx>
                          <wps:bodyPr rot="0" vert="horz" wrap="square" lIns="91440" tIns="45720" rIns="91440" bIns="45720" anchor="t" anchorCtr="0" upright="1">
                            <a:spAutoFit/>
                          </wps:bodyPr>
                        </wps:wsp>
                      </wpg:grpSp>
                      <pic:pic xmlns:pic="http://schemas.openxmlformats.org/drawingml/2006/picture">
                        <pic:nvPicPr>
                          <pic:cNvPr id="1578527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7F41BA4" id="_x0000_s211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">
                <v:group id="مجموعة 47" o:spid="_x0000_s21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">
                  <v:group id="مجموعة 48" o:spid="_x0000_s21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">
                    <v:group id="مجموعة 49" o:spid="_x0000_s21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">
                      <v:shape id="شكل حر 50" o:spid="_x0000_s21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" fillcolor="#a5a5a5 [2092]" stroked="f" strokeweight="1pt">
                        <v:stroke joinstyle="miter"/>
                      </v:roundrect>
                    </v:group>
                    <v:oval id="شكل بيضاوي 52" o:spid="_x0000_s21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" filled="f" strokecolor="#168489" strokeweight="1pt">
                      <v:stroke joinstyle="miter"/>
                    </v:oval>
                  </v:group>
                  <v:shape id="مربع نص 41" o:spid="_x0000_s212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" filled="f" stroked="f">
                    <v:textbox style="mso-fit-shape-to-text:t">
                      <w:txbxContent>
                        <w:p w14:paraId="7C9D01FA" w14:textId="1C1EB411"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التبليغ </w:t>
                          </w:r>
                          <w:r w:rsidRPr="000D578D">
                            <w:rPr>
                              <w:rFonts w:eastAsia="Calibri" w:hAnsi="Adobe Arabic" w:cs="Adobe Arabic"/>
                              <w:b/>
                              <w:bCs/>
                              <w:color w:val="FFFFFF"/>
                              <w:kern w:val="24"/>
                              <w:sz w:val="36"/>
                              <w:szCs w:val="36"/>
                              <w:rtl/>
                              <w:lang w:bidi="ar-EG"/>
                            </w:rPr>
                            <w:t>عن المشكلات أو المخاطر</w:t>
                          </w:r>
                        </w:p>
                      </w:txbxContent>
                    </v:textbox>
                  </v:shape>
                </v:group>
                <v:shape id="صورة 54" o:spid="_x0000_s21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">
                  <v:imagedata r:id="rId101" o:title=""/>
                </v:shape>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واجب الموظف الإبلاغ عن أي مشكلات أو مخاطر قد تؤثر على سلامة العمل أو جودة الأداء، والعمل على التعاون مع الإدارة لحل هذه المشكلات.</w:t>
      </w:r>
    </w:p>
    <w:p w:rsidR="002E41E7" w:rsidRPr="002E41E7" w:rsidRDefault="002E41E7" w:rsidP="002E41E7">
      <w:pPr>
        <w:jc w:val="center"/>
        <w:rPr>
          <w:rFonts w:ascii="Sakkal Majalla" w:hAnsi="Sakkal Majalla"/>
          <w:sz w:val="32"/>
          <w:szCs w:val="32"/>
        </w:rPr>
      </w:pPr>
      <w:r>
        <w:rPr>
          <w:rFonts w:ascii="Sakkal Majalla" w:hAnsi="Sakkal Majalla"/>
          <w:noProof/>
          <w:sz w:val="32"/>
          <w:szCs w:val="32"/>
        </w:rPr>
        <w:drawing>
          <wp:inline distT="0" distB="0" distL="0" distR="0" wp14:anchorId="16E38C17" wp14:editId="39EDAE1D">
            <wp:extent cx="2446421" cy="2446421"/>
            <wp:effectExtent l="0" t="0" r="0" b="0"/>
            <wp:docPr id="9544226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52356" cy="2452356"/>
                    </a:xfrm>
                    <a:prstGeom prst="rect">
                      <a:avLst/>
                    </a:prstGeom>
                    <a:noFill/>
                    <a:ln>
                      <a:noFill/>
                    </a:ln>
                  </pic:spPr>
                </pic:pic>
              </a:graphicData>
            </a:graphic>
          </wp:inline>
        </w:drawing>
      </w: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28C342B3" wp14:editId="1947725C">
                <wp:extent cx="5731510" cy="895350"/>
                <wp:effectExtent l="0" t="0" r="21590" b="19050"/>
                <wp:docPr id="173446435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396625257"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07835948" name="مجموعة 39"/>
                        <wpg:cNvGrpSpPr>
                          <a:grpSpLocks/>
                        </wpg:cNvGrpSpPr>
                        <wpg:grpSpPr bwMode="auto">
                          <a:xfrm>
                            <a:off x="0" y="0"/>
                            <a:ext cx="57315" cy="8953"/>
                            <a:chOff x="0" y="0"/>
                            <a:chExt cx="58781" cy="9188"/>
                          </a:xfrm>
                        </wpg:grpSpPr>
                        <wpg:grpSp>
                          <wpg:cNvPr id="1228516090" name="مجموعة 40"/>
                          <wpg:cNvGrpSpPr>
                            <a:grpSpLocks/>
                          </wpg:cNvGrpSpPr>
                          <wpg:grpSpPr bwMode="auto">
                            <a:xfrm>
                              <a:off x="0" y="0"/>
                              <a:ext cx="58781" cy="9188"/>
                              <a:chOff x="0" y="0"/>
                              <a:chExt cx="62403" cy="9190"/>
                            </a:xfrm>
                          </wpg:grpSpPr>
                          <wpg:grpSp>
                            <wpg:cNvPr id="18083129" name="مجموعة 41"/>
                            <wpg:cNvGrpSpPr>
                              <a:grpSpLocks/>
                            </wpg:cNvGrpSpPr>
                            <wpg:grpSpPr bwMode="auto">
                              <a:xfrm>
                                <a:off x="0" y="1692"/>
                                <a:ext cx="54330" cy="5806"/>
                                <a:chOff x="0" y="1692"/>
                                <a:chExt cx="54330" cy="5806"/>
                              </a:xfrm>
                            </wpg:grpSpPr>
                            <wps:wsp>
                              <wps:cNvPr id="159927667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893885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11754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39405889" name="مربع نص 41"/>
                          <wps:cNvSpPr txBox="1">
                            <a:spLocks noChangeArrowheads="1"/>
                          </wps:cNvSpPr>
                          <wps:spPr bwMode="auto">
                            <a:xfrm>
                              <a:off x="2045" y="2565"/>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كيف يوازن الموظف بين حقوقه وواجباته؟</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C342B3" id="_x0000_s212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3Ua7jqkHAACvGg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212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">
                  <v:imagedata r:id="rId72" o:title=""/>
                </v:shape>
                <v:group id="مجموعة 39" o:spid="_x0000_s21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">
                  <v:group id="مجموعة 40" o:spid="_x0000_s21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">
                    <v:group id="مجموعة 41" o:spid="_x0000_s21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">
                      <v:shape id="شكل حر 42" o:spid="_x0000_s21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" fillcolor="#168489" stroked="f" strokeweight="1pt">
                        <v:stroke joinstyle="miter"/>
                      </v:roundrect>
                    </v:group>
                    <v:oval id="شكل بيضاوي 44" o:spid="_x0000_s21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" filled="f" strokecolor="#a5a5a5 [2092]" strokeweight="1pt">
                      <v:stroke joinstyle="miter"/>
                    </v:oval>
                  </v:group>
                  <v:shape id="مربع نص 41" o:spid="_x0000_s2136" type="#_x0000_t202" style="position:absolute;left:2045;top:2565;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" filled="f" stroked="f">
                    <v:textbox style="mso-fit-shape-to-text:t">
                      <w:txbxContent>
                        <w:p w14:paraId="60C62CE6" w14:textId="4EB2754A" w:rsidR="003E3B8E"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كيف </w:t>
                          </w:r>
                          <w:r w:rsidRPr="000D578D">
                            <w:rPr>
                              <w:rFonts w:eastAsia="Calibri" w:hAnsi="Adobe Arabic" w:cs="Adobe Arabic"/>
                              <w:b/>
                              <w:bCs/>
                              <w:color w:val="FFFFFF"/>
                              <w:kern w:val="24"/>
                              <w:sz w:val="36"/>
                              <w:szCs w:val="36"/>
                              <w:rtl/>
                              <w:lang w:bidi="ar-EG"/>
                            </w:rPr>
                            <w:t>يوازن الموظف بين حقوقه وواجباته؟</w:t>
                          </w:r>
                        </w:p>
                      </w:txbxContent>
                    </v:textbox>
                  </v:shape>
                </v:group>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تُعدُّ موازنة الموظف بين حقوقه وواجباته عنصراً حيوياً لضمان بيئة عمل ناجحة ومستدامة، حيث يجب على الموظف أن يدرك حقوقه ويتأكد من الحصول عليها، وفي الوقت نفسه يلتزم بواجباته تجاه المؤسسة لتحقيق توازن مثمر. </w:t>
      </w:r>
      <w:hyperlink r:id="rId120" w:history="1">
        <w:r w:rsidRPr="00B06506">
          <w:rPr>
            <w:rStyle w:val="Hyperlink"/>
            <w:rFonts w:ascii="Sakkal Majalla" w:hAnsi="Sakkal Majalla" w:cs="Sakkal Majalla"/>
            <w:sz w:val="32"/>
            <w:szCs w:val="32"/>
            <w:rtl/>
          </w:rPr>
          <w:t>وفيما يلي بعض الطرق التي يمكن من خلالها الموظف تحقيق هذا التوازن:</w:t>
        </w:r>
      </w:hyperlink>
    </w:p>
    <w:p w:rsidR="00F57C47" w:rsidRPr="00F57C47" w:rsidRDefault="00F57C47" w:rsidP="00F57C47">
      <w:pPr>
        <w:rPr>
          <w:rFonts w:ascii="Sakkal Majalla" w:hAnsi="Sakkal Majalla"/>
          <w:color w:val="C00000"/>
          <w:sz w:val="32"/>
          <w:szCs w:val="32"/>
        </w:rPr>
      </w:pPr>
      <w:r w:rsidRPr="00F57C47">
        <w:rPr>
          <w:rFonts w:ascii="Sakkal Majalla" w:hAnsi="Sakkal Majalla"/>
          <w:noProof/>
          <w:color w:val="C00000"/>
          <w:sz w:val="32"/>
          <w:szCs w:val="32"/>
        </w:rPr>
        <mc:AlternateContent>
          <mc:Choice Requires="wpg">
            <w:drawing>
              <wp:inline distT="0" distB="0" distL="0" distR="0" wp14:anchorId="365A7794" wp14:editId="1AC2C614">
                <wp:extent cx="5925092" cy="3263100"/>
                <wp:effectExtent l="0" t="0" r="0" b="0"/>
                <wp:docPr id="100" name="Group 9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5E0620-ACA5-DA9A-563A-94DEF9BA94C7}"/>
                    </a:ext>
                  </a:extLst>
                </wp:docPr>
                <wp:cNvGraphicFramePr/>
                <a:graphic xmlns:a="http://schemas.openxmlformats.org/drawingml/2006/main">
                  <a:graphicData uri="http://schemas.microsoft.com/office/word/2010/wordprocessingGroup">
                    <wpg:wgp>
                      <wpg:cNvGrpSpPr/>
                      <wpg:grpSpPr>
                        <a:xfrm>
                          <a:off x="0" y="0"/>
                          <a:ext cx="5925092" cy="3263100"/>
                          <a:chOff x="0" y="-144429"/>
                          <a:chExt cx="8141741" cy="4484200"/>
                        </a:xfrm>
                      </wpg:grpSpPr>
                      <wpg:grpSp>
                        <wpg:cNvPr id="1367277124" name="Group 13672771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3847121-5599-1CD6-4795-D3EF0B9183C9}"/>
                            </a:ext>
                          </a:extLst>
                        </wpg:cNvPr>
                        <wpg:cNvGrpSpPr/>
                        <wpg:grpSpPr>
                          <a:xfrm>
                            <a:off x="5990138" y="-144429"/>
                            <a:ext cx="2151603" cy="2653017"/>
                            <a:chOff x="5990138" y="-144429"/>
                            <a:chExt cx="2151603" cy="2653017"/>
                          </a:xfrm>
                        </wpg:grpSpPr>
                        <wpg:grpSp>
                          <wpg:cNvPr id="1707963919" name="Group 17079639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4C64806-FFDA-567B-42C4-EF4B9DBD0B37}"/>
                              </a:ext>
                            </a:extLst>
                          </wpg:cNvPr>
                          <wpg:cNvGrpSpPr/>
                          <wpg:grpSpPr>
                            <a:xfrm>
                              <a:off x="6356915" y="650988"/>
                              <a:ext cx="1220716" cy="1857600"/>
                              <a:chOff x="6356915" y="650988"/>
                              <a:chExt cx="1220716" cy="1857600"/>
                            </a:xfrm>
                          </wpg:grpSpPr>
                          <wps:wsp>
                            <wps:cNvPr id="59201809" name="Freeform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404FF0E-DD08-C56B-AFF2-050DFBAA00E8}"/>
                                </a:ext>
                              </a:extLst>
                            </wps:cNvPr>
                            <wps:cNvSpPr/>
                            <wps:spPr>
                              <a:xfrm>
                                <a:off x="6356915"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2" y="0"/>
                                      <a:pt x="295623" y="66377"/>
                                      <a:pt x="295623" y="147827"/>
                                    </a:cubicBezTo>
                                    <a:cubicBezTo>
                                      <a:pt x="295623" y="229276"/>
                                      <a:pt x="229252"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168489"/>
                              </a:solidFill>
                              <a:ln w="0" cap="flat">
                                <a:noFill/>
                                <a:prstDash val="solid"/>
                                <a:miter/>
                              </a:ln>
                            </wps:spPr>
                            <wps:bodyPr rtlCol="0" anchor="ctr"/>
                          </wps:wsp>
                          <wps:wsp>
                            <wps:cNvPr id="117516132"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01B000-CDE6-C101-25E6-BD3E2A340554}"/>
                                </a:ext>
                              </a:extLst>
                            </wps:cNvPr>
                            <wps:cNvSpPr/>
                            <wps:spPr>
                              <a:xfrm rot="10800000">
                                <a:off x="6369482" y="650988"/>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168489"/>
                              </a:solidFill>
                              <a:ln w="0" cap="flat">
                                <a:noFill/>
                                <a:prstDash val="solid"/>
                                <a:miter/>
                              </a:ln>
                            </wps:spPr>
                            <wps:bodyPr rtlCol="0" anchor="ctr"/>
                          </wps:wsp>
                        </wpg:grpSp>
                        <wps:wsp>
                          <wps:cNvPr id="724093400"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9AE1B7-3AA0-A753-F7F6-93BA74C81F46}"/>
                              </a:ext>
                            </a:extLst>
                          </wps:cNvPr>
                          <wps:cNvSpPr txBox="1"/>
                          <wps:spPr>
                            <a:xfrm rot="10800000" flipV="1">
                              <a:off x="5990138" y="-144429"/>
                              <a:ext cx="2151603"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فهم الحقوق والواجبات بوضوح</w:t>
                                </w:r>
                              </w:p>
                            </w:txbxContent>
                          </wps:txbx>
                          <wps:bodyPr wrap="square" rtlCol="0">
                            <a:noAutofit/>
                          </wps:bodyPr>
                        </wps:wsp>
                        <wps:wsp>
                          <wps:cNvPr id="1835270994"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572ACF-E9FA-412F-E347-6CE8593683AE}"/>
                              </a:ext>
                            </a:extLst>
                          </wps:cNvPr>
                          <wps:cNvSpPr txBox="1"/>
                          <wps:spPr>
                            <a:xfrm>
                              <a:off x="6633007" y="1680650"/>
                              <a:ext cx="658187"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01</w:t>
                                </w:r>
                              </w:p>
                            </w:txbxContent>
                          </wps:txbx>
                          <wps:bodyPr wrap="square" rtlCol="0" anchor="ctr">
                            <a:noAutofit/>
                          </wps:bodyPr>
                        </wps:wsp>
                      </wpg:grpSp>
                      <wpg:grpSp>
                        <wpg:cNvPr id="1122559329" name="Group 11225593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C5782FD-211C-4DC6-7303-EB42D55C90D7}"/>
                            </a:ext>
                          </a:extLst>
                        </wpg:cNvPr>
                        <wpg:cNvGrpSpPr/>
                        <wpg:grpSpPr>
                          <a:xfrm>
                            <a:off x="5317377" y="1693495"/>
                            <a:ext cx="1712263" cy="2619768"/>
                            <a:chOff x="5317377" y="1693495"/>
                            <a:chExt cx="1712263" cy="2619768"/>
                          </a:xfrm>
                        </wpg:grpSpPr>
                        <wpg:grpSp>
                          <wpg:cNvPr id="1123829544" name="Group 11238295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D43B71-BF7B-089B-9FC5-BCAA43EB4F13}"/>
                              </a:ext>
                            </a:extLst>
                          </wpg:cNvPr>
                          <wpg:cNvGrpSpPr/>
                          <wpg:grpSpPr>
                            <a:xfrm>
                              <a:off x="5471297" y="1693495"/>
                              <a:ext cx="1220716" cy="1859387"/>
                              <a:chOff x="5471297" y="1693495"/>
                              <a:chExt cx="1220716" cy="1859387"/>
                            </a:xfrm>
                          </wpg:grpSpPr>
                          <wps:wsp>
                            <wps:cNvPr id="1618346840" name="Freeform 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29552B-5880-D3C7-313A-9F4CC59D88AF}"/>
                                </a:ext>
                              </a:extLst>
                            </wps:cNvPr>
                            <wps:cNvSpPr/>
                            <wps:spPr>
                              <a:xfrm>
                                <a:off x="5471297"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6CB4B8"/>
                              </a:solidFill>
                              <a:ln w="0" cap="flat">
                                <a:noFill/>
                                <a:prstDash val="solid"/>
                                <a:miter/>
                              </a:ln>
                            </wps:spPr>
                            <wps:bodyPr rtlCol="0" anchor="ctr"/>
                          </wps:wsp>
                          <wps:wsp>
                            <wps:cNvPr id="1816163080" name="Freeform: Shape 18161630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F27B90-EB2B-9A28-71C3-4A8C7F74B060}"/>
                                </a:ext>
                              </a:extLst>
                            </wps:cNvPr>
                            <wps:cNvSpPr/>
                            <wps:spPr>
                              <a:xfrm>
                                <a:off x="5484082"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6CB4B8"/>
                              </a:solidFill>
                              <a:ln w="0" cap="flat">
                                <a:noFill/>
                                <a:prstDash val="solid"/>
                                <a:miter/>
                              </a:ln>
                            </wps:spPr>
                            <wps:bodyPr rtlCol="0" anchor="ctr"/>
                          </wps:wsp>
                        </wpg:grpSp>
                        <wps:wsp>
                          <wps:cNvPr id="800744189"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0E5CD3-1650-8E2B-B6B3-691C2A1BF27E}"/>
                              </a:ext>
                            </a:extLst>
                          </wps:cNvPr>
                          <wps:cNvSpPr txBox="1"/>
                          <wps:spPr>
                            <a:xfrm rot="10800000" flipV="1">
                              <a:off x="5317377" y="3552419"/>
                              <a:ext cx="1712263"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المطالبة بالحقوق بطريقة مهنية</w:t>
                                </w:r>
                              </w:p>
                            </w:txbxContent>
                          </wps:txbx>
                          <wps:bodyPr wrap="square" rtlCol="0">
                            <a:noAutofit/>
                          </wps:bodyPr>
                        </wps:wsp>
                        <wps:wsp>
                          <wps:cNvPr id="24027195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55D9FD-80E6-89F9-BAE6-B16722CB8C15}"/>
                              </a:ext>
                            </a:extLst>
                          </wps:cNvPr>
                          <wps:cNvSpPr txBox="1"/>
                          <wps:spPr>
                            <a:xfrm>
                              <a:off x="5760220" y="1996644"/>
                              <a:ext cx="658187" cy="621723"/>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02</w:t>
                                </w:r>
                              </w:p>
                            </w:txbxContent>
                          </wps:txbx>
                          <wps:bodyPr wrap="square" rtlCol="0" anchor="ctr">
                            <a:noAutofit/>
                          </wps:bodyPr>
                        </wps:wsp>
                      </wpg:grpSp>
                      <wpg:grpSp>
                        <wpg:cNvPr id="1824832249" name="Group 18248322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3C17E8-7323-9610-5F93-145A5F2377BA}"/>
                            </a:ext>
                          </a:extLst>
                        </wpg:cNvPr>
                        <wpg:cNvGrpSpPr/>
                        <wpg:grpSpPr>
                          <a:xfrm>
                            <a:off x="4490401" y="-93302"/>
                            <a:ext cx="1440949" cy="2601890"/>
                            <a:chOff x="4490401" y="-93302"/>
                            <a:chExt cx="1440949" cy="2601890"/>
                          </a:xfrm>
                        </wpg:grpSpPr>
                        <wpg:grpSp>
                          <wpg:cNvPr id="579886987" name="Group 5798869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E20E8F-EC30-5E58-F21F-C50F58D5DA14}"/>
                              </a:ext>
                            </a:extLst>
                          </wpg:cNvPr>
                          <wpg:cNvGrpSpPr/>
                          <wpg:grpSpPr>
                            <a:xfrm>
                              <a:off x="4586873" y="650989"/>
                              <a:ext cx="1220716" cy="1857599"/>
                              <a:chOff x="4586873" y="650989"/>
                              <a:chExt cx="1220716" cy="1857599"/>
                            </a:xfrm>
                          </wpg:grpSpPr>
                          <wps:wsp>
                            <wps:cNvPr id="1090630607" name="Freeform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5D823F-EEDC-9849-1874-4AC179453F3F}"/>
                                </a:ext>
                              </a:extLst>
                            </wps:cNvPr>
                            <wps:cNvSpPr/>
                            <wps:spPr>
                              <a:xfrm>
                                <a:off x="4586873"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1" y="295654"/>
                                      <a:pt x="0" y="229276"/>
                                      <a:pt x="0" y="147827"/>
                                    </a:cubicBezTo>
                                    <a:cubicBezTo>
                                      <a:pt x="0" y="66377"/>
                                      <a:pt x="66371" y="0"/>
                                      <a:pt x="147811" y="0"/>
                                    </a:cubicBezTo>
                                    <a:cubicBezTo>
                                      <a:pt x="229253" y="0"/>
                                      <a:pt x="295623" y="66377"/>
                                      <a:pt x="295623" y="147827"/>
                                    </a:cubicBezTo>
                                    <a:cubicBezTo>
                                      <a:pt x="295623" y="229276"/>
                                      <a:pt x="229253"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FFCC5E"/>
                              </a:solidFill>
                              <a:ln w="0" cap="flat">
                                <a:noFill/>
                                <a:prstDash val="solid"/>
                                <a:miter/>
                              </a:ln>
                            </wps:spPr>
                            <wps:bodyPr rtlCol="0" anchor="ctr"/>
                          </wps:wsp>
                          <wps:wsp>
                            <wps:cNvPr id="1467803317"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AF309EA-A94D-D14E-F581-93697F407787}"/>
                                </a:ext>
                              </a:extLst>
                            </wps:cNvPr>
                            <wps:cNvSpPr/>
                            <wps:spPr>
                              <a:xfrm rot="10800000">
                                <a:off x="4600566"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FFCC5E"/>
                              </a:solidFill>
                              <a:ln w="0" cap="flat">
                                <a:noFill/>
                                <a:prstDash val="solid"/>
                                <a:miter/>
                              </a:ln>
                            </wps:spPr>
                            <wps:bodyPr rtlCol="0" anchor="ctr"/>
                          </wps:wsp>
                        </wpg:grpSp>
                        <wps:wsp>
                          <wps:cNvPr id="612354094" name="TextBox 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6476AC-3D1B-393F-B0C7-3FCE5F220F59}"/>
                              </a:ext>
                            </a:extLst>
                          </wps:cNvPr>
                          <wps:cNvSpPr txBox="1"/>
                          <wps:spPr>
                            <a:xfrm rot="10800000" flipV="1">
                              <a:off x="4490401" y="-93302"/>
                              <a:ext cx="1440949" cy="760843"/>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أداء الواجبات بكفاءة</w:t>
                                </w:r>
                              </w:p>
                            </w:txbxContent>
                          </wps:txbx>
                          <wps:bodyPr wrap="square" rtlCol="0">
                            <a:noAutofit/>
                          </wps:bodyPr>
                        </wps:wsp>
                        <wps:wsp>
                          <wps:cNvPr id="358119642"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920AEF-2547-2173-65D2-916FCC8D7D64}"/>
                              </a:ext>
                            </a:extLst>
                          </wps:cNvPr>
                          <wps:cNvSpPr txBox="1"/>
                          <wps:spPr>
                            <a:xfrm>
                              <a:off x="4850376" y="1589120"/>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03</w:t>
                                </w:r>
                              </w:p>
                            </w:txbxContent>
                          </wps:txbx>
                          <wps:bodyPr wrap="square" rtlCol="0" anchor="ctr">
                            <a:noAutofit/>
                          </wps:bodyPr>
                        </wps:wsp>
                      </wpg:grpSp>
                      <wpg:grpSp>
                        <wpg:cNvPr id="766008311" name="Group 7660083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29B2DA1-83D0-2ED4-CBDA-09F7CC1DF291}"/>
                            </a:ext>
                          </a:extLst>
                        </wpg:cNvPr>
                        <wpg:cNvGrpSpPr/>
                        <wpg:grpSpPr>
                          <a:xfrm>
                            <a:off x="3590821" y="1693495"/>
                            <a:ext cx="1440949" cy="2591379"/>
                            <a:chOff x="3590821" y="1693495"/>
                            <a:chExt cx="1440949" cy="2591379"/>
                          </a:xfrm>
                        </wpg:grpSpPr>
                        <wpg:grpSp>
                          <wpg:cNvPr id="227364098" name="Group 2273640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FAD515-0593-048C-245C-B4D52D3387AA}"/>
                              </a:ext>
                            </a:extLst>
                          </wpg:cNvPr>
                          <wpg:cNvGrpSpPr/>
                          <wpg:grpSpPr>
                            <a:xfrm>
                              <a:off x="3701255" y="1693495"/>
                              <a:ext cx="1220716" cy="1859387"/>
                              <a:chOff x="3701255" y="1693495"/>
                              <a:chExt cx="1220716" cy="1859387"/>
                            </a:xfrm>
                          </wpg:grpSpPr>
                          <wps:wsp>
                            <wps:cNvPr id="2017862110" name="Freeform 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3E7369-67B5-5310-E1F2-F3BF989F6A76}"/>
                                </a:ext>
                              </a:extLst>
                            </wps:cNvPr>
                            <wps:cNvSpPr/>
                            <wps:spPr>
                              <a:xfrm>
                                <a:off x="3701255"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1" y="295653"/>
                                      <a:pt x="0" y="229277"/>
                                      <a:pt x="0" y="147827"/>
                                    </a:cubicBezTo>
                                    <a:cubicBezTo>
                                      <a:pt x="0" y="66377"/>
                                      <a:pt x="66371" y="0"/>
                                      <a:pt x="147811" y="0"/>
                                    </a:cubicBezTo>
                                    <a:cubicBezTo>
                                      <a:pt x="229253" y="0"/>
                                      <a:pt x="295623" y="66377"/>
                                      <a:pt x="295623" y="147827"/>
                                    </a:cubicBezTo>
                                    <a:cubicBezTo>
                                      <a:pt x="295623" y="229277"/>
                                      <a:pt x="229253"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3D8E92"/>
                              </a:solidFill>
                              <a:ln w="0" cap="flat">
                                <a:noFill/>
                                <a:prstDash val="solid"/>
                                <a:miter/>
                              </a:ln>
                            </wps:spPr>
                            <wps:bodyPr rtlCol="0" anchor="ctr"/>
                          </wps:wsp>
                          <wps:wsp>
                            <wps:cNvPr id="2035388657" name="Freeform: Shape 20353886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B533A9-1CC1-B4AE-83A2-394956188A38}"/>
                                </a:ext>
                              </a:extLst>
                            </wps:cNvPr>
                            <wps:cNvSpPr/>
                            <wps:spPr>
                              <a:xfrm>
                                <a:off x="3713371"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3D8E92"/>
                              </a:solidFill>
                              <a:ln w="0" cap="flat">
                                <a:noFill/>
                                <a:prstDash val="solid"/>
                                <a:miter/>
                              </a:ln>
                            </wps:spPr>
                            <wps:bodyPr rtlCol="0" anchor="ctr"/>
                          </wps:wsp>
                        </wpg:grpSp>
                        <wps:wsp>
                          <wps:cNvPr id="790076763"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62071DA-2B25-F03C-3CD3-79190FC95723}"/>
                              </a:ext>
                            </a:extLst>
                          </wps:cNvPr>
                          <wps:cNvSpPr txBox="1"/>
                          <wps:spPr>
                            <a:xfrm rot="10800000" flipV="1">
                              <a:off x="3590821" y="3524030"/>
                              <a:ext cx="144094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التواصل المستمر مع الإدارة والزملاء</w:t>
                                </w:r>
                              </w:p>
                            </w:txbxContent>
                          </wps:txbx>
                          <wps:bodyPr wrap="square" rtlCol="0">
                            <a:noAutofit/>
                          </wps:bodyPr>
                        </wps:wsp>
                        <wps:wsp>
                          <wps:cNvPr id="599090755"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558E5C-B184-C6BD-AE79-A4E5D5BD2012}"/>
                              </a:ext>
                            </a:extLst>
                          </wps:cNvPr>
                          <wps:cNvSpPr txBox="1"/>
                          <wps:spPr>
                            <a:xfrm>
                              <a:off x="3965023" y="1996644"/>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04</w:t>
                                </w:r>
                              </w:p>
                            </w:txbxContent>
                          </wps:txbx>
                          <wps:bodyPr wrap="square" rtlCol="0" anchor="ctr">
                            <a:noAutofit/>
                          </wps:bodyPr>
                        </wps:wsp>
                      </wpg:grpSp>
                      <wpg:grpSp>
                        <wpg:cNvPr id="894454208" name="Group 894454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1A4228-051A-C7AC-5EF4-F249671B66D4}"/>
                            </a:ext>
                          </a:extLst>
                        </wpg:cNvPr>
                        <wpg:cNvGrpSpPr/>
                        <wpg:grpSpPr>
                          <a:xfrm>
                            <a:off x="2670161" y="-109814"/>
                            <a:ext cx="1440949" cy="2618402"/>
                            <a:chOff x="2670161" y="-109814"/>
                            <a:chExt cx="1440949" cy="2618402"/>
                          </a:xfrm>
                        </wpg:grpSpPr>
                        <wpg:grpSp>
                          <wpg:cNvPr id="1065332237" name="Group 10653322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F1F1E40-9A82-C22A-BFE9-8E7BBE36DCA6}"/>
                              </a:ext>
                            </a:extLst>
                          </wpg:cNvPr>
                          <wpg:cNvGrpSpPr/>
                          <wpg:grpSpPr>
                            <a:xfrm>
                              <a:off x="2816836" y="650989"/>
                              <a:ext cx="1220716" cy="1857599"/>
                              <a:chOff x="2816836" y="650989"/>
                              <a:chExt cx="1220716" cy="1857599"/>
                            </a:xfrm>
                          </wpg:grpSpPr>
                          <wps:wsp>
                            <wps:cNvPr id="2015206602" name="Freeform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229E18-2AF0-DDEE-D64A-B2845D0D83A7}"/>
                                </a:ext>
                              </a:extLst>
                            </wps:cNvPr>
                            <wps:cNvSpPr/>
                            <wps:spPr>
                              <a:xfrm>
                                <a:off x="2816836"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3" y="0"/>
                                      <a:pt x="295623" y="66377"/>
                                      <a:pt x="295623" y="147827"/>
                                    </a:cubicBezTo>
                                    <a:cubicBezTo>
                                      <a:pt x="295623" y="229276"/>
                                      <a:pt x="229253"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3D8E92"/>
                              </a:solidFill>
                              <a:ln w="0" cap="flat">
                                <a:noFill/>
                                <a:prstDash val="solid"/>
                                <a:miter/>
                              </a:ln>
                            </wps:spPr>
                            <wps:bodyPr rtlCol="0" anchor="ctr"/>
                          </wps:wsp>
                          <wps:wsp>
                            <wps:cNvPr id="1591673883"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7FED6ED-2C4A-3AA2-170B-6BA135742D87}"/>
                                </a:ext>
                              </a:extLst>
                            </wps:cNvPr>
                            <wps:cNvSpPr/>
                            <wps:spPr>
                              <a:xfrm rot="10800000">
                                <a:off x="2829855"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3D8E92"/>
                              </a:solidFill>
                              <a:ln w="0" cap="flat">
                                <a:noFill/>
                                <a:prstDash val="solid"/>
                                <a:miter/>
                              </a:ln>
                            </wps:spPr>
                            <wps:bodyPr rtlCol="0" anchor="ctr"/>
                          </wps:wsp>
                        </wpg:grpSp>
                        <wps:wsp>
                          <wps:cNvPr id="2069748002" name="TextBox 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EDCFAC-4201-6189-4D89-D1F49327058C}"/>
                              </a:ext>
                            </a:extLst>
                          </wps:cNvPr>
                          <wps:cNvSpPr txBox="1"/>
                          <wps:spPr>
                            <a:xfrm rot="10800000" flipV="1">
                              <a:off x="2670161" y="-109814"/>
                              <a:ext cx="144094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إدارة الوقت بفعالية</w:t>
                                </w:r>
                              </w:p>
                            </w:txbxContent>
                          </wps:txbx>
                          <wps:bodyPr wrap="square" rtlCol="0">
                            <a:noAutofit/>
                          </wps:bodyPr>
                        </wps:wsp>
                        <wps:wsp>
                          <wps:cNvPr id="289193156"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6FED8A3-11AE-95BA-D68C-12C2A0D8F5FB}"/>
                              </a:ext>
                            </a:extLst>
                          </wps:cNvPr>
                          <wps:cNvSpPr txBox="1"/>
                          <wps:spPr>
                            <a:xfrm>
                              <a:off x="3093247" y="1644574"/>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05</w:t>
                                </w:r>
                              </w:p>
                            </w:txbxContent>
                          </wps:txbx>
                          <wps:bodyPr wrap="square" rtlCol="0" anchor="ctr">
                            <a:noAutofit/>
                          </wps:bodyPr>
                        </wps:wsp>
                      </wpg:grpSp>
                      <wpg:grpSp>
                        <wpg:cNvPr id="356345492" name="Group 3563454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F45954-53C9-1017-2A93-54E4628C2BCF}"/>
                            </a:ext>
                          </a:extLst>
                        </wpg:cNvPr>
                        <wpg:cNvGrpSpPr/>
                        <wpg:grpSpPr>
                          <a:xfrm>
                            <a:off x="1769914" y="1693495"/>
                            <a:ext cx="1440949" cy="2374591"/>
                            <a:chOff x="1769914" y="1693495"/>
                            <a:chExt cx="1440949" cy="2374591"/>
                          </a:xfrm>
                        </wpg:grpSpPr>
                        <wpg:grpSp>
                          <wpg:cNvPr id="1427436568" name="Group 14274365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D0AED1C-E07E-558C-7B6B-9593BDF4756F}"/>
                              </a:ext>
                            </a:extLst>
                          </wpg:cNvPr>
                          <wpg:cNvGrpSpPr/>
                          <wpg:grpSpPr>
                            <a:xfrm>
                              <a:off x="1931218" y="1693495"/>
                              <a:ext cx="1220716" cy="1859387"/>
                              <a:chOff x="1931218" y="1693495"/>
                              <a:chExt cx="1220716" cy="1859387"/>
                            </a:xfrm>
                          </wpg:grpSpPr>
                          <wps:wsp>
                            <wps:cNvPr id="1555654933" name="Freeform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9E13C9A-4315-C5DF-2051-00D4FC5E9550}"/>
                                </a:ext>
                              </a:extLst>
                            </wps:cNvPr>
                            <wps:cNvSpPr/>
                            <wps:spPr>
                              <a:xfrm>
                                <a:off x="1931218"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FFCC5E"/>
                              </a:solidFill>
                              <a:ln w="0" cap="flat">
                                <a:noFill/>
                                <a:prstDash val="solid"/>
                                <a:miter/>
                              </a:ln>
                            </wps:spPr>
                            <wps:bodyPr rtlCol="0" anchor="ctr"/>
                          </wps:wsp>
                          <wps:wsp>
                            <wps:cNvPr id="1015445189" name="Freeform: Shape 10154451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98BAFE-0936-4C98-8431-05881D588665}"/>
                                </a:ext>
                              </a:extLst>
                            </wps:cNvPr>
                            <wps:cNvSpPr/>
                            <wps:spPr>
                              <a:xfrm>
                                <a:off x="1942660"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FFCC5E"/>
                              </a:solidFill>
                              <a:ln w="0" cap="flat">
                                <a:noFill/>
                                <a:prstDash val="solid"/>
                                <a:miter/>
                              </a:ln>
                            </wps:spPr>
                            <wps:bodyPr rtlCol="0" anchor="ctr"/>
                          </wps:wsp>
                        </wpg:grpSp>
                        <wps:wsp>
                          <wps:cNvPr id="77494768"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94E767-A083-DE84-6903-EA3C9131EABA}"/>
                              </a:ext>
                            </a:extLst>
                          </wps:cNvPr>
                          <wps:cNvSpPr txBox="1"/>
                          <wps:spPr>
                            <a:xfrm rot="10800000" flipV="1">
                              <a:off x="1769914" y="3635292"/>
                              <a:ext cx="1440949" cy="43279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المرونة والتكيّف</w:t>
                                </w:r>
                              </w:p>
                            </w:txbxContent>
                          </wps:txbx>
                          <wps:bodyPr wrap="square" rtlCol="0">
                            <a:noAutofit/>
                          </wps:bodyPr>
                        </wps:wsp>
                        <wps:wsp>
                          <wps:cNvPr id="1254307062" name="TextBox 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3B1209-FA00-D1BC-B13B-B5FFDD76C23F}"/>
                              </a:ext>
                            </a:extLst>
                          </wps:cNvPr>
                          <wps:cNvSpPr txBox="1"/>
                          <wps:spPr>
                            <a:xfrm>
                              <a:off x="2220461" y="1960586"/>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06</w:t>
                                </w:r>
                              </w:p>
                            </w:txbxContent>
                          </wps:txbx>
                          <wps:bodyPr wrap="square" rtlCol="0" anchor="ctr">
                            <a:noAutofit/>
                          </wps:bodyPr>
                        </wps:wsp>
                      </wpg:grpSp>
                      <wpg:grpSp>
                        <wpg:cNvPr id="1907024639" name="Group 19070246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7E10E1-5596-B841-D987-3ED14684A70B}"/>
                            </a:ext>
                          </a:extLst>
                        </wpg:cNvPr>
                        <wpg:cNvGrpSpPr/>
                        <wpg:grpSpPr>
                          <a:xfrm>
                            <a:off x="745149" y="-93286"/>
                            <a:ext cx="1824279" cy="2601874"/>
                            <a:chOff x="745149" y="-93286"/>
                            <a:chExt cx="1824279" cy="2601874"/>
                          </a:xfrm>
                        </wpg:grpSpPr>
                        <wpg:grpSp>
                          <wpg:cNvPr id="1388076930" name="Group 13880769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1D5833-8FD1-C44C-5B35-75AFDB5D176C}"/>
                              </a:ext>
                            </a:extLst>
                          </wpg:cNvPr>
                          <wpg:cNvGrpSpPr/>
                          <wpg:grpSpPr>
                            <a:xfrm>
                              <a:off x="1046793" y="650989"/>
                              <a:ext cx="1220716" cy="1857599"/>
                              <a:chOff x="1046793" y="650989"/>
                              <a:chExt cx="1220716" cy="1857599"/>
                            </a:xfrm>
                          </wpg:grpSpPr>
                          <wps:wsp>
                            <wps:cNvPr id="1640718057" name="Freeform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08790E-12E5-73E3-E003-75A1FF816F60}"/>
                                </a:ext>
                              </a:extLst>
                            </wps:cNvPr>
                            <wps:cNvSpPr/>
                            <wps:spPr>
                              <a:xfrm>
                                <a:off x="1046793" y="1287744"/>
                                <a:ext cx="1220716" cy="1220844"/>
                              </a:xfrm>
                              <a:custGeom>
                                <a:avLst/>
                                <a:gdLst>
                                  <a:gd name="connsiteX0" fmla="*/ 147811 w 295622"/>
                                  <a:gd name="connsiteY0" fmla="*/ 295654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4 h 295653"/>
                                  <a:gd name="connsiteX5" fmla="*/ 147811 w 295622"/>
                                  <a:gd name="connsiteY5" fmla="*/ 5797 h 295653"/>
                                  <a:gd name="connsiteX6" fmla="*/ 5797 w 295622"/>
                                  <a:gd name="connsiteY6" fmla="*/ 147827 h 295653"/>
                                  <a:gd name="connsiteX7" fmla="*/ 147811 w 295622"/>
                                  <a:gd name="connsiteY7" fmla="*/ 289857 h 295653"/>
                                  <a:gd name="connsiteX8" fmla="*/ 289826 w 295622"/>
                                  <a:gd name="connsiteY8" fmla="*/ 147827 h 295653"/>
                                  <a:gd name="connsiteX9" fmla="*/ 147811 w 295622"/>
                                  <a:gd name="connsiteY9" fmla="*/ 579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4"/>
                                    </a:moveTo>
                                    <a:cubicBezTo>
                                      <a:pt x="66370" y="295654"/>
                                      <a:pt x="0" y="229276"/>
                                      <a:pt x="0" y="147827"/>
                                    </a:cubicBezTo>
                                    <a:cubicBezTo>
                                      <a:pt x="0" y="66377"/>
                                      <a:pt x="66370" y="0"/>
                                      <a:pt x="147811" y="0"/>
                                    </a:cubicBezTo>
                                    <a:cubicBezTo>
                                      <a:pt x="229252" y="0"/>
                                      <a:pt x="295623" y="66377"/>
                                      <a:pt x="295623" y="147827"/>
                                    </a:cubicBezTo>
                                    <a:cubicBezTo>
                                      <a:pt x="295623" y="229276"/>
                                      <a:pt x="229252" y="295654"/>
                                      <a:pt x="147811" y="295654"/>
                                    </a:cubicBezTo>
                                    <a:close/>
                                    <a:moveTo>
                                      <a:pt x="147811" y="5797"/>
                                    </a:moveTo>
                                    <a:cubicBezTo>
                                      <a:pt x="69558" y="5797"/>
                                      <a:pt x="5797" y="69566"/>
                                      <a:pt x="5797" y="147827"/>
                                    </a:cubicBezTo>
                                    <a:cubicBezTo>
                                      <a:pt x="5797" y="226088"/>
                                      <a:pt x="69558" y="289857"/>
                                      <a:pt x="147811" y="289857"/>
                                    </a:cubicBezTo>
                                    <a:cubicBezTo>
                                      <a:pt x="226064" y="289857"/>
                                      <a:pt x="289826" y="226088"/>
                                      <a:pt x="289826" y="147827"/>
                                    </a:cubicBezTo>
                                    <a:cubicBezTo>
                                      <a:pt x="289826" y="69566"/>
                                      <a:pt x="226064" y="5797"/>
                                      <a:pt x="147811" y="5797"/>
                                    </a:cubicBezTo>
                                    <a:close/>
                                  </a:path>
                                </a:pathLst>
                              </a:custGeom>
                              <a:solidFill>
                                <a:srgbClr val="3D8E92"/>
                              </a:solidFill>
                              <a:ln w="0" cap="flat">
                                <a:noFill/>
                                <a:prstDash val="solid"/>
                                <a:miter/>
                              </a:ln>
                            </wps:spPr>
                            <wps:bodyPr rtlCol="0" anchor="ctr"/>
                          </wps:wsp>
                          <wps:wsp>
                            <wps:cNvPr id="1316513760" name="Freeform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4104F2-53AE-267D-CB78-E6DC816682B1}"/>
                                </a:ext>
                              </a:extLst>
                            </wps:cNvPr>
                            <wps:cNvSpPr/>
                            <wps:spPr>
                              <a:xfrm rot="10800000">
                                <a:off x="1059144" y="650989"/>
                                <a:ext cx="1195584" cy="951084"/>
                              </a:xfrm>
                              <a:custGeom>
                                <a:avLst/>
                                <a:gdLst>
                                  <a:gd name="connsiteX0" fmla="*/ 148101 w 289536"/>
                                  <a:gd name="connsiteY0" fmla="*/ 174383 h 230325"/>
                                  <a:gd name="connsiteX1" fmla="*/ 148101 w 289536"/>
                                  <a:gd name="connsiteY1" fmla="*/ 28006 h 230325"/>
                                  <a:gd name="connsiteX2" fmla="*/ 152738 w 289536"/>
                                  <a:gd name="connsiteY2" fmla="*/ 14092 h 230325"/>
                                  <a:gd name="connsiteX3" fmla="*/ 153898 w 289536"/>
                                  <a:gd name="connsiteY3" fmla="*/ 7426 h 230325"/>
                                  <a:gd name="connsiteX4" fmla="*/ 146652 w 289536"/>
                                  <a:gd name="connsiteY4" fmla="*/ 179 h 230325"/>
                                  <a:gd name="connsiteX5" fmla="*/ 135928 w 289536"/>
                                  <a:gd name="connsiteY5" fmla="*/ 9165 h 230325"/>
                                  <a:gd name="connsiteX6" fmla="*/ 137667 w 289536"/>
                                  <a:gd name="connsiteY6" fmla="*/ 14382 h 230325"/>
                                  <a:gd name="connsiteX7" fmla="*/ 142015 w 289536"/>
                                  <a:gd name="connsiteY7" fmla="*/ 29455 h 230325"/>
                                  <a:gd name="connsiteX8" fmla="*/ 142015 w 289536"/>
                                  <a:gd name="connsiteY8" fmla="*/ 174673 h 230325"/>
                                  <a:gd name="connsiteX9" fmla="*/ 92165 w 289536"/>
                                  <a:gd name="connsiteY9" fmla="*/ 224528 h 230325"/>
                                  <a:gd name="connsiteX10" fmla="*/ 2898 w 289536"/>
                                  <a:gd name="connsiteY10" fmla="*/ 224528 h 230325"/>
                                  <a:gd name="connsiteX11" fmla="*/ 0 w 289536"/>
                                  <a:gd name="connsiteY11" fmla="*/ 227427 h 230325"/>
                                  <a:gd name="connsiteX12" fmla="*/ 0 w 289536"/>
                                  <a:gd name="connsiteY12" fmla="*/ 227427 h 230325"/>
                                  <a:gd name="connsiteX13" fmla="*/ 2898 w 289536"/>
                                  <a:gd name="connsiteY13" fmla="*/ 230325 h 230325"/>
                                  <a:gd name="connsiteX14" fmla="*/ 286638 w 289536"/>
                                  <a:gd name="connsiteY14" fmla="*/ 230325 h 230325"/>
                                  <a:gd name="connsiteX15" fmla="*/ 289536 w 289536"/>
                                  <a:gd name="connsiteY15" fmla="*/ 227427 h 230325"/>
                                  <a:gd name="connsiteX16" fmla="*/ 289536 w 289536"/>
                                  <a:gd name="connsiteY16" fmla="*/ 227427 h 230325"/>
                                  <a:gd name="connsiteX17" fmla="*/ 286638 w 289536"/>
                                  <a:gd name="connsiteY17" fmla="*/ 224528 h 230325"/>
                                  <a:gd name="connsiteX18" fmla="*/ 197371 w 289536"/>
                                  <a:gd name="connsiteY18" fmla="*/ 224528 h 230325"/>
                                  <a:gd name="connsiteX19" fmla="*/ 147522 w 289536"/>
                                  <a:gd name="connsiteY19" fmla="*/ 174673 h 2303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Lst>
                                <a:rect l="l" t="t" r="r" b="b"/>
                                <a:pathLst>
                                  <a:path w="289536" h="230325">
                                    <a:moveTo>
                                      <a:pt x="148101" y="174383"/>
                                    </a:moveTo>
                                    <a:lnTo>
                                      <a:pt x="148101" y="28006"/>
                                    </a:lnTo>
                                    <a:cubicBezTo>
                                      <a:pt x="148101" y="23078"/>
                                      <a:pt x="150130" y="18151"/>
                                      <a:pt x="152738" y="14092"/>
                                    </a:cubicBezTo>
                                    <a:cubicBezTo>
                                      <a:pt x="153898" y="12354"/>
                                      <a:pt x="154477" y="10035"/>
                                      <a:pt x="153898" y="7426"/>
                                    </a:cubicBezTo>
                                    <a:cubicBezTo>
                                      <a:pt x="153318" y="3947"/>
                                      <a:pt x="150420" y="1049"/>
                                      <a:pt x="146652" y="179"/>
                                    </a:cubicBezTo>
                                    <a:cubicBezTo>
                                      <a:pt x="140855" y="-980"/>
                                      <a:pt x="135928" y="3658"/>
                                      <a:pt x="135928" y="9165"/>
                                    </a:cubicBezTo>
                                    <a:cubicBezTo>
                                      <a:pt x="135928" y="14672"/>
                                      <a:pt x="136508" y="12933"/>
                                      <a:pt x="137667" y="14382"/>
                                    </a:cubicBezTo>
                                    <a:cubicBezTo>
                                      <a:pt x="140855" y="18730"/>
                                      <a:pt x="142015" y="23948"/>
                                      <a:pt x="142015" y="29455"/>
                                    </a:cubicBezTo>
                                    <a:lnTo>
                                      <a:pt x="142015" y="174673"/>
                                    </a:lnTo>
                                    <a:cubicBezTo>
                                      <a:pt x="142015" y="202210"/>
                                      <a:pt x="119698" y="224528"/>
                                      <a:pt x="92165" y="224528"/>
                                    </a:cubicBezTo>
                                    <a:lnTo>
                                      <a:pt x="2898" y="224528"/>
                                    </a:lnTo>
                                    <a:cubicBezTo>
                                      <a:pt x="1159" y="224528"/>
                                      <a:pt x="0" y="225687"/>
                                      <a:pt x="0" y="227427"/>
                                    </a:cubicBezTo>
                                    <a:lnTo>
                                      <a:pt x="0" y="227427"/>
                                    </a:lnTo>
                                    <a:cubicBezTo>
                                      <a:pt x="0" y="229166"/>
                                      <a:pt x="1159" y="230325"/>
                                      <a:pt x="2898" y="230325"/>
                                    </a:cubicBezTo>
                                    <a:lnTo>
                                      <a:pt x="286638" y="230325"/>
                                    </a:lnTo>
                                    <a:cubicBezTo>
                                      <a:pt x="288377" y="230325"/>
                                      <a:pt x="289536" y="229166"/>
                                      <a:pt x="289536" y="227427"/>
                                    </a:cubicBezTo>
                                    <a:lnTo>
                                      <a:pt x="289536" y="227427"/>
                                    </a:lnTo>
                                    <a:cubicBezTo>
                                      <a:pt x="289536" y="225687"/>
                                      <a:pt x="288377" y="224528"/>
                                      <a:pt x="286638" y="224528"/>
                                    </a:cubicBezTo>
                                    <a:lnTo>
                                      <a:pt x="197371" y="224528"/>
                                    </a:lnTo>
                                    <a:cubicBezTo>
                                      <a:pt x="169838" y="224528"/>
                                      <a:pt x="147522" y="202210"/>
                                      <a:pt x="147522" y="174673"/>
                                    </a:cubicBezTo>
                                    <a:close/>
                                  </a:path>
                                </a:pathLst>
                              </a:custGeom>
                              <a:solidFill>
                                <a:srgbClr val="3D8E92"/>
                              </a:solidFill>
                              <a:ln w="0" cap="flat">
                                <a:noFill/>
                                <a:prstDash val="solid"/>
                                <a:miter/>
                              </a:ln>
                            </wps:spPr>
                            <wps:bodyPr rtlCol="0" anchor="ctr"/>
                          </wps:wsp>
                        </wpg:grpSp>
                        <wps:wsp>
                          <wps:cNvPr id="426030484"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AFF978-EFC0-8800-682A-0C83020D5378}"/>
                              </a:ext>
                            </a:extLst>
                          </wps:cNvPr>
                          <wps:cNvSpPr txBox="1"/>
                          <wps:spPr>
                            <a:xfrm rot="10800000" flipV="1">
                              <a:off x="745149" y="-93286"/>
                              <a:ext cx="182427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الالتزام بالأخلاقيات المهنية والقوانين</w:t>
                                </w:r>
                              </w:p>
                            </w:txbxContent>
                          </wps:txbx>
                          <wps:bodyPr wrap="square" rtlCol="0">
                            <a:noAutofit/>
                          </wps:bodyPr>
                        </wps:wsp>
                        <wps:wsp>
                          <wps:cNvPr id="872551102"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7905872-2AE6-E641-5809-68B38555F42C}"/>
                              </a:ext>
                            </a:extLst>
                          </wps:cNvPr>
                          <wps:cNvSpPr txBox="1"/>
                          <wps:spPr>
                            <a:xfrm>
                              <a:off x="1310621" y="1553062"/>
                              <a:ext cx="658187"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07</w:t>
                                </w:r>
                              </w:p>
                            </w:txbxContent>
                          </wps:txbx>
                          <wps:bodyPr wrap="square" rtlCol="0" anchor="ctr">
                            <a:noAutofit/>
                          </wps:bodyPr>
                        </wps:wsp>
                      </wpg:grpSp>
                      <wpg:grpSp>
                        <wpg:cNvPr id="1827626420" name="Group 18276264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FBBC03A-AA21-1358-C3BE-33793684CB9A}"/>
                            </a:ext>
                          </a:extLst>
                        </wpg:cNvPr>
                        <wpg:cNvGrpSpPr/>
                        <wpg:grpSpPr>
                          <a:xfrm>
                            <a:off x="0" y="1693495"/>
                            <a:ext cx="1613339" cy="2646276"/>
                            <a:chOff x="0" y="1693495"/>
                            <a:chExt cx="1613339" cy="2646276"/>
                          </a:xfrm>
                        </wpg:grpSpPr>
                        <wpg:grpSp>
                          <wpg:cNvPr id="1362215502" name="Group 13622155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0BCC21C-97BE-5E21-74D4-E514D696DEA9}"/>
                              </a:ext>
                            </a:extLst>
                          </wpg:cNvPr>
                          <wpg:cNvGrpSpPr/>
                          <wpg:grpSpPr>
                            <a:xfrm>
                              <a:off x="161175" y="1693495"/>
                              <a:ext cx="1220716" cy="1859387"/>
                              <a:chOff x="161175" y="1693495"/>
                              <a:chExt cx="1220716" cy="1859387"/>
                            </a:xfrm>
                          </wpg:grpSpPr>
                          <wps:wsp>
                            <wps:cNvPr id="1216373197" name="Freeform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F3DA54-8A57-BF29-11E7-91D57BEAB5CB}"/>
                                </a:ext>
                              </a:extLst>
                            </wps:cNvPr>
                            <wps:cNvSpPr/>
                            <wps:spPr>
                              <a:xfrm>
                                <a:off x="161175" y="1693495"/>
                                <a:ext cx="1220716" cy="1220844"/>
                              </a:xfrm>
                              <a:custGeom>
                                <a:avLst/>
                                <a:gdLst>
                                  <a:gd name="connsiteX0" fmla="*/ 147811 w 295622"/>
                                  <a:gd name="connsiteY0" fmla="*/ 295653 h 295653"/>
                                  <a:gd name="connsiteX1" fmla="*/ 0 w 295622"/>
                                  <a:gd name="connsiteY1" fmla="*/ 147827 h 295653"/>
                                  <a:gd name="connsiteX2" fmla="*/ 147811 w 295622"/>
                                  <a:gd name="connsiteY2" fmla="*/ 0 h 295653"/>
                                  <a:gd name="connsiteX3" fmla="*/ 295623 w 295622"/>
                                  <a:gd name="connsiteY3" fmla="*/ 147827 h 295653"/>
                                  <a:gd name="connsiteX4" fmla="*/ 147811 w 295622"/>
                                  <a:gd name="connsiteY4" fmla="*/ 295653 h 295653"/>
                                  <a:gd name="connsiteX5" fmla="*/ 147811 w 295622"/>
                                  <a:gd name="connsiteY5" fmla="*/ 6087 h 295653"/>
                                  <a:gd name="connsiteX6" fmla="*/ 5797 w 295622"/>
                                  <a:gd name="connsiteY6" fmla="*/ 148117 h 295653"/>
                                  <a:gd name="connsiteX7" fmla="*/ 147811 w 295622"/>
                                  <a:gd name="connsiteY7" fmla="*/ 290146 h 295653"/>
                                  <a:gd name="connsiteX8" fmla="*/ 289826 w 295622"/>
                                  <a:gd name="connsiteY8" fmla="*/ 148117 h 295653"/>
                                  <a:gd name="connsiteX9" fmla="*/ 147811 w 295622"/>
                                  <a:gd name="connsiteY9" fmla="*/ 6087 h 29565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95622" h="295653">
                                    <a:moveTo>
                                      <a:pt x="147811" y="295653"/>
                                    </a:moveTo>
                                    <a:cubicBezTo>
                                      <a:pt x="66370" y="295653"/>
                                      <a:pt x="0" y="229277"/>
                                      <a:pt x="0" y="147827"/>
                                    </a:cubicBezTo>
                                    <a:cubicBezTo>
                                      <a:pt x="0" y="66377"/>
                                      <a:pt x="66370" y="0"/>
                                      <a:pt x="147811" y="0"/>
                                    </a:cubicBezTo>
                                    <a:cubicBezTo>
                                      <a:pt x="229252" y="0"/>
                                      <a:pt x="295623" y="66377"/>
                                      <a:pt x="295623" y="147827"/>
                                    </a:cubicBezTo>
                                    <a:cubicBezTo>
                                      <a:pt x="295623" y="229277"/>
                                      <a:pt x="229252" y="295653"/>
                                      <a:pt x="147811" y="295653"/>
                                    </a:cubicBezTo>
                                    <a:close/>
                                    <a:moveTo>
                                      <a:pt x="147811" y="6087"/>
                                    </a:moveTo>
                                    <a:cubicBezTo>
                                      <a:pt x="69558" y="6087"/>
                                      <a:pt x="5797" y="69856"/>
                                      <a:pt x="5797" y="148117"/>
                                    </a:cubicBezTo>
                                    <a:cubicBezTo>
                                      <a:pt x="5797" y="226378"/>
                                      <a:pt x="69558" y="290146"/>
                                      <a:pt x="147811" y="290146"/>
                                    </a:cubicBezTo>
                                    <a:cubicBezTo>
                                      <a:pt x="226064" y="290146"/>
                                      <a:pt x="289826" y="226378"/>
                                      <a:pt x="289826" y="148117"/>
                                    </a:cubicBezTo>
                                    <a:cubicBezTo>
                                      <a:pt x="289826" y="69856"/>
                                      <a:pt x="226064" y="6087"/>
                                      <a:pt x="147811" y="6087"/>
                                    </a:cubicBezTo>
                                    <a:close/>
                                  </a:path>
                                </a:pathLst>
                              </a:custGeom>
                              <a:solidFill>
                                <a:srgbClr val="6CB4B8"/>
                              </a:solidFill>
                              <a:ln w="0" cap="flat">
                                <a:noFill/>
                                <a:prstDash val="solid"/>
                                <a:miter/>
                              </a:ln>
                            </wps:spPr>
                            <wps:bodyPr rtlCol="0" anchor="ctr"/>
                          </wps:wsp>
                          <wps:wsp>
                            <wps:cNvPr id="542370495" name="Freeform: Shape 5423704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63A2EB5-5A58-64E1-573D-DFCF26595629}"/>
                                </a:ext>
                              </a:extLst>
                            </wps:cNvPr>
                            <wps:cNvSpPr/>
                            <wps:spPr>
                              <a:xfrm>
                                <a:off x="171902" y="2601209"/>
                                <a:ext cx="1199262" cy="951673"/>
                              </a:xfrm>
                              <a:custGeom>
                                <a:avLst/>
                                <a:gdLst>
                                  <a:gd name="connsiteX0" fmla="*/ 2134076 w 4268150"/>
                                  <a:gd name="connsiteY0" fmla="*/ 0 h 3335880"/>
                                  <a:gd name="connsiteX1" fmla="*/ 2235512 w 4268150"/>
                                  <a:gd name="connsiteY1" fmla="*/ 42016 h 3335880"/>
                                  <a:gd name="connsiteX2" fmla="*/ 2235512 w 4268150"/>
                                  <a:gd name="connsiteY2" fmla="*/ 42017 h 3335880"/>
                                  <a:gd name="connsiteX3" fmla="*/ 2235512 w 4268150"/>
                                  <a:gd name="connsiteY3" fmla="*/ 244890 h 3335880"/>
                                  <a:gd name="connsiteX4" fmla="*/ 2191134 w 4268150"/>
                                  <a:gd name="connsiteY4" fmla="*/ 301948 h 3335880"/>
                                  <a:gd name="connsiteX5" fmla="*/ 2178932 w 4268150"/>
                                  <a:gd name="connsiteY5" fmla="*/ 328791 h 3335880"/>
                                  <a:gd name="connsiteX6" fmla="*/ 2178932 w 4268150"/>
                                  <a:gd name="connsiteY6" fmla="*/ 2562189 h 3335880"/>
                                  <a:gd name="connsiteX7" fmla="*/ 2179379 w 4268150"/>
                                  <a:gd name="connsiteY7" fmla="*/ 2562189 h 3335880"/>
                                  <a:gd name="connsiteX8" fmla="*/ 2189601 w 4268150"/>
                                  <a:gd name="connsiteY8" fmla="*/ 2663621 h 3335880"/>
                                  <a:gd name="connsiteX9" fmla="*/ 2909514 w 4268150"/>
                                  <a:gd name="connsiteY9" fmla="*/ 3250425 h 3335880"/>
                                  <a:gd name="connsiteX10" fmla="*/ 4225430 w 4268150"/>
                                  <a:gd name="connsiteY10" fmla="*/ 3250425 h 3335880"/>
                                  <a:gd name="connsiteX11" fmla="*/ 4268150 w 4268150"/>
                                  <a:gd name="connsiteY11" fmla="*/ 3293160 h 3335880"/>
                                  <a:gd name="connsiteX12" fmla="*/ 4225430 w 4268150"/>
                                  <a:gd name="connsiteY12" fmla="*/ 3335880 h 3335880"/>
                                  <a:gd name="connsiteX13" fmla="*/ 42721 w 4268150"/>
                                  <a:gd name="connsiteY13" fmla="*/ 3335880 h 3335880"/>
                                  <a:gd name="connsiteX14" fmla="*/ 0 w 4268150"/>
                                  <a:gd name="connsiteY14" fmla="*/ 3293160 h 3335880"/>
                                  <a:gd name="connsiteX15" fmla="*/ 42721 w 4268150"/>
                                  <a:gd name="connsiteY15" fmla="*/ 3250425 h 3335880"/>
                                  <a:gd name="connsiteX16" fmla="*/ 1358636 w 4268150"/>
                                  <a:gd name="connsiteY16" fmla="*/ 3250425 h 3335880"/>
                                  <a:gd name="connsiteX17" fmla="*/ 2078563 w 4268150"/>
                                  <a:gd name="connsiteY17" fmla="*/ 2663621 h 3335880"/>
                                  <a:gd name="connsiteX18" fmla="*/ 2088786 w 4268150"/>
                                  <a:gd name="connsiteY18" fmla="*/ 2562189 h 3335880"/>
                                  <a:gd name="connsiteX19" fmla="*/ 2089216 w 4268150"/>
                                  <a:gd name="connsiteY19" fmla="*/ 2562189 h 3335880"/>
                                  <a:gd name="connsiteX20" fmla="*/ 2089216 w 4268150"/>
                                  <a:gd name="connsiteY20" fmla="*/ 328785 h 3335880"/>
                                  <a:gd name="connsiteX21" fmla="*/ 2077018 w 4268150"/>
                                  <a:gd name="connsiteY21" fmla="*/ 301948 h 3335880"/>
                                  <a:gd name="connsiteX22" fmla="*/ 2032639 w 4268150"/>
                                  <a:gd name="connsiteY22" fmla="*/ 244890 h 3335880"/>
                                  <a:gd name="connsiteX23" fmla="*/ 2032639 w 4268150"/>
                                  <a:gd name="connsiteY23" fmla="*/ 42016 h 3335880"/>
                                  <a:gd name="connsiteX24" fmla="*/ 2134076 w 4268150"/>
                                  <a:gd name="connsiteY24" fmla="*/ 0 h 33358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68150" h="3335880">
                                    <a:moveTo>
                                      <a:pt x="2134076" y="0"/>
                                    </a:moveTo>
                                    <a:cubicBezTo>
                                      <a:pt x="2170789" y="0"/>
                                      <a:pt x="2207501" y="14005"/>
                                      <a:pt x="2235512" y="42016"/>
                                    </a:cubicBezTo>
                                    <a:lnTo>
                                      <a:pt x="2235512" y="42017"/>
                                    </a:lnTo>
                                    <a:cubicBezTo>
                                      <a:pt x="2291533" y="98039"/>
                                      <a:pt x="2291533" y="188868"/>
                                      <a:pt x="2235512" y="244890"/>
                                    </a:cubicBezTo>
                                    <a:cubicBezTo>
                                      <a:pt x="2218606" y="261796"/>
                                      <a:pt x="2203813" y="280815"/>
                                      <a:pt x="2191134" y="301948"/>
                                    </a:cubicBezTo>
                                    <a:lnTo>
                                      <a:pt x="2178932" y="328791"/>
                                    </a:lnTo>
                                    <a:lnTo>
                                      <a:pt x="2178932" y="2562189"/>
                                    </a:lnTo>
                                    <a:lnTo>
                                      <a:pt x="2179379" y="2562189"/>
                                    </a:lnTo>
                                    <a:lnTo>
                                      <a:pt x="2189601" y="2663621"/>
                                    </a:lnTo>
                                    <a:cubicBezTo>
                                      <a:pt x="2258116" y="2998536"/>
                                      <a:pt x="2554374" y="3250425"/>
                                      <a:pt x="2909514" y="3250425"/>
                                    </a:cubicBezTo>
                                    <a:lnTo>
                                      <a:pt x="4225430" y="3250425"/>
                                    </a:lnTo>
                                    <a:cubicBezTo>
                                      <a:pt x="4251065" y="3250425"/>
                                      <a:pt x="4268150" y="3267510"/>
                                      <a:pt x="4268150" y="3293160"/>
                                    </a:cubicBezTo>
                                    <a:cubicBezTo>
                                      <a:pt x="4268150" y="3318795"/>
                                      <a:pt x="4251065" y="3335880"/>
                                      <a:pt x="4225430" y="3335880"/>
                                    </a:cubicBezTo>
                                    <a:lnTo>
                                      <a:pt x="42721" y="3335880"/>
                                    </a:lnTo>
                                    <a:cubicBezTo>
                                      <a:pt x="17085" y="3335880"/>
                                      <a:pt x="0" y="3318795"/>
                                      <a:pt x="0" y="3293160"/>
                                    </a:cubicBezTo>
                                    <a:cubicBezTo>
                                      <a:pt x="0" y="3267510"/>
                                      <a:pt x="17085" y="3250425"/>
                                      <a:pt x="42721" y="3250425"/>
                                    </a:cubicBezTo>
                                    <a:lnTo>
                                      <a:pt x="1358636" y="3250425"/>
                                    </a:lnTo>
                                    <a:cubicBezTo>
                                      <a:pt x="1713776" y="3250425"/>
                                      <a:pt x="2010045" y="2998536"/>
                                      <a:pt x="2078563" y="2663621"/>
                                    </a:cubicBezTo>
                                    <a:lnTo>
                                      <a:pt x="2088786" y="2562189"/>
                                    </a:lnTo>
                                    <a:lnTo>
                                      <a:pt x="2089216" y="2562189"/>
                                    </a:lnTo>
                                    <a:lnTo>
                                      <a:pt x="2089216" y="328785"/>
                                    </a:lnTo>
                                    <a:lnTo>
                                      <a:pt x="2077018" y="301948"/>
                                    </a:lnTo>
                                    <a:cubicBezTo>
                                      <a:pt x="2064338" y="280815"/>
                                      <a:pt x="2049545" y="261796"/>
                                      <a:pt x="2032639" y="244890"/>
                                    </a:cubicBezTo>
                                    <a:cubicBezTo>
                                      <a:pt x="1976617" y="188868"/>
                                      <a:pt x="1976617" y="98038"/>
                                      <a:pt x="2032639" y="42016"/>
                                    </a:cubicBezTo>
                                    <a:cubicBezTo>
                                      <a:pt x="2060650" y="14005"/>
                                      <a:pt x="2097363" y="0"/>
                                      <a:pt x="2134076" y="0"/>
                                    </a:cubicBezTo>
                                    <a:close/>
                                  </a:path>
                                </a:pathLst>
                              </a:custGeom>
                              <a:solidFill>
                                <a:srgbClr val="6CB4B8"/>
                              </a:solidFill>
                              <a:ln w="0" cap="flat">
                                <a:noFill/>
                                <a:prstDash val="solid"/>
                                <a:miter/>
                              </a:ln>
                            </wps:spPr>
                            <wps:bodyPr wrap="square" rtlCol="0" anchor="ctr">
                              <a:noAutofit/>
                            </wps:bodyPr>
                          </wps:wsp>
                        </wpg:grpSp>
                        <wps:wsp>
                          <wps:cNvPr id="359004077" name="TextBox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7F33D6E-29C3-54BE-0C1D-1929755312F6}"/>
                              </a:ext>
                            </a:extLst>
                          </wps:cNvPr>
                          <wps:cNvSpPr txBox="1"/>
                          <wps:spPr>
                            <a:xfrm rot="10800000" flipV="1">
                              <a:off x="0" y="3578927"/>
                              <a:ext cx="1613339" cy="760844"/>
                            </a:xfrm>
                            <a:prstGeom prst="rect">
                              <a:avLst/>
                            </a:prstGeom>
                            <a:noFill/>
                          </wps:spPr>
                          <wps:txbx>
                            <w:txbxContent>
                              <w:p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التوازن بين الحياة الشخصية والمهنية</w:t>
                                </w:r>
                              </w:p>
                            </w:txbxContent>
                          </wps:txbx>
                          <wps:bodyPr wrap="square" rtlCol="0">
                            <a:noAutofit/>
                          </wps:bodyPr>
                        </wps:wsp>
                        <wps:wsp>
                          <wps:cNvPr id="440571274" name="TextBox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C47DB9-047A-5A90-D080-542ED3D5945A}"/>
                              </a:ext>
                            </a:extLst>
                          </wps:cNvPr>
                          <wps:cNvSpPr txBox="1"/>
                          <wps:spPr>
                            <a:xfrm>
                              <a:off x="438427" y="1996843"/>
                              <a:ext cx="658190" cy="621725"/>
                            </a:xfrm>
                            <a:prstGeom prst="rect">
                              <a:avLst/>
                            </a:prstGeom>
                            <a:noFill/>
                          </wps:spPr>
                          <wps:txbx>
                            <w:txbxContent>
                              <w:p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08</w:t>
                                </w:r>
                              </w:p>
                            </w:txbxContent>
                          </wps:txbx>
                          <wps:bodyPr wrap="square" rtlCol="0" anchor="ctr">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65A7794" id="Group 99" o:spid="_x0000_s2137" style="width:466.55pt;height:256.95pt;mso-position-horizontal-relative:char;mso-position-vertical-relative:line" coordorigin=",-1444" coordsize="81417,4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">
                <v:group id="Group 1367277124" o:spid="_x0000_s2138" style="position:absolute;left:59901;top:-1444;width:21516;height:26529" coordorigin="59901,-1444" coordsize="21516,2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">
                  <v:group id="Group 1707963919" o:spid="_x0000_s2139" style="position:absolute;left:63569;top:6509;width:12207;height:18576" coordorigin="63569,6509" coordsize="12207,1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">
                    <v:shape id="Freeform 16" o:spid="_x0000_s2140" style="position:absolute;left:63569;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" path="m147811,295654c66370,295654,,229276,,147827,,66377,66370,,147811,v81441,,147812,66377,147812,147827c295623,229276,229252,295654,147811,295654xm147811,5797c69558,5797,5797,69566,5797,147827v,78261,63761,142030,142014,142030c226064,289857,289826,226088,289826,147827,289826,69566,226064,5797,147811,5797xe" fillcolor="#168489" stroked="f" strokeweight="0">
                      <v:stroke joinstyle="miter"/>
                      <v:path arrowok="t" o:connecttype="custom" o:connectlocs="610358,1220848;0,610424;610358,0;1220720,610424;610358,1220848;610358,23938;23938,610424;610358,1196910;1196782,610424;610358,23938" o:connectangles="0,0,0,0,0,0,0,0,0,0"/>
                    </v:shape>
                    <v:shape id="Freeform 3" o:spid="_x0000_s2141" style="position:absolute;left:63694;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168489"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27" o:spid="_x0000_s2142" type="#_x0000_t202" style="position:absolute;left:59901;top:-1444;width:21516;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" filled="f" stroked="f">
                    <v:textbox>
                      <w:txbxContent>
                        <w:p w14:paraId="3147DC1F"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 xml:space="preserve">فهم </w:t>
                          </w:r>
                          <w:r w:rsidRPr="00F57C47">
                            <w:rPr>
                              <w:rFonts w:ascii="Adobe Arabic" w:eastAsia="Calibri" w:hAnsi="Adobe Arabic" w:cs="Adobe Arabic"/>
                              <w:b/>
                              <w:bCs/>
                              <w:kern w:val="24"/>
                              <w:sz w:val="30"/>
                              <w:szCs w:val="30"/>
                              <w:rtl/>
                              <w:lang w:bidi="ar-EG"/>
                            </w:rPr>
                            <w:t>الحقوق والواجبات بوضوح</w:t>
                          </w:r>
                        </w:p>
                      </w:txbxContent>
                    </v:textbox>
                  </v:shape>
                  <v:shape id="TextBox 48" o:spid="_x0000_s2143" type="#_x0000_t202" style="position:absolute;left:66330;top:16806;width:6581;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" filled="f" stroked="f">
                    <v:textbox>
                      <w:txbxContent>
                        <w:p w14:paraId="6C70F25D"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01</w:t>
                          </w:r>
                        </w:p>
                      </w:txbxContent>
                    </v:textbox>
                  </v:shape>
                </v:group>
                <v:group id="Group 1122559329" o:spid="_x0000_s2144" style="position:absolute;left:53173;top:16934;width:17123;height:26198" coordorigin="53173,16934" coordsize="17122,26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">
                  <v:group id="Group 1123829544" o:spid="_x0000_s2145" style="position:absolute;left:54712;top:16934;width:12208;height:18594" coordorigin="547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">
                    <v:shape id="Freeform 14" o:spid="_x0000_s2146" style="position:absolute;left:54712;top:16934;width:12208;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" path="m147811,295653c66370,295653,,229277,,147827,,66377,66370,,147811,v81441,,147812,66377,147812,147827c295623,229277,229252,295653,147811,295653xm147811,6087c69558,6087,5797,69856,5797,148117v,78261,63761,142029,142014,142029c226064,290146,289826,226378,289826,148117,289826,69856,226064,6087,147811,6087xe" fillcolor="#6cb4b8" stroked="f" strokeweight="0">
                      <v:stroke joinstyle="miter"/>
                      <v:path arrowok="t" o:connecttype="custom" o:connectlocs="610358,1220844;0,610424;610358,0;1220720,610424;610358,1220844;610358,25135;23938,611622;610358,1198104;1196782,611622;610358,25135" o:connectangles="0,0,0,0,0,0,0,0,0,0"/>
                    </v:shape>
                    <v:shape id="Freeform: Shape 1816163080" o:spid="_x0000_s2147" style="position:absolute;left:54840;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6cb4b8"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48" type="#_x0000_t202" style="position:absolute;left:53173;top:35524;width:17123;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" filled="f" stroked="f">
                    <v:textbox>
                      <w:txbxContent>
                        <w:p w14:paraId="0812B924"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المطالبة بالحقوق بطريقة مهنية</w:t>
                          </w:r>
                        </w:p>
                      </w:txbxContent>
                    </v:textbox>
                  </v:shape>
                  <v:shape id="TextBox 48" o:spid="_x0000_s2149" type="#_x0000_t202" style="position:absolute;left:57602;top:19966;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" filled="f" stroked="f">
                    <v:textbox>
                      <w:txbxContent>
                        <w:p w14:paraId="52789C24"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02</w:t>
                          </w:r>
                        </w:p>
                      </w:txbxContent>
                    </v:textbox>
                  </v:shape>
                </v:group>
                <v:group id="Group 1824832249" o:spid="_x0000_s2150" style="position:absolute;left:44904;top:-933;width:14409;height:26018" coordorigin="44904,-933" coordsize="14409,2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">
                  <v:group id="Group 579886987" o:spid="_x0000_s2151" style="position:absolute;left:45868;top:6509;width:12207;height:18576" coordorigin="45868,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">
                    <v:shape id="Freeform 12" o:spid="_x0000_s2152" style="position:absolute;left:45868;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" path="m147811,295654c66371,295654,,229276,,147827,,66377,66371,,147811,v81442,,147812,66377,147812,147827c295623,229276,229253,295654,147811,295654xm147811,5797c69558,5797,5797,69566,5797,147827v,78261,63761,142030,142014,142030c226064,289857,289826,226088,289826,147827,289826,69566,226064,5797,147811,5797xe" fillcolor="#ffcc5e" stroked="f" strokeweight="0">
                      <v:stroke joinstyle="miter"/>
                      <v:path arrowok="t" o:connecttype="custom" o:connectlocs="610358,1220848;0,610424;610358,0;1220720,610424;610358,1220848;610358,23938;23938,610424;610358,1196910;1196782,610424;610358,23938" o:connectangles="0,0,0,0,0,0,0,0,0,0"/>
                    </v:shape>
                    <v:shape id="Freeform 3" o:spid="_x0000_s2153" style="position:absolute;left:46005;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ffcc5e"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65" o:spid="_x0000_s2154" type="#_x0000_t202" style="position:absolute;left:44904;top:-933;width:14409;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" filled="f" stroked="f">
                    <v:textbox>
                      <w:txbxContent>
                        <w:p w14:paraId="5972420C"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أداء الواجبات بكفاءة</w:t>
                          </w:r>
                        </w:p>
                      </w:txbxContent>
                    </v:textbox>
                  </v:shape>
                  <v:shape id="TextBox 48" o:spid="_x0000_s2155" type="#_x0000_t202" style="position:absolute;left:48503;top:15891;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" filled="f" stroked="f">
                    <v:textbox>
                      <w:txbxContent>
                        <w:p w14:paraId="6F1E9A56"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03</w:t>
                          </w:r>
                        </w:p>
                      </w:txbxContent>
                    </v:textbox>
                  </v:shape>
                </v:group>
                <v:group id="Group 766008311" o:spid="_x0000_s2156" style="position:absolute;left:35908;top:16934;width:14409;height:25914" coordorigin="35908,16934" coordsize="14409,25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">
                  <v:group id="Group 227364098" o:spid="_x0000_s2157" style="position:absolute;left:37012;top:16934;width:12207;height:18594" coordorigin="370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">
                    <v:shape id="Freeform 10" o:spid="_x0000_s2158" style="position:absolute;left:37012;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" path="m147811,295653c66371,295653,,229277,,147827,,66377,66371,,147811,v81442,,147812,66377,147812,147827c295623,229277,229253,295653,147811,295653xm147811,6087c69558,6087,5797,69856,5797,148117v,78261,63761,142029,142014,142029c226064,290146,289826,226378,289826,148117,289826,69856,226064,6087,147811,6087xe" fillcolor="#3d8e92" stroked="f" strokeweight="0">
                      <v:stroke joinstyle="miter"/>
                      <v:path arrowok="t" o:connecttype="custom" o:connectlocs="610358,1220844;0,610424;610358,0;1220720,610424;610358,1220844;610358,25135;23938,611622;610358,1198104;1196782,611622;610358,25135" o:connectangles="0,0,0,0,0,0,0,0,0,0"/>
                    </v:shape>
                    <v:shape id="Freeform: Shape 2035388657" o:spid="_x0000_s2159" style="position:absolute;left:37133;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3d8e92"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60" type="#_x0000_t202" style="position:absolute;left:35908;top:35240;width:14409;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" filled="f" stroked="f">
                    <v:textbox>
                      <w:txbxContent>
                        <w:p w14:paraId="04A32E30"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التواصل المستمر مع الإدارة والزملاء</w:t>
                          </w:r>
                        </w:p>
                      </w:txbxContent>
                    </v:textbox>
                  </v:shape>
                  <v:shape id="TextBox 48" o:spid="_x0000_s2161" type="#_x0000_t202" style="position:absolute;left:39650;top:19966;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" filled="f" stroked="f">
                    <v:textbox>
                      <w:txbxContent>
                        <w:p w14:paraId="52E9C51A"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04</w:t>
                          </w:r>
                        </w:p>
                      </w:txbxContent>
                    </v:textbox>
                  </v:shape>
                </v:group>
                <v:group id="Group 894454208" o:spid="_x0000_s2162" style="position:absolute;left:26701;top:-1098;width:14410;height:26183" coordorigin="26701,-1098" coordsize="14409,2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">
                  <v:group id="Group 1065332237" o:spid="_x0000_s2163" style="position:absolute;left:28168;top:6509;width:12207;height:18576" coordorigin="28168,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">
                    <v:shape id="Freeform 8" o:spid="_x0000_s2164" style="position:absolute;left:28168;top:12877;width:12207;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" path="m147811,295654c66370,295654,,229276,,147827,,66377,66370,,147811,v81442,,147812,66377,147812,147827c295623,229276,229253,295654,147811,295654xm147811,5797c69558,5797,5797,69566,5797,147827v,78261,63761,142030,142014,142030c226064,289857,289826,226088,289826,147827,289826,69566,226064,5797,147811,5797xe" fillcolor="#3d8e92" stroked="f" strokeweight="0">
                      <v:stroke joinstyle="miter"/>
                      <v:path arrowok="t" o:connecttype="custom" o:connectlocs="610358,1220848;0,610424;610358,0;1220720,610424;610358,1220848;610358,23938;23938,610424;610358,1196910;1196782,610424;610358,23938" o:connectangles="0,0,0,0,0,0,0,0,0,0"/>
                    </v:shape>
                    <v:shape id="Freeform 3" o:spid="_x0000_s2165" style="position:absolute;left:28298;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3d8e92"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77" o:spid="_x0000_s2166" type="#_x0000_t202" style="position:absolute;left:26701;top:-1098;width:14410;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" filled="f" stroked="f">
                    <v:textbox>
                      <w:txbxContent>
                        <w:p w14:paraId="1B245F6D"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إدارة الوقت بفعالية</w:t>
                          </w:r>
                        </w:p>
                      </w:txbxContent>
                    </v:textbox>
                  </v:shape>
                  <v:shape id="TextBox 48" o:spid="_x0000_s2167" type="#_x0000_t202" style="position:absolute;left:30932;top:16445;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" filled="f" stroked="f">
                    <v:textbox>
                      <w:txbxContent>
                        <w:p w14:paraId="4EF402F4"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05</w:t>
                          </w:r>
                        </w:p>
                      </w:txbxContent>
                    </v:textbox>
                  </v:shape>
                </v:group>
                <v:group id="Group 356345492" o:spid="_x0000_s2168" style="position:absolute;left:17699;top:16934;width:14409;height:23746" coordorigin="17699,16934" coordsize="14409,23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">
                  <v:group id="Group 1427436568" o:spid="_x0000_s2169" style="position:absolute;left:19312;top:16934;width:12207;height:18594" coordorigin="19312,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">
                    <v:shape id="Freeform 6" o:spid="_x0000_s2170" style="position:absolute;left:19312;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" path="m147811,295653c66370,295653,,229277,,147827,,66377,66370,,147811,v81441,,147812,66377,147812,147827c295623,229277,229252,295653,147811,295653xm147811,6087c69558,6087,5797,69856,5797,148117v,78261,63761,142029,142014,142029c226064,290146,289826,226378,289826,148117,289826,69856,226064,6087,147811,6087xe" fillcolor="#ffcc5e" stroked="f" strokeweight="0">
                      <v:stroke joinstyle="miter"/>
                      <v:path arrowok="t" o:connecttype="custom" o:connectlocs="610358,1220844;0,610424;610358,0;1220720,610424;610358,1220844;610358,25135;23938,611622;610358,1198104;1196782,611622;610358,25135" o:connectangles="0,0,0,0,0,0,0,0,0,0"/>
                    </v:shape>
                    <v:shape id="Freeform: Shape 1015445189" o:spid="_x0000_s2171" style="position:absolute;left:19426;top:26012;width:11993;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ffcc5e"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72" type="#_x0000_t202" style="position:absolute;left:17699;top:36352;width:14409;height:432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" filled="f" stroked="f">
                    <v:textbox>
                      <w:txbxContent>
                        <w:p w14:paraId="72C195A5"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المرونة والتكيّف</w:t>
                          </w:r>
                        </w:p>
                      </w:txbxContent>
                    </v:textbox>
                  </v:shape>
                  <v:shape id="TextBox 84" o:spid="_x0000_s2173" type="#_x0000_t202" style="position:absolute;left:22204;top:19605;width:6582;height:6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" filled="f" stroked="f">
                    <v:textbox>
                      <w:txbxContent>
                        <w:p w14:paraId="41BDFEFA"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06</w:t>
                          </w:r>
                        </w:p>
                      </w:txbxContent>
                    </v:textbox>
                  </v:shape>
                </v:group>
                <v:group id="Group 1907024639" o:spid="_x0000_s2174" style="position:absolute;left:7451;top:-932;width:18243;height:26017" coordorigin="7451,-932" coordsize="18242,26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">
                  <v:group id="Group 1388076930" o:spid="_x0000_s2175" style="position:absolute;left:10467;top:6509;width:12208;height:18576" coordorigin="10467,6509" coordsize="12207,18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">
                    <v:shape id="Freeform 4" o:spid="_x0000_s2176" style="position:absolute;left:10467;top:12877;width:12208;height:12208;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" path="m147811,295654c66370,295654,,229276,,147827,,66377,66370,,147811,v81441,,147812,66377,147812,147827c295623,229276,229252,295654,147811,295654xm147811,5797c69558,5797,5797,69566,5797,147827v,78261,63761,142030,142014,142030c226064,289857,289826,226088,289826,147827,289826,69566,226064,5797,147811,5797xe" fillcolor="#3d8e92" stroked="f" strokeweight="0">
                      <v:stroke joinstyle="miter"/>
                      <v:path arrowok="t" o:connecttype="custom" o:connectlocs="610358,1220848;0,610424;610358,0;1220720,610424;610358,1220848;610358,23938;23938,610424;610358,1196910;1196782,610424;610358,23938" o:connectangles="0,0,0,0,0,0,0,0,0,0"/>
                    </v:shape>
                    <v:shape id="Freeform 3" o:spid="_x0000_s2177" style="position:absolute;left:10591;top:6509;width:11956;height:9511;rotation:180;visibility:visible;mso-wrap-style:square;v-text-anchor:middle" coordsize="289536,23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" path="m148101,174383r,-146377c148101,23078,150130,18151,152738,14092v1160,-1738,1739,-4057,1160,-6666c153318,3947,150420,1049,146652,179,140855,-980,135928,3658,135928,9165v,5507,580,3768,1739,5217c140855,18730,142015,23948,142015,29455r,145218c142015,202210,119698,224528,92165,224528r-89267,c1159,224528,,225687,,227427r,c,229166,1159,230325,2898,230325r283740,c288377,230325,289536,229166,289536,227427r,c289536,225687,288377,224528,286638,224528r-89267,c169838,224528,147522,202210,147522,174673r579,-290xe" fillcolor="#3d8e92" stroked="f" strokeweight="0">
                      <v:stroke joinstyle="miter"/>
                      <v:path arrowok="t" o:connecttype="custom" o:connectlocs="611555,720082;611555,115646;630703,58190;635493,30664;605572,739;561289,37845;568470,59388;586424,121629;586424,721279;380578,927146;11967,927146;0,939117;0,939117;11967,951084;1183617,951084;1195584,939117;1195584,939117;1183617,927146;815006,927146;609164,721279" o:connectangles="0,0,0,0,0,0,0,0,0,0,0,0,0,0,0,0,0,0,0,0"/>
                    </v:shape>
                  </v:group>
                  <v:shape id="TextBox 27" o:spid="_x0000_s2178" type="#_x0000_t202" style="position:absolute;left:7451;top:-932;width:18243;height:7607;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" filled="f" stroked="f">
                    <v:textbox>
                      <w:txbxContent>
                        <w:p w14:paraId="5ACE6E3E"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الالتزام بالأخلاقيات المهنية والقوانين</w:t>
                          </w:r>
                        </w:p>
                      </w:txbxContent>
                    </v:textbox>
                  </v:shape>
                  <v:shape id="TextBox 48" o:spid="_x0000_s2179" type="#_x0000_t202" style="position:absolute;left:13106;top:15530;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" filled="f" stroked="f">
                    <v:textbox>
                      <w:txbxContent>
                        <w:p w14:paraId="04C4A58D"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07</w:t>
                          </w:r>
                        </w:p>
                      </w:txbxContent>
                    </v:textbox>
                  </v:shape>
                </v:group>
                <v:group id="Group 1827626420" o:spid="_x0000_s2180" style="position:absolute;top:16934;width:16133;height:26463" coordorigin=",16934" coordsize="16133,2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">
                  <v:group id="Group 1362215502" o:spid="_x0000_s2181" style="position:absolute;left:1611;top:16934;width:12207;height:18594" coordorigin="1611,16934" coordsize="12207,1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">
                    <v:shape id="Freeform 2" o:spid="_x0000_s2182" style="position:absolute;left:1611;top:16934;width:12207;height:12209;visibility:visible;mso-wrap-style:square;v-text-anchor:middle" coordsize="295622,295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" path="m147811,295653c66370,295653,,229277,,147827,,66377,66370,,147811,v81441,,147812,66377,147812,147827c295623,229277,229252,295653,147811,295653xm147811,6087c69558,6087,5797,69856,5797,148117v,78261,63761,142029,142014,142029c226064,290146,289826,226378,289826,148117,289826,69856,226064,6087,147811,6087xe" fillcolor="#6cb4b8" stroked="f" strokeweight="0">
                      <v:stroke joinstyle="miter"/>
                      <v:path arrowok="t" o:connecttype="custom" o:connectlocs="610358,1220844;0,610424;610358,0;1220720,610424;610358,1220844;610358,25135;23938,611622;610358,1198104;1196782,611622;610358,25135" o:connectangles="0,0,0,0,0,0,0,0,0,0"/>
                    </v:shape>
                    <v:shape id="Freeform: Shape 542370495" o:spid="_x0000_s2183" style="position:absolute;left:1719;top:26012;width:11992;height:9516;visibility:visible;mso-wrap-style:square;v-text-anchor:middle" coordsize="4268150,3335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" path="m2134076,v36713,,73425,14005,101436,42016l2235512,42017v56021,56022,56021,146851,,202873c2218606,261796,2203813,280815,2191134,301948r-12202,26843l2178932,2562189r447,l2189601,2663621v68515,334915,364773,586804,719913,586804l4225430,3250425v25635,,42720,17085,42720,42735c4268150,3318795,4251065,3335880,4225430,3335880r-4182709,c17085,3335880,,3318795,,3293160v,-25650,17085,-42735,42721,-42735l1358636,3250425v355140,,651409,-251889,719927,-586804l2088786,2562189r430,l2089216,328785r-12198,-26837c2064338,280815,2049545,261796,2032639,244890v-56022,-56022,-56022,-146852,,-202874c2060650,14005,2097363,,2134076,xe" fillcolor="#6cb4b8" stroked="f" strokeweight="0">
                      <v:stroke joinstyle="miter"/>
                      <v:path arrowok="t" o:connecttype="custom" o:connectlocs="599631,0;628133,11986;628133,11987;628133,69863;615663,86141;612235,93799;612235,730951;612360,730951;615233,759888;817513,927294;1187259,927294;1199262,939486;1187259,951673;12004,951673;0,939486;12004,927294;381749,927294;584033,759888;586906,730951;587027,730951;587027,93797;583599,86141;571130,69863;571130,11986;599631,0" o:connectangles="0,0,0,0,0,0,0,0,0,0,0,0,0,0,0,0,0,0,0,0,0,0,0,0,0"/>
                    </v:shape>
                  </v:group>
                  <v:shape id="TextBox 27" o:spid="_x0000_s2184" type="#_x0000_t202" style="position:absolute;top:35789;width:16133;height:7608;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" filled="f" stroked="f">
                    <v:textbox>
                      <w:txbxContent>
                        <w:p w14:paraId="02489F67" w14:textId="77777777" w:rsidR="00F57C47" w:rsidRPr="00F57C47" w:rsidRDefault="00F57C47" w:rsidP="00F57C47">
                          <w:pPr>
                            <w:bidi w:val="0"/>
                            <w:jc w:val="center"/>
                            <w:rPr>
                              <w:rFonts w:ascii="Adobe Arabic" w:eastAsia="Calibri" w:hAnsi="Adobe Arabic" w:cs="Adobe Arabic"/>
                              <w:b/>
                              <w:bCs/>
                              <w:kern w:val="24"/>
                              <w:sz w:val="30"/>
                              <w:szCs w:val="30"/>
                              <w:lang w:bidi="ar-EG"/>
                            </w:rPr>
                          </w:pPr>
                          <w:r w:rsidRPr="00F57C47">
                            <w:rPr>
                              <w:rFonts w:ascii="Adobe Arabic" w:eastAsia="Calibri" w:hAnsi="Adobe Arabic" w:cs="Adobe Arabic"/>
                              <w:b/>
                              <w:bCs/>
                              <w:kern w:val="24"/>
                              <w:sz w:val="30"/>
                              <w:szCs w:val="30"/>
                              <w:rtl/>
                              <w:lang w:bidi="ar-EG"/>
                            </w:rPr>
                            <w:t>التوازن بين الحياة الشخصية والمهنية</w:t>
                          </w:r>
                        </w:p>
                      </w:txbxContent>
                    </v:textbox>
                  </v:shape>
                  <v:shape id="TextBox 48" o:spid="_x0000_s2185" type="#_x0000_t202" style="position:absolute;left:4384;top:19968;width:6582;height:6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" filled="f" stroked="f">
                    <v:textbox>
                      <w:txbxContent>
                        <w:p w14:paraId="2B1D70E5" w14:textId="77777777" w:rsidR="00F57C47" w:rsidRDefault="00F57C47" w:rsidP="00F57C47">
                          <w:pPr>
                            <w:bidi w:val="0"/>
                            <w:jc w:val="center"/>
                            <w:rPr>
                              <w:rFonts w:ascii="Adobe Arabic" w:hAnsi="Adobe Arabic" w:cs="Adobe Arabic"/>
                              <w:b/>
                              <w:bCs/>
                              <w:kern w:val="24"/>
                              <w:sz w:val="36"/>
                              <w:szCs w:val="36"/>
                            </w:rPr>
                          </w:pPr>
                          <w:r>
                            <w:rPr>
                              <w:rFonts w:ascii="Adobe Arabic" w:hAnsi="Adobe Arabic" w:cs="Adobe Arabic"/>
                              <w:b/>
                              <w:bCs/>
                              <w:kern w:val="24"/>
                              <w:sz w:val="36"/>
                              <w:szCs w:val="36"/>
                            </w:rPr>
                            <w:t>08</w:t>
                          </w:r>
                        </w:p>
                      </w:txbxContent>
                    </v:textbox>
                  </v:shape>
                </v:group>
                <w10:anchorlock/>
              </v:group>
            </w:pict>
          </mc:Fallback>
        </mc:AlternateContent>
      </w:r>
    </w:p>
    <w:p w:rsidR="000D578D" w:rsidRDefault="000D578D" w:rsidP="00AB5C58">
      <w:pPr>
        <w:rPr>
          <w:rFonts w:ascii="Sakkal Majalla" w:hAnsi="Sakkal Majalla"/>
          <w:color w:val="auto"/>
          <w:sz w:val="32"/>
          <w:szCs w:val="32"/>
        </w:rPr>
      </w:pPr>
      <w:r>
        <w:rPr>
          <w:noProof/>
        </w:rPr>
        <mc:AlternateContent>
          <mc:Choice Requires="wpg">
            <w:drawing>
              <wp:inline distT="0" distB="0" distL="0" distR="0" wp14:anchorId="6185B51B" wp14:editId="16491EEE">
                <wp:extent cx="5731510" cy="892175"/>
                <wp:effectExtent l="0" t="0" r="2540" b="22225"/>
                <wp:docPr id="18403530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12827700" name="مجموعة 47"/>
                        <wpg:cNvGrpSpPr>
                          <a:grpSpLocks/>
                        </wpg:cNvGrpSpPr>
                        <wpg:grpSpPr bwMode="auto">
                          <a:xfrm>
                            <a:off x="0" y="0"/>
                            <a:ext cx="57315" cy="8953"/>
                            <a:chOff x="0" y="0"/>
                            <a:chExt cx="58781" cy="9188"/>
                          </a:xfrm>
                        </wpg:grpSpPr>
                        <wpg:grpSp>
                          <wpg:cNvPr id="1561624174" name="مجموعة 48"/>
                          <wpg:cNvGrpSpPr>
                            <a:grpSpLocks/>
                          </wpg:cNvGrpSpPr>
                          <wpg:grpSpPr bwMode="auto">
                            <a:xfrm>
                              <a:off x="0" y="0"/>
                              <a:ext cx="58781" cy="9188"/>
                              <a:chOff x="0" y="0"/>
                              <a:chExt cx="62403" cy="9190"/>
                            </a:xfrm>
                          </wpg:grpSpPr>
                          <wpg:grpSp>
                            <wpg:cNvPr id="278689706" name="مجموعة 49"/>
                            <wpg:cNvGrpSpPr>
                              <a:grpSpLocks/>
                            </wpg:cNvGrpSpPr>
                            <wpg:grpSpPr bwMode="auto">
                              <a:xfrm>
                                <a:off x="0" y="1692"/>
                                <a:ext cx="54330" cy="5806"/>
                                <a:chOff x="0" y="1692"/>
                                <a:chExt cx="54330" cy="5806"/>
                              </a:xfrm>
                            </wpg:grpSpPr>
                            <wps:wsp>
                              <wps:cNvPr id="157573629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4802920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21823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0559680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فهم الحقوق والواجبات بوضوح</w:t>
                                </w:r>
                              </w:p>
                            </w:txbxContent>
                          </wps:txbx>
                          <wps:bodyPr rot="0" vert="horz" wrap="square" lIns="91440" tIns="45720" rIns="91440" bIns="45720" anchor="t" anchorCtr="0" upright="1">
                            <a:spAutoFit/>
                          </wps:bodyPr>
                        </wps:wsp>
                      </wpg:grpSp>
                      <pic:pic xmlns:pic="http://schemas.openxmlformats.org/drawingml/2006/picture">
                        <pic:nvPicPr>
                          <pic:cNvPr id="185128686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85B51B" id="_x0000_s2186"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BW3Su03QAAAAUBAAAPAAAAZHJz&#10;L2Rvd25yZXYueG1sTI9BS8NAEIXvgv9hGcGb3U21xcZsSinqqQhtBeltm50modnZkN0m6b939KKX&#10;B8N7vPdNthxdI3rsQu1JQzJRIJAKb2sqNXzu3x6eQYRoyJrGE2q4YoBlfnuTmdT6gbbY72IpuIRC&#10;ajRUMbaplKGo0Jkw8S0SeyffORP57EppOzNwuWvkVKm5dKYmXqhMi+sKi/Pu4jS8D2ZYPSav/eZ8&#10;Wl8P+9nH1yZBre/vxtULiIhj/AvDDz6jQ85MR38hG0SjgR+Jv8reQk3nII4celI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">
                <v:group id="مجموعة 47" o:spid="_x0000_s21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">
                  <v:group id="مجموعة 48" o:spid="_x0000_s21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">
                    <v:group id="مجموعة 49" o:spid="_x0000_s21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">
                      <v:shape id="شكل حر 50" o:spid="_x0000_s21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" fillcolor="#a5a5a5 [2092]" stroked="f" strokeweight="1pt">
                        <v:stroke joinstyle="miter"/>
                      </v:roundrect>
                    </v:group>
                    <v:oval id="شكل بيضاوي 52" o:spid="_x0000_s21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" filled="f" strokecolor="#168489" strokeweight="1pt">
                      <v:stroke joinstyle="miter"/>
                    </v:oval>
                  </v:group>
                  <v:shape id="مربع نص 41" o:spid="_x0000_s219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" filled="f" stroked="f">
                    <v:textbox style="mso-fit-shape-to-text:t">
                      <w:txbxContent>
                        <w:p w14:paraId="7A9D67D3" w14:textId="613B742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فهم الحقوق والواجبات بوضوح</w:t>
                          </w:r>
                        </w:p>
                      </w:txbxContent>
                    </v:textbox>
                  </v:shape>
                </v:group>
                <v:shape id="صورة 54" o:spid="_x0000_s21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أول خطوة للموازنة هي أن يكون الموظف على دراية تامة بحقوقه وواجباته. يمكن تحقيق ذلك من خلال قراءة عقود العمل، اللوائح الداخلية للمؤسسة، والقوانين المحلية التي تحكم العلاقة بين الموظف وصاحب العمل.</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عندما يكون الموظف واعياً بحقوقه (مثل الأجر العادل، الإجازات، الأمان الوظيفي) وأيضاً واجباته (مثل الالتزام بساعات العمل، تنفيذ المهام)، سيكون من السهل عليه تحقيق التوازن الصحيح.</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0A2AED9C" wp14:editId="7AD362B7">
                <wp:extent cx="5731510" cy="892175"/>
                <wp:effectExtent l="0" t="0" r="2540" b="22225"/>
                <wp:docPr id="114052428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94129252" name="مجموعة 47"/>
                        <wpg:cNvGrpSpPr>
                          <a:grpSpLocks/>
                        </wpg:cNvGrpSpPr>
                        <wpg:grpSpPr bwMode="auto">
                          <a:xfrm>
                            <a:off x="0" y="0"/>
                            <a:ext cx="57315" cy="8953"/>
                            <a:chOff x="0" y="0"/>
                            <a:chExt cx="58781" cy="9188"/>
                          </a:xfrm>
                        </wpg:grpSpPr>
                        <wpg:grpSp>
                          <wpg:cNvPr id="1695699733" name="مجموعة 48"/>
                          <wpg:cNvGrpSpPr>
                            <a:grpSpLocks/>
                          </wpg:cNvGrpSpPr>
                          <wpg:grpSpPr bwMode="auto">
                            <a:xfrm>
                              <a:off x="0" y="0"/>
                              <a:ext cx="58781" cy="9188"/>
                              <a:chOff x="0" y="0"/>
                              <a:chExt cx="62403" cy="9190"/>
                            </a:xfrm>
                          </wpg:grpSpPr>
                          <wpg:grpSp>
                            <wpg:cNvPr id="243014605" name="مجموعة 49"/>
                            <wpg:cNvGrpSpPr>
                              <a:grpSpLocks/>
                            </wpg:cNvGrpSpPr>
                            <wpg:grpSpPr bwMode="auto">
                              <a:xfrm>
                                <a:off x="0" y="1692"/>
                                <a:ext cx="54330" cy="5806"/>
                                <a:chOff x="0" y="1692"/>
                                <a:chExt cx="54330" cy="5806"/>
                              </a:xfrm>
                            </wpg:grpSpPr>
                            <wps:wsp>
                              <wps:cNvPr id="3923270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195160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948424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6188482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المطالبة بالحقوق بطريقة مهنية</w:t>
                                </w:r>
                              </w:p>
                            </w:txbxContent>
                          </wps:txbx>
                          <wps:bodyPr rot="0" vert="horz" wrap="square" lIns="91440" tIns="45720" rIns="91440" bIns="45720" anchor="t" anchorCtr="0" upright="1">
                            <a:spAutoFit/>
                          </wps:bodyPr>
                        </wps:wsp>
                      </wpg:grpSp>
                      <pic:pic xmlns:pic="http://schemas.openxmlformats.org/drawingml/2006/picture">
                        <pic:nvPicPr>
                          <pic:cNvPr id="142452146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2AED9C" id="_x0000_s219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Vt0rtN0AAAAFAQAADwAA&#10;AGRycy9kb3ducmV2LnhtbEyPQUvDQBCF74L/YRnBm91NtcXGbEop6qkIbQXpbZudJqHZ2ZDdJum/&#10;d/SilwfDe7z3TbYcXSN67ELtSUMyUSCQCm9rKjV87t8enkGEaMiaxhNquGKAZX57k5nU+oG22O9i&#10;KbiEQmo0VDG2qZShqNCZMPEtEnsn3zkT+exKaTszcLlr5FSpuXSmJl6oTIvrCovz7uI0vA9mWD0m&#10;r/3mfFpfD/vZx9cmQa3v78bVC4iIY/wLww8+o0POTEd/IRtEo4Efib/K3kJN5yCOHHpS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">
                <v:group id="مجموعة 47" o:spid="_x0000_s2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">
                  <v:group id="مجموعة 48" o:spid="_x0000_s2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">
                    <v:group id="مجموعة 49" o:spid="_x0000_s2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">
                      <v:shape id="شكل حر 50" o:spid="_x0000_s2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" fillcolor="#a5a5a5 [2092]" stroked="f" strokeweight="1pt">
                        <v:stroke joinstyle="miter"/>
                      </v:roundrect>
                    </v:group>
                    <v:oval id="شكل بيضاوي 52" o:spid="_x0000_s2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" filled="f" strokecolor="#168489" strokeweight="1pt">
                      <v:stroke joinstyle="miter"/>
                    </v:oval>
                  </v:group>
                  <v:shape id="مربع نص 41" o:spid="_x0000_s220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" filled="f" stroked="f">
                    <v:textbox style="mso-fit-shape-to-text:t">
                      <w:txbxContent>
                        <w:p w14:paraId="17D49310" w14:textId="40200035"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المطالبة </w:t>
                          </w:r>
                          <w:r w:rsidRPr="000D578D">
                            <w:rPr>
                              <w:rFonts w:eastAsia="Calibri" w:hAnsi="Adobe Arabic" w:cs="Adobe Arabic"/>
                              <w:b/>
                              <w:bCs/>
                              <w:color w:val="FFFFFF"/>
                              <w:kern w:val="24"/>
                              <w:sz w:val="36"/>
                              <w:szCs w:val="36"/>
                              <w:rtl/>
                              <w:lang w:bidi="ar-EG"/>
                            </w:rPr>
                            <w:t>بالحقوق بطريقة مهنية</w:t>
                          </w:r>
                        </w:p>
                      </w:txbxContent>
                    </v:textbox>
                  </v:shape>
                </v:group>
                <v:shape id="صورة 54" o:spid="_x0000_s22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إذا شعر الموظف بأن حقوقه لم تُحترم، يمكنه التحدث مع الإدارة أو قسم الموارد البشرية بطريقة مهنية وبنّاءة. يجب أن تكون المطالبة بالحقوق قائمة على الاحترام والتواصل الفعّال، وليس بالعدوانية أو التصعيد غير الضروري.</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على سبيل المثال، إذا كان الموظف لا يحصل على الإجازات المستحقة أو يواجه تأخيراً في صرف الأجور، يمكنه التحدث مع المسؤولين بوضوح وتقديم طلب رسمي.</w:t>
      </w:r>
    </w:p>
    <w:p w:rsidR="000D578D" w:rsidRDefault="000D578D" w:rsidP="00AB5C58">
      <w:pPr>
        <w:rPr>
          <w:rFonts w:ascii="Sakkal Majalla" w:hAnsi="Sakkal Majalla"/>
          <w:sz w:val="32"/>
          <w:szCs w:val="32"/>
        </w:rPr>
      </w:pPr>
      <w:r>
        <w:rPr>
          <w:noProof/>
        </w:rPr>
        <mc:AlternateContent>
          <mc:Choice Requires="wpg">
            <w:drawing>
              <wp:inline distT="0" distB="0" distL="0" distR="0" wp14:anchorId="0E707E6A" wp14:editId="5B79EE02">
                <wp:extent cx="5731510" cy="892175"/>
                <wp:effectExtent l="0" t="0" r="2540" b="22225"/>
                <wp:docPr id="4430531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08764417" name="مجموعة 47"/>
                        <wpg:cNvGrpSpPr>
                          <a:grpSpLocks/>
                        </wpg:cNvGrpSpPr>
                        <wpg:grpSpPr bwMode="auto">
                          <a:xfrm>
                            <a:off x="0" y="0"/>
                            <a:ext cx="57315" cy="8953"/>
                            <a:chOff x="0" y="0"/>
                            <a:chExt cx="58781" cy="9188"/>
                          </a:xfrm>
                        </wpg:grpSpPr>
                        <wpg:grpSp>
                          <wpg:cNvPr id="450514178" name="مجموعة 48"/>
                          <wpg:cNvGrpSpPr>
                            <a:grpSpLocks/>
                          </wpg:cNvGrpSpPr>
                          <wpg:grpSpPr bwMode="auto">
                            <a:xfrm>
                              <a:off x="0" y="0"/>
                              <a:ext cx="58781" cy="9188"/>
                              <a:chOff x="0" y="0"/>
                              <a:chExt cx="62403" cy="9190"/>
                            </a:xfrm>
                          </wpg:grpSpPr>
                          <wpg:grpSp>
                            <wpg:cNvPr id="1653962737" name="مجموعة 49"/>
                            <wpg:cNvGrpSpPr>
                              <a:grpSpLocks/>
                            </wpg:cNvGrpSpPr>
                            <wpg:grpSpPr bwMode="auto">
                              <a:xfrm>
                                <a:off x="0" y="1692"/>
                                <a:ext cx="54330" cy="5806"/>
                                <a:chOff x="0" y="1692"/>
                                <a:chExt cx="54330" cy="5806"/>
                              </a:xfrm>
                            </wpg:grpSpPr>
                            <wps:wsp>
                              <wps:cNvPr id="56103808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123374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901691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5993703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أداء الواجبات بكفاءة</w:t>
                                </w:r>
                              </w:p>
                            </w:txbxContent>
                          </wps:txbx>
                          <wps:bodyPr rot="0" vert="horz" wrap="square" lIns="91440" tIns="45720" rIns="91440" bIns="45720" anchor="t" anchorCtr="0" upright="1">
                            <a:spAutoFit/>
                          </wps:bodyPr>
                        </wps:wsp>
                      </wpg:grpSp>
                      <pic:pic xmlns:pic="http://schemas.openxmlformats.org/drawingml/2006/picture">
                        <pic:nvPicPr>
                          <pic:cNvPr id="131458063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E707E6A" id="_x0000_s220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lC3eXcHAADU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">
                  <v:group id="مجموعة 48" o:spid="_x0000_s2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">
                    <v:group id="مجموعة 49" o:spid="_x0000_s2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">
                      <v:shape id="شكل حر 50" o:spid="_x0000_s2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" fillcolor="#a5a5a5 [2092]" stroked="f" strokeweight="1pt">
                        <v:stroke joinstyle="miter"/>
                      </v:roundrect>
                    </v:group>
                    <v:oval id="شكل بيضاوي 52" o:spid="_x0000_s2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" filled="f" strokecolor="#168489" strokeweight="1pt">
                      <v:stroke joinstyle="miter"/>
                    </v:oval>
                  </v:group>
                  <v:shape id="مربع نص 41" o:spid="_x0000_s221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" filled="f" stroked="f">
                    <v:textbox style="mso-fit-shape-to-text:t">
                      <w:txbxContent>
                        <w:p w14:paraId="45E59FAD" w14:textId="01165A17"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أداء </w:t>
                          </w:r>
                          <w:r w:rsidRPr="000D578D">
                            <w:rPr>
                              <w:rFonts w:eastAsia="Calibri" w:hAnsi="Adobe Arabic" w:cs="Adobe Arabic"/>
                              <w:b/>
                              <w:bCs/>
                              <w:color w:val="FFFFFF"/>
                              <w:kern w:val="24"/>
                              <w:sz w:val="36"/>
                              <w:szCs w:val="36"/>
                              <w:rtl/>
                              <w:lang w:bidi="ar-EG"/>
                            </w:rPr>
                            <w:t>الواجبات بكفاءة</w:t>
                          </w:r>
                        </w:p>
                      </w:txbxContent>
                    </v:textbox>
                  </v:shape>
                </v:group>
                <v:shape id="صورة 54" o:spid="_x0000_s22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لتحقيق توازن عادل، يجب على الموظف أن يلتزم بأداء واجباته بكفاءة. عندما يقوم الموظف بتنفيذ المهام المطلوبة منه في الوقت المحدد وبجودة عالية، فإنه يُظهر احترافية ومسؤولية، ما يعزز من موقفه عند المطالبة بحقوقه.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3539606C" wp14:editId="3086DAB6">
                <wp:extent cx="5731510" cy="892175"/>
                <wp:effectExtent l="0" t="0" r="2540" b="22225"/>
                <wp:docPr id="6643910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376558188" name="مجموعة 47"/>
                        <wpg:cNvGrpSpPr>
                          <a:grpSpLocks/>
                        </wpg:cNvGrpSpPr>
                        <wpg:grpSpPr bwMode="auto">
                          <a:xfrm>
                            <a:off x="0" y="0"/>
                            <a:ext cx="57315" cy="8953"/>
                            <a:chOff x="0" y="0"/>
                            <a:chExt cx="58781" cy="9188"/>
                          </a:xfrm>
                        </wpg:grpSpPr>
                        <wpg:grpSp>
                          <wpg:cNvPr id="1330138924" name="مجموعة 48"/>
                          <wpg:cNvGrpSpPr>
                            <a:grpSpLocks/>
                          </wpg:cNvGrpSpPr>
                          <wpg:grpSpPr bwMode="auto">
                            <a:xfrm>
                              <a:off x="0" y="0"/>
                              <a:ext cx="58781" cy="9188"/>
                              <a:chOff x="0" y="0"/>
                              <a:chExt cx="62403" cy="9190"/>
                            </a:xfrm>
                          </wpg:grpSpPr>
                          <wpg:grpSp>
                            <wpg:cNvPr id="465043693" name="مجموعة 49"/>
                            <wpg:cNvGrpSpPr>
                              <a:grpSpLocks/>
                            </wpg:cNvGrpSpPr>
                            <wpg:grpSpPr bwMode="auto">
                              <a:xfrm>
                                <a:off x="0" y="1692"/>
                                <a:ext cx="54330" cy="5806"/>
                                <a:chOff x="0" y="1692"/>
                                <a:chExt cx="54330" cy="5806"/>
                              </a:xfrm>
                            </wpg:grpSpPr>
                            <wps:wsp>
                              <wps:cNvPr id="7484382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14733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96458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1680484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التواصل المستمر مع الإدارة والزملاء</w:t>
                                </w:r>
                              </w:p>
                            </w:txbxContent>
                          </wps:txbx>
                          <wps:bodyPr rot="0" vert="horz" wrap="square" lIns="91440" tIns="45720" rIns="91440" bIns="45720" anchor="t" anchorCtr="0" upright="1">
                            <a:spAutoFit/>
                          </wps:bodyPr>
                        </wps:wsp>
                      </wpg:grpSp>
                      <pic:pic xmlns:pic="http://schemas.openxmlformats.org/drawingml/2006/picture">
                        <pic:nvPicPr>
                          <pic:cNvPr id="3461527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539606C" id="_x0000_s221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gQ0FV4BwAA0x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2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">
                  <v:group id="مجموعة 48" o:spid="_x0000_s22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">
                    <v:group id="مجموعة 49" o:spid="_x0000_s22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">
                      <v:shape id="شكل حر 50" o:spid="_x0000_s22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" fillcolor="#a5a5a5 [2092]" stroked="f" strokeweight="1pt">
                        <v:stroke joinstyle="miter"/>
                      </v:roundrect>
                    </v:group>
                    <v:oval id="شكل بيضاوي 52" o:spid="_x0000_s22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" filled="f" strokecolor="#168489" strokeweight="1pt">
                      <v:stroke joinstyle="miter"/>
                    </v:oval>
                  </v:group>
                  <v:shape id="مربع نص 41" o:spid="_x0000_s222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" filled="f" stroked="f">
                    <v:textbox style="mso-fit-shape-to-text:t">
                      <w:txbxContent>
                        <w:p w14:paraId="4A232AC0" w14:textId="5C5249E9"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التواصل </w:t>
                          </w:r>
                          <w:r w:rsidRPr="000D578D">
                            <w:rPr>
                              <w:rFonts w:eastAsia="Calibri" w:hAnsi="Adobe Arabic" w:cs="Adobe Arabic"/>
                              <w:b/>
                              <w:bCs/>
                              <w:color w:val="FFFFFF"/>
                              <w:kern w:val="24"/>
                              <w:sz w:val="36"/>
                              <w:szCs w:val="36"/>
                              <w:rtl/>
                              <w:lang w:bidi="ar-EG"/>
                            </w:rPr>
                            <w:t>المستمر مع الإدارة والزملاء</w:t>
                          </w:r>
                        </w:p>
                      </w:txbxContent>
                    </v:textbox>
                  </v:shape>
                </v:group>
                <v:shape id="صورة 54" o:spid="_x0000_s22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التواصل الفعّال مع المديرين وزملاء العمل يساعد في ضمان أن حقوق الموظف تُحترم، وفي الوقت ذاته يساعد في توضيح توقعات الإدارة فيما يتعلق بالواجبات. الحوار المتبادل يحافظ على توازن صحي بين الطرفين.</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للموظف أن يستفسر بانتظام عن أدائه المهني وعن أي فرص لتحسين العمل، مع التأكد من أن حقوقه (مثل ظروف العمل المناسبة) يتم الوفاء بها.</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7CE72CFF" wp14:editId="39507E99">
                <wp:extent cx="5731510" cy="892175"/>
                <wp:effectExtent l="0" t="0" r="2540" b="22225"/>
                <wp:docPr id="14121152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16163439" name="مجموعة 47"/>
                        <wpg:cNvGrpSpPr>
                          <a:grpSpLocks/>
                        </wpg:cNvGrpSpPr>
                        <wpg:grpSpPr bwMode="auto">
                          <a:xfrm>
                            <a:off x="0" y="0"/>
                            <a:ext cx="57315" cy="8953"/>
                            <a:chOff x="0" y="0"/>
                            <a:chExt cx="58781" cy="9188"/>
                          </a:xfrm>
                        </wpg:grpSpPr>
                        <wpg:grpSp>
                          <wpg:cNvPr id="719781894" name="مجموعة 48"/>
                          <wpg:cNvGrpSpPr>
                            <a:grpSpLocks/>
                          </wpg:cNvGrpSpPr>
                          <wpg:grpSpPr bwMode="auto">
                            <a:xfrm>
                              <a:off x="0" y="0"/>
                              <a:ext cx="58781" cy="9188"/>
                              <a:chOff x="0" y="0"/>
                              <a:chExt cx="62403" cy="9190"/>
                            </a:xfrm>
                          </wpg:grpSpPr>
                          <wpg:grpSp>
                            <wpg:cNvPr id="1302945143" name="مجموعة 49"/>
                            <wpg:cNvGrpSpPr>
                              <a:grpSpLocks/>
                            </wpg:cNvGrpSpPr>
                            <wpg:grpSpPr bwMode="auto">
                              <a:xfrm>
                                <a:off x="0" y="1692"/>
                                <a:ext cx="54330" cy="5806"/>
                                <a:chOff x="0" y="1692"/>
                                <a:chExt cx="54330" cy="5806"/>
                              </a:xfrm>
                            </wpg:grpSpPr>
                            <wps:wsp>
                              <wps:cNvPr id="50484564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896676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8641578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825804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إدارة الوقت بفعالية</w:t>
                                </w:r>
                              </w:p>
                            </w:txbxContent>
                          </wps:txbx>
                          <wps:bodyPr rot="0" vert="horz" wrap="square" lIns="91440" tIns="45720" rIns="91440" bIns="45720" anchor="t" anchorCtr="0" upright="1">
                            <a:spAutoFit/>
                          </wps:bodyPr>
                        </wps:wsp>
                      </wpg:grpSp>
                      <pic:pic xmlns:pic="http://schemas.openxmlformats.org/drawingml/2006/picture">
                        <pic:nvPicPr>
                          <pic:cNvPr id="100637521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E72CFF" id="_x0000_s222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Vt0rtN0AAAAFAQAADwAAAGRy&#10;cy9kb3ducmV2LnhtbEyPQUvDQBCF74L/YRnBm91NtcXGbEop6qkIbQXpbZudJqHZ2ZDdJum/d/Si&#10;lwfDe7z3TbYcXSN67ELtSUMyUSCQCm9rKjV87t8enkGEaMiaxhNquGKAZX57k5nU+oG22O9iKbiE&#10;Qmo0VDG2qZShqNCZMPEtEnsn3zkT+exKaTszcLlr5FSpuXSmJl6oTIvrCovz7uI0vA9mWD0mr/3m&#10;fFpfD/vZx9cmQa3v78bVC4iIY/wLww8+o0POTEd/IRtEo4Efib/K3kJN5yCOHHpS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">
                <v:group id="مجموعة 47" o:spid="_x0000_s22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">
                  <v:group id="مجموعة 48" o:spid="_x0000_s22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">
                    <v:group id="مجموعة 49" o:spid="_x0000_s22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">
                      <v:shape id="شكل حر 50" o:spid="_x0000_s22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" fillcolor="#a5a5a5 [2092]" stroked="f" strokeweight="1pt">
                        <v:stroke joinstyle="miter"/>
                      </v:roundrect>
                    </v:group>
                    <v:oval id="شكل بيضاوي 52" o:spid="_x0000_s22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" filled="f" strokecolor="#168489" strokeweight="1pt">
                      <v:stroke joinstyle="miter"/>
                    </v:oval>
                  </v:group>
                  <v:shape id="مربع نص 41" o:spid="_x0000_s222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" filled="f" stroked="f">
                    <v:textbox style="mso-fit-shape-to-text:t">
                      <w:txbxContent>
                        <w:p w14:paraId="1547FBA7" w14:textId="444A4A0D"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إدارة </w:t>
                          </w:r>
                          <w:r w:rsidRPr="000D578D">
                            <w:rPr>
                              <w:rFonts w:eastAsia="Calibri" w:hAnsi="Adobe Arabic" w:cs="Adobe Arabic"/>
                              <w:b/>
                              <w:bCs/>
                              <w:color w:val="FFFFFF"/>
                              <w:kern w:val="24"/>
                              <w:sz w:val="36"/>
                              <w:szCs w:val="36"/>
                              <w:rtl/>
                              <w:lang w:bidi="ar-EG"/>
                            </w:rPr>
                            <w:t>الوقت بفعالية</w:t>
                          </w:r>
                        </w:p>
                      </w:txbxContent>
                    </v:textbox>
                  </v:shape>
                </v:group>
                <v:shape id="صورة 54" o:spid="_x0000_s22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جزءٌ من التوازن بين الحقوق والواجبات هو إدارة الموظف لوقته بفعالية. الالتزام بساعات العمل المقررة وتنفيذ المهام في الوقت المحدد يجنب الموظف الشعور بالإرهاق أو الحاجة إلى العمل لساعات إضافية دون مقابل.</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خلال إدارة الوقت بذكاء، يستطيع الموظف أيضاً ضمان حصوله على فترات راحة وإجازات مستحقة دون أن يؤثر ذلك على أدائه.</w:t>
      </w:r>
    </w:p>
    <w:p w:rsidR="000D578D" w:rsidRDefault="000D578D" w:rsidP="00AB5C58">
      <w:pPr>
        <w:rPr>
          <w:rFonts w:ascii="Sakkal Majalla" w:hAnsi="Sakkal Majalla"/>
          <w:sz w:val="32"/>
          <w:szCs w:val="32"/>
        </w:rPr>
      </w:pPr>
      <w:r>
        <w:rPr>
          <w:noProof/>
        </w:rPr>
        <mc:AlternateContent>
          <mc:Choice Requires="wpg">
            <w:drawing>
              <wp:inline distT="0" distB="0" distL="0" distR="0" wp14:anchorId="6154A051" wp14:editId="07D5E6A1">
                <wp:extent cx="5731510" cy="892175"/>
                <wp:effectExtent l="0" t="0" r="2540" b="22225"/>
                <wp:docPr id="148502389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72860733" name="مجموعة 47"/>
                        <wpg:cNvGrpSpPr>
                          <a:grpSpLocks/>
                        </wpg:cNvGrpSpPr>
                        <wpg:grpSpPr bwMode="auto">
                          <a:xfrm>
                            <a:off x="0" y="0"/>
                            <a:ext cx="57315" cy="8953"/>
                            <a:chOff x="0" y="0"/>
                            <a:chExt cx="58781" cy="9188"/>
                          </a:xfrm>
                        </wpg:grpSpPr>
                        <wpg:grpSp>
                          <wpg:cNvPr id="1258439489" name="مجموعة 48"/>
                          <wpg:cNvGrpSpPr>
                            <a:grpSpLocks/>
                          </wpg:cNvGrpSpPr>
                          <wpg:grpSpPr bwMode="auto">
                            <a:xfrm>
                              <a:off x="0" y="0"/>
                              <a:ext cx="58781" cy="9188"/>
                              <a:chOff x="0" y="0"/>
                              <a:chExt cx="62403" cy="9190"/>
                            </a:xfrm>
                          </wpg:grpSpPr>
                          <wpg:grpSp>
                            <wpg:cNvPr id="1034239897" name="مجموعة 49"/>
                            <wpg:cNvGrpSpPr>
                              <a:grpSpLocks/>
                            </wpg:cNvGrpSpPr>
                            <wpg:grpSpPr bwMode="auto">
                              <a:xfrm>
                                <a:off x="0" y="1692"/>
                                <a:ext cx="54330" cy="5806"/>
                                <a:chOff x="0" y="1692"/>
                                <a:chExt cx="54330" cy="5806"/>
                              </a:xfrm>
                            </wpg:grpSpPr>
                            <wps:wsp>
                              <wps:cNvPr id="200195331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4886291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7168623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3347094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المرونة والتكيّف</w:t>
                                </w:r>
                              </w:p>
                            </w:txbxContent>
                          </wps:txbx>
                          <wps:bodyPr rot="0" vert="horz" wrap="square" lIns="91440" tIns="45720" rIns="91440" bIns="45720" anchor="t" anchorCtr="0" upright="1">
                            <a:spAutoFit/>
                          </wps:bodyPr>
                        </wps:wsp>
                      </wpg:grpSp>
                      <pic:pic xmlns:pic="http://schemas.openxmlformats.org/drawingml/2006/picture">
                        <pic:nvPicPr>
                          <pic:cNvPr id="171910283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154A051" id="_x0000_s223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FbdK7TdAAAABQEA&#10;AA8AAABkcnMvZG93bnJldi54bWxMj0FLw0AQhe+C/2EZwZvdTbXFxmxKKeqpCG0F6W2bnSah2dmQ&#10;3Sbpv3f0opcHw3u89022HF0jeuxC7UlDMlEgkApvayo1fO7fHp5BhGjImsYTarhigGV+e5OZ1PqB&#10;ttjvYim4hEJqNFQxtqmUoajQmTDxLRJ7J985E/nsSmk7M3C5a+RUqbl0piZeqEyL6wqL8+7iNLwP&#10;Zlg9Jq/95nxaXw/72cfXJkGt7+/G1QuIiGP8C8MPPqNDzkxHfyEbRKOBH4m/yt5CTecgjhx6Uj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">
                <v:group id="مجموعة 47" o:spid="_x0000_s2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">
                  <v:group id="مجموعة 48" o:spid="_x0000_s2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">
                    <v:group id="مجموعة 49" o:spid="_x0000_s2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">
                      <v:shape id="شكل حر 50" o:spid="_x0000_s2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" fillcolor="#a5a5a5 [2092]" stroked="f" strokeweight="1pt">
                        <v:stroke joinstyle="miter"/>
                      </v:roundrect>
                    </v:group>
                    <v:oval id="شكل بيضاوي 52" o:spid="_x0000_s2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" filled="f" strokecolor="#168489" strokeweight="1pt">
                      <v:stroke joinstyle="miter"/>
                    </v:oval>
                  </v:group>
                  <v:shape id="مربع نص 41" o:spid="_x0000_s223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" filled="f" stroked="f">
                    <v:textbox style="mso-fit-shape-to-text:t">
                      <w:txbxContent>
                        <w:p w14:paraId="224B3DB5" w14:textId="428377AF"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b/>
                              <w:bCs/>
                              <w:color w:val="FFFFFF"/>
                              <w:kern w:val="24"/>
                              <w:sz w:val="36"/>
                              <w:szCs w:val="36"/>
                              <w:rtl/>
                              <w:lang w:bidi="ar-EG"/>
                            </w:rPr>
                            <w:t xml:space="preserve">المرونة </w:t>
                          </w:r>
                          <w:r w:rsidRPr="000D578D">
                            <w:rPr>
                              <w:rFonts w:eastAsia="Calibri" w:hAnsi="Adobe Arabic" w:cs="Adobe Arabic"/>
                              <w:b/>
                              <w:bCs/>
                              <w:color w:val="FFFFFF"/>
                              <w:kern w:val="24"/>
                              <w:sz w:val="36"/>
                              <w:szCs w:val="36"/>
                              <w:rtl/>
                              <w:lang w:bidi="ar-EG"/>
                            </w:rPr>
                            <w:t>والتكيّف</w:t>
                          </w:r>
                        </w:p>
                      </w:txbxContent>
                    </v:textbox>
                  </v:shape>
                </v:group>
                <v:shape id="صورة 54" o:spid="_x0000_s2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قد تتطلب بيئة العمل في بعض الأحيان مرونة من الموظفين، مثل القيام بمهام إضافية أو التكيّف مع تغييرات غير متوقعة. إظهار المرونة يعزز من قيمة الموظف ويزيد من احتمالية حصوله على حقوقه بشكل أكثر سلاسة.</w:t>
      </w:r>
    </w:p>
    <w:p w:rsidR="00AB5C58" w:rsidRPr="00D1678E" w:rsidRDefault="00AB5C58" w:rsidP="00DF5DFA">
      <w:pPr>
        <w:pStyle w:val="ListParagraph"/>
        <w:numPr>
          <w:ilvl w:val="0"/>
          <w:numId w:val="8"/>
        </w:numPr>
        <w:spacing w:line="276" w:lineRule="auto"/>
        <w:jc w:val="both"/>
        <w:rPr>
          <w:rFonts w:ascii="Sakkal Majalla" w:hAnsi="Sakkal Majalla"/>
          <w:sz w:val="32"/>
          <w:szCs w:val="32"/>
          <w:rtl/>
        </w:rPr>
      </w:pPr>
      <w:r w:rsidRPr="00D1678E">
        <w:rPr>
          <w:rFonts w:ascii="Sakkal Majalla" w:hAnsi="Sakkal Majalla" w:cs="Sakkal Majalla"/>
          <w:sz w:val="32"/>
          <w:szCs w:val="32"/>
          <w:rtl/>
        </w:rPr>
        <w:t>المرونة يجب أن تكون متبادلة؛ إذا كان الموظف مستعداً لتقديم جهود إضافية عند الضرورة، فيجب على الإدارة أيضاً أن تكون مرنة في احترام حقوق الموظف مثل الإجازات أو ساعات العمل</w:t>
      </w:r>
      <w:r w:rsidRPr="00D1678E">
        <w:rPr>
          <w:rFonts w:ascii="Sakkal Majalla" w:hAnsi="Sakkal Majalla"/>
          <w:sz w:val="32"/>
          <w:szCs w:val="32"/>
          <w:rtl/>
        </w:rPr>
        <w:t>.</w:t>
      </w:r>
    </w:p>
    <w:p w:rsidR="000D578D" w:rsidRDefault="000D578D" w:rsidP="00AB5C58">
      <w:pPr>
        <w:rPr>
          <w:rFonts w:ascii="Sakkal Majalla" w:hAnsi="Sakkal Majalla"/>
          <w:sz w:val="32"/>
          <w:szCs w:val="32"/>
        </w:rPr>
      </w:pPr>
      <w:r>
        <w:rPr>
          <w:noProof/>
        </w:rPr>
        <mc:AlternateContent>
          <mc:Choice Requires="wpg">
            <w:drawing>
              <wp:inline distT="0" distB="0" distL="0" distR="0" wp14:anchorId="19750B24" wp14:editId="07DED219">
                <wp:extent cx="5731510" cy="892175"/>
                <wp:effectExtent l="0" t="0" r="2540" b="22225"/>
                <wp:docPr id="49434128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8700212" name="مجموعة 47"/>
                        <wpg:cNvGrpSpPr>
                          <a:grpSpLocks/>
                        </wpg:cNvGrpSpPr>
                        <wpg:grpSpPr bwMode="auto">
                          <a:xfrm>
                            <a:off x="0" y="0"/>
                            <a:ext cx="57315" cy="8953"/>
                            <a:chOff x="0" y="0"/>
                            <a:chExt cx="58781" cy="9188"/>
                          </a:xfrm>
                        </wpg:grpSpPr>
                        <wpg:grpSp>
                          <wpg:cNvPr id="878669242" name="مجموعة 48"/>
                          <wpg:cNvGrpSpPr>
                            <a:grpSpLocks/>
                          </wpg:cNvGrpSpPr>
                          <wpg:grpSpPr bwMode="auto">
                            <a:xfrm>
                              <a:off x="0" y="0"/>
                              <a:ext cx="58781" cy="9188"/>
                              <a:chOff x="0" y="0"/>
                              <a:chExt cx="62403" cy="9190"/>
                            </a:xfrm>
                          </wpg:grpSpPr>
                          <wpg:grpSp>
                            <wpg:cNvPr id="152715757" name="مجموعة 49"/>
                            <wpg:cNvGrpSpPr>
                              <a:grpSpLocks/>
                            </wpg:cNvGrpSpPr>
                            <wpg:grpSpPr bwMode="auto">
                              <a:xfrm>
                                <a:off x="0" y="1692"/>
                                <a:ext cx="54330" cy="5806"/>
                                <a:chOff x="0" y="1692"/>
                                <a:chExt cx="54330" cy="5806"/>
                              </a:xfrm>
                            </wpg:grpSpPr>
                            <wps:wsp>
                              <wps:cNvPr id="8655758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666865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543822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04497542"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الالتزام بالأخلاقيات المهنية والقوانين</w:t>
                                </w:r>
                              </w:p>
                            </w:txbxContent>
                          </wps:txbx>
                          <wps:bodyPr rot="0" vert="horz" wrap="square" lIns="91440" tIns="45720" rIns="91440" bIns="45720" anchor="t" anchorCtr="0" upright="1">
                            <a:spAutoFit/>
                          </wps:bodyPr>
                        </wps:wsp>
                      </wpg:grpSp>
                      <pic:pic xmlns:pic="http://schemas.openxmlformats.org/drawingml/2006/picture">
                        <pic:nvPicPr>
                          <pic:cNvPr id="81115264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9750B24" id="_x0000_s224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Vt0rtN0AAAAFAQAADwAAAGRycy9k&#10;b3ducmV2LnhtbEyPQUvDQBCF74L/YRnBm91NtcXGbEop6qkIbQXpbZudJqHZ2ZDdJum/d/SilwfD&#10;e7z3TbYcXSN67ELtSUMyUSCQCm9rKjV87t8enkGEaMiaxhNquGKAZX57k5nU+oG22O9iKbiEQmo0&#10;VDG2qZShqNCZMPEtEnsn3zkT+exKaTszcLlr5FSpuXSmJl6oTIvrCovz7uI0vA9mWD0mr/3mfFpf&#10;D/vZx9cmQa3v78bVC4iIY/wLww8+o0POTEd/IRtEo4Efib/K3kJN5yCOHHpS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">
                <v:group id="مجموعة 47" o:spid="_x0000_s2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">
                  <v:group id="مجموعة 48" o:spid="_x0000_s2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">
                    <v:group id="مجموعة 49" o:spid="_x0000_s2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">
                      <v:shape id="شكل حر 50" o:spid="_x0000_s2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" fillcolor="#a5a5a5 [2092]" stroked="f" strokeweight="1pt">
                        <v:stroke joinstyle="miter"/>
                      </v:roundrect>
                    </v:group>
                    <v:oval id="شكل بيضاوي 52" o:spid="_x0000_s2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" filled="f" strokecolor="#168489" strokeweight="1pt">
                      <v:stroke joinstyle="miter"/>
                    </v:oval>
                  </v:group>
                  <v:shape id="مربع نص 41" o:spid="_x0000_s224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" filled="f" stroked="f">
                    <v:textbox style="mso-fit-shape-to-text:t">
                      <w:txbxContent>
                        <w:p w14:paraId="52FA060D" w14:textId="566D9749"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 xml:space="preserve">الالتزام </w:t>
                          </w:r>
                          <w:r w:rsidRPr="000D578D">
                            <w:rPr>
                              <w:rFonts w:eastAsia="Calibri" w:hAnsi="Adobe Arabic" w:cs="Adobe Arabic" w:hint="cs"/>
                              <w:b/>
                              <w:bCs/>
                              <w:color w:val="FFFFFF"/>
                              <w:kern w:val="24"/>
                              <w:sz w:val="36"/>
                              <w:szCs w:val="36"/>
                              <w:rtl/>
                              <w:lang w:bidi="ar-EG"/>
                            </w:rPr>
                            <w:t>بالأخلاقيات المهنية والقوانين</w:t>
                          </w:r>
                        </w:p>
                      </w:txbxContent>
                    </v:textbox>
                  </v:shape>
                </v:group>
                <v:shape id="صورة 54" o:spid="_x0000_s2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أن يلتزم الموظف بأعلى معايير الأخلاقيات المهنية، مثل النزاهة، الأمانة، والتعامل باحترام مع الزملاء والعملاء. هذا السلوك يجعل من السهل على الموظف المطالبة بحقوقه، حيث سيُنظر إليه على أنه عضو محترم وملتزم في الفريق.</w:t>
      </w:r>
    </w:p>
    <w:p w:rsidR="00AB5C58"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44D15CAE" wp14:editId="7A6CBE52">
                <wp:extent cx="5731510" cy="892175"/>
                <wp:effectExtent l="0" t="0" r="2540" b="22225"/>
                <wp:docPr id="34916476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99655983" name="مجموعة 47"/>
                        <wpg:cNvGrpSpPr>
                          <a:grpSpLocks/>
                        </wpg:cNvGrpSpPr>
                        <wpg:grpSpPr bwMode="auto">
                          <a:xfrm>
                            <a:off x="0" y="0"/>
                            <a:ext cx="57315" cy="8953"/>
                            <a:chOff x="0" y="0"/>
                            <a:chExt cx="58781" cy="9188"/>
                          </a:xfrm>
                        </wpg:grpSpPr>
                        <wpg:grpSp>
                          <wpg:cNvPr id="386627638" name="مجموعة 48"/>
                          <wpg:cNvGrpSpPr>
                            <a:grpSpLocks/>
                          </wpg:cNvGrpSpPr>
                          <wpg:grpSpPr bwMode="auto">
                            <a:xfrm>
                              <a:off x="0" y="0"/>
                              <a:ext cx="58781" cy="9188"/>
                              <a:chOff x="0" y="0"/>
                              <a:chExt cx="62403" cy="9190"/>
                            </a:xfrm>
                          </wpg:grpSpPr>
                          <wpg:grpSp>
                            <wpg:cNvPr id="515239583" name="مجموعة 49"/>
                            <wpg:cNvGrpSpPr>
                              <a:grpSpLocks/>
                            </wpg:cNvGrpSpPr>
                            <wpg:grpSpPr bwMode="auto">
                              <a:xfrm>
                                <a:off x="0" y="1692"/>
                                <a:ext cx="54330" cy="5806"/>
                                <a:chOff x="0" y="1692"/>
                                <a:chExt cx="54330" cy="5806"/>
                              </a:xfrm>
                            </wpg:grpSpPr>
                            <wps:wsp>
                              <wps:cNvPr id="48996918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423862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9212452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418888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التوازن بين الحياة الشخصية والمهنية</w:t>
                                </w:r>
                              </w:p>
                            </w:txbxContent>
                          </wps:txbx>
                          <wps:bodyPr rot="0" vert="horz" wrap="square" lIns="91440" tIns="45720" rIns="91440" bIns="45720" anchor="t" anchorCtr="0" upright="1">
                            <a:spAutoFit/>
                          </wps:bodyPr>
                        </wps:wsp>
                      </wpg:grpSp>
                      <pic:pic xmlns:pic="http://schemas.openxmlformats.org/drawingml/2006/picture">
                        <pic:nvPicPr>
                          <pic:cNvPr id="560419954"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4D15CAE" id="_x0000_s224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FbdK7TdAAAABQEAAA8AAABk&#10;cnMvZG93bnJldi54bWxMj0FLw0AQhe+C/2EZwZvdTbXFxmxKKeqpCG0F6W2bnSah2dmQ3Sbpv3f0&#10;opcHw3u89022HF0jeuxC7UlDMlEgkApvayo1fO7fHp5BhGjImsYTarhigGV+e5OZ1PqBttjvYim4&#10;hEJqNFQxtqmUoajQmTDxLRJ7J985E/nsSmk7M3C5a+RUqbl0piZeqEyL6wqL8+7iNLwPZlg9Jq/9&#10;5nxaXw/72cfXJkGt7+/G1QuIiGP8C8MPPqNDzkxHfyEbRKOBH4m/yt5CTecgjhx6Uj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">
                <v:group id="مجموعة 47" o:spid="_x0000_s22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">
                  <v:group id="مجموعة 48" o:spid="_x0000_s22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">
                    <v:group id="مجموعة 49" o:spid="_x0000_s22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">
                      <v:shape id="شكل حر 50" o:spid="_x0000_s22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" fillcolor="#a5a5a5 [2092]" stroked="f" strokeweight="1pt">
                        <v:stroke joinstyle="miter"/>
                      </v:roundrect>
                    </v:group>
                    <v:oval id="شكل بيضاوي 52" o:spid="_x0000_s22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" filled="f" strokecolor="#168489" strokeweight="1pt">
                      <v:stroke joinstyle="miter"/>
                    </v:oval>
                  </v:group>
                  <v:shape id="مربع نص 41" o:spid="_x0000_s225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" filled="f" stroked="f">
                    <v:textbox style="mso-fit-shape-to-text:t">
                      <w:txbxContent>
                        <w:p w14:paraId="0A2EAEA0" w14:textId="33559E02" w:rsidR="000D578D" w:rsidRPr="00C83C4F" w:rsidRDefault="000D578D" w:rsidP="000D578D">
                          <w:pPr>
                            <w:rPr>
                              <w:rFonts w:eastAsia="Calibri" w:hAnsi="Adobe Arabic" w:cs="Adobe Arabic"/>
                              <w:b/>
                              <w:bCs/>
                              <w:color w:val="FFFFFF"/>
                              <w:kern w:val="24"/>
                              <w:sz w:val="36"/>
                              <w:szCs w:val="36"/>
                              <w:lang w:bidi="ar-EG"/>
                            </w:rPr>
                          </w:pPr>
                          <w:r w:rsidRPr="000D578D">
                            <w:rPr>
                              <w:rFonts w:eastAsia="Calibri" w:hAnsi="Adobe Arabic" w:cs="Adobe Arabic" w:hint="cs"/>
                              <w:b/>
                              <w:bCs/>
                              <w:color w:val="FFFFFF"/>
                              <w:kern w:val="24"/>
                              <w:sz w:val="36"/>
                              <w:szCs w:val="36"/>
                              <w:rtl/>
                              <w:lang w:bidi="ar-EG"/>
                            </w:rPr>
                            <w:t xml:space="preserve">التوازن </w:t>
                          </w:r>
                          <w:r w:rsidRPr="000D578D">
                            <w:rPr>
                              <w:rFonts w:eastAsia="Calibri" w:hAnsi="Adobe Arabic" w:cs="Adobe Arabic" w:hint="cs"/>
                              <w:b/>
                              <w:bCs/>
                              <w:color w:val="FFFFFF"/>
                              <w:kern w:val="24"/>
                              <w:sz w:val="36"/>
                              <w:szCs w:val="36"/>
                              <w:rtl/>
                              <w:lang w:bidi="ar-EG"/>
                            </w:rPr>
                            <w:t>بين الحياة الشخصية والمهنية</w:t>
                          </w:r>
                        </w:p>
                      </w:txbxContent>
                    </v:textbox>
                  </v:shape>
                </v:group>
                <v:shape id="صورة 54" o:spid="_x0000_s22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أن يوازن الموظف بين التزاماته المهنية وحياته الشخصية. المطالبة بحقوقه المتعلقة بالإجازات وساعات العمل المعقولة ليست فقط من أجل تجنب الإرهاق، بل تساهم أيضاً في تحسين الإنتاجية على المدى الطويل.</w:t>
      </w:r>
    </w:p>
    <w:p w:rsidR="00AB5C58" w:rsidRDefault="002E41E7" w:rsidP="002E41E7">
      <w:pPr>
        <w:jc w:val="center"/>
        <w:rPr>
          <w:rtl/>
        </w:rPr>
      </w:pPr>
      <w:r>
        <w:rPr>
          <w:noProof/>
        </w:rPr>
        <w:drawing>
          <wp:inline distT="0" distB="0" distL="0" distR="0" wp14:anchorId="65CBEC52" wp14:editId="4639FEB8">
            <wp:extent cx="3095925" cy="3095925"/>
            <wp:effectExtent l="0" t="0" r="0" b="0"/>
            <wp:docPr id="1871464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01514" cy="3101514"/>
                    </a:xfrm>
                    <a:prstGeom prst="rect">
                      <a:avLst/>
                    </a:prstGeom>
                    <a:noFill/>
                    <a:ln>
                      <a:noFill/>
                    </a:ln>
                  </pic:spPr>
                </pic:pic>
              </a:graphicData>
            </a:graphic>
          </wp:inline>
        </w:drawing>
      </w:r>
    </w:p>
    <w:tbl>
      <w:tblPr>
        <w:tblStyle w:val="TableGrid"/>
        <w:bidiVisual/>
        <w:tblW w:w="9628" w:type="dxa"/>
        <w:tblInd w:w="-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B5C58" w:rsidTr="0053146B">
        <w:trPr>
          <w:trHeight w:val="2152"/>
        </w:trPr>
        <w:tc>
          <w:tcPr>
            <w:tcW w:w="2122" w:type="dxa"/>
            <w:tcBorders>
              <w:right w:val="single" w:sz="36" w:space="0" w:color="808080" w:themeColor="background1" w:themeShade="80"/>
            </w:tcBorders>
            <w:shd w:val="clear" w:color="auto" w:fill="F2F2F2" w:themeFill="background1" w:themeFillShade="F2"/>
            <w:vAlign w:val="center"/>
          </w:tcPr>
          <w:p w:rsidR="00AB5C58" w:rsidRPr="00280E55" w:rsidRDefault="00AB5C58" w:rsidP="0053146B">
            <w:pPr>
              <w:pageBreakBefore/>
              <w:jc w:val="center"/>
              <w:rPr>
                <w:rFonts w:ascii="Adobe Arabic" w:eastAsia="Times New Roman" w:hAnsi="Adobe Arabic" w:cs="Adobe Arabic"/>
                <w:b/>
                <w:bCs/>
                <w:color w:val="168489"/>
                <w:kern w:val="24"/>
                <w:sz w:val="44"/>
                <w:szCs w:val="44"/>
                <w:rtl/>
                <w:lang w:bidi="ar-SY"/>
              </w:rPr>
            </w:pPr>
            <w:r w:rsidRPr="00280E55">
              <w:rPr>
                <w:rFonts w:ascii="Adobe Arabic" w:eastAsia="Times New Roman" w:hAnsi="Adobe Arabic" w:cs="Adobe Arabic"/>
                <w:b/>
                <w:bCs/>
                <w:noProof/>
                <w:color w:val="168489"/>
                <w:kern w:val="24"/>
                <w:sz w:val="44"/>
                <w:szCs w:val="44"/>
                <w:rtl/>
              </w:rPr>
              <w:lastRenderedPageBreak/>
              <w:drawing>
                <wp:inline distT="0" distB="0" distL="0" distR="0" wp14:anchorId="3E585F1C" wp14:editId="57C77103">
                  <wp:extent cx="485140" cy="485140"/>
                  <wp:effectExtent l="0" t="0" r="0" b="0"/>
                  <wp:docPr id="555547245" name="Picture 55554724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rsidR="00AB5C58" w:rsidRPr="00280E55" w:rsidRDefault="00AB5C58" w:rsidP="0053146B">
            <w:pPr>
              <w:pStyle w:val="NoSpacing"/>
              <w:bidi w:val="0"/>
              <w:spacing w:line="276" w:lineRule="auto"/>
              <w:jc w:val="center"/>
              <w:rPr>
                <w:rFonts w:eastAsia="Times New Roman"/>
                <w:b/>
                <w:color w:val="168489"/>
                <w:kern w:val="24"/>
                <w:sz w:val="44"/>
                <w:szCs w:val="44"/>
                <w:rtl/>
                <w:lang w:bidi="ar-SY"/>
              </w:rPr>
            </w:pPr>
            <w:r w:rsidRPr="00280E55">
              <w:rPr>
                <w:rFonts w:eastAsia="Times New Roman" w:hint="cs"/>
                <w:b/>
                <w:color w:val="168489"/>
                <w:kern w:val="24"/>
                <w:sz w:val="44"/>
                <w:szCs w:val="44"/>
                <w:rtl/>
                <w:lang w:bidi="ar-SY"/>
              </w:rPr>
              <w:t>نشاط تدريبي</w:t>
            </w:r>
          </w:p>
        </w:tc>
        <w:tc>
          <w:tcPr>
            <w:tcW w:w="7506" w:type="dxa"/>
            <w:tcBorders>
              <w:left w:val="single" w:sz="36" w:space="0" w:color="808080" w:themeColor="background1" w:themeShade="80"/>
            </w:tcBorders>
            <w:shd w:val="clear" w:color="auto" w:fill="F2F2F2" w:themeFill="background1" w:themeFillShade="F2"/>
          </w:tcPr>
          <w:p w:rsidR="00AB5C58" w:rsidRDefault="00AB5C58" w:rsidP="0053146B">
            <w:pPr>
              <w:jc w:val="center"/>
              <w:rPr>
                <w:rFonts w:ascii="Adobe Arabic" w:eastAsia="Times New Roman" w:hAnsi="Adobe Arabic" w:cs="Adobe Arabic"/>
                <w:b/>
                <w:bCs/>
                <w:color w:val="168489"/>
                <w:kern w:val="24"/>
                <w:sz w:val="44"/>
                <w:szCs w:val="44"/>
                <w:lang w:bidi="ar-SY"/>
              </w:rPr>
            </w:pPr>
          </w:p>
          <w:p w:rsidR="00AB5C58" w:rsidRPr="00AB5C58" w:rsidRDefault="00AB5C58" w:rsidP="00AB5C58">
            <w:pPr>
              <w:jc w:val="center"/>
              <w:rPr>
                <w:rFonts w:ascii="Adobe Arabic" w:eastAsia="Times New Roman" w:hAnsi="Adobe Arabic" w:cs="Adobe Arabic"/>
                <w:b/>
                <w:bCs/>
                <w:noProof/>
                <w:color w:val="168489"/>
                <w:kern w:val="24"/>
                <w:sz w:val="36"/>
                <w:szCs w:val="36"/>
                <w:lang w:bidi="ar-SY"/>
              </w:rPr>
            </w:pPr>
            <w:r w:rsidRPr="00AB5C58">
              <w:rPr>
                <w:rFonts w:ascii="Adobe Arabic" w:eastAsia="Times New Roman" w:hAnsi="Adobe Arabic" w:cs="Adobe Arabic"/>
                <w:b/>
                <w:bCs/>
                <w:noProof/>
                <w:color w:val="168489"/>
                <w:kern w:val="24"/>
                <w:sz w:val="36"/>
                <w:szCs w:val="36"/>
                <w:rtl/>
                <w:lang w:bidi="ar-SY"/>
              </w:rPr>
              <w:t>ناقش مع مجموعتك أبرز التحديات التي قد تواجه الموظف في تحقيق التوازن بين حقوقه وواجباته. واقترح حلولاً للتغلّب عليها.</w:t>
            </w:r>
          </w:p>
          <w:p w:rsidR="00AB5C58" w:rsidRPr="00AB5C58" w:rsidRDefault="00AB5C58" w:rsidP="0053146B">
            <w:pPr>
              <w:rPr>
                <w:rFonts w:ascii="Adobe Arabic" w:eastAsia="Times New Roman" w:hAnsi="Adobe Arabic" w:cs="Adobe Arabic"/>
                <w:b/>
                <w:bCs/>
                <w:color w:val="168489"/>
                <w:kern w:val="24"/>
                <w:sz w:val="44"/>
                <w:szCs w:val="44"/>
                <w:rtl/>
              </w:rPr>
            </w:pPr>
          </w:p>
        </w:tc>
      </w:tr>
    </w:tbl>
    <w:p w:rsidR="00AB5C58" w:rsidRPr="00873F62" w:rsidRDefault="00AB5C58" w:rsidP="000D578D">
      <w:pPr>
        <w:jc w:val="left"/>
        <w:rPr>
          <w:color w:val="C00000"/>
          <w:rtl/>
        </w:rPr>
      </w:pPr>
      <w:r>
        <w:rPr>
          <w:noProof/>
          <w:color w:val="auto"/>
        </w:rPr>
        <mc:AlternateContent>
          <mc:Choice Requires="wpg">
            <w:drawing>
              <wp:inline distT="0" distB="0" distL="0" distR="0" wp14:anchorId="45051129" wp14:editId="05C70A5A">
                <wp:extent cx="4418965" cy="583957"/>
                <wp:effectExtent l="0" t="0" r="635" b="6985"/>
                <wp:docPr id="1289198302"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8965" cy="583957"/>
                          <a:chOff x="0" y="0"/>
                          <a:chExt cx="44188" cy="5836"/>
                        </a:xfrm>
                      </wpg:grpSpPr>
                      <wpg:grpSp>
                        <wpg:cNvPr id="669776831" name="Group 273472699"/>
                        <wpg:cNvGrpSpPr>
                          <a:grpSpLocks/>
                        </wpg:cNvGrpSpPr>
                        <wpg:grpSpPr bwMode="auto">
                          <a:xfrm>
                            <a:off x="38039" y="0"/>
                            <a:ext cx="6149" cy="5450"/>
                            <a:chOff x="38039" y="0"/>
                            <a:chExt cx="6148" cy="5450"/>
                          </a:xfrm>
                        </wpg:grpSpPr>
                        <pic:pic xmlns:pic="http://schemas.openxmlformats.org/drawingml/2006/picture">
                          <pic:nvPicPr>
                            <pic:cNvPr id="352885515" name="Picture 273472700" descr="Activity "/>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39867" y="564"/>
                              <a:ext cx="4321" cy="4321"/>
                            </a:xfrm>
                            <a:prstGeom prst="rect">
                              <a:avLst/>
                            </a:prstGeom>
                            <a:noFill/>
                            <a:extLst>
                              <a:ext uri="{909E8E84-426E-40DD-AFC4-6F175D3DCCD1}">
                                <a14:hiddenFill xmlns:a14="http://schemas.microsoft.com/office/drawing/2010/main">
                                  <a:solidFill>
                                    <a:srgbClr val="FFFFFF"/>
                                  </a:solidFill>
                                </a14:hiddenFill>
                              </a:ext>
                            </a:extLst>
                          </pic:spPr>
                        </pic:pic>
                        <wps:wsp>
                          <wps:cNvPr id="309224236" name="Rectangle: Rounded Corners 273472701"/>
                          <wps:cNvSpPr>
                            <a:spLocks noChangeArrowheads="1"/>
                          </wps:cNvSpPr>
                          <wps:spPr bwMode="auto">
                            <a:xfrm>
                              <a:off x="38039"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561048433" name="TextBox 17"/>
                        <wps:cNvSpPr txBox="1">
                          <a:spLocks noChangeArrowheads="1"/>
                        </wps:cNvSpPr>
                        <wps:spPr bwMode="auto">
                          <a:xfrm>
                            <a:off x="0" y="1108"/>
                            <a:ext cx="35984" cy="4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5051129" id="_x0000_s2258" style="width:347.95pt;height:46pt;mso-position-horizontal-relative:char;mso-position-vertical-relative:line" coordsize="44188,58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">
                <v:group id="Group 273472699" o:spid="_x0000_s2259" style="position:absolute;left:38039;width:6149;height:5450" coordorigin="38039" coordsize="6148,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">
                  <v:shape id="Picture 273472700" o:spid="_x0000_s2260" type="#_x0000_t75" alt="Activity " style="position:absolute;left:39867;top:564;width:4321;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">
                    <v:imagedata r:id="rId123" o:title="Activity "/>
                  </v:shape>
                  <v:roundrect id="Rectangle: Rounded Corners 273472701" o:spid="_x0000_s2261" style="position:absolute;left:38039;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" fillcolor="#7a8696" strokecolor="#7a8696" strokeweight="1pt">
                    <v:stroke joinstyle="miter"/>
                  </v:roundrect>
                </v:group>
                <v:shape id="TextBox 17" o:spid="_x0000_s2262" type="#_x0000_t202" style="position:absolute;top:1108;width:35984;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" filled="f" stroked="f">
                  <v:textbox style="mso-fit-shape-to-text:t">
                    <w:txbxContent>
                      <w:p w14:paraId="23F7A4C5"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اسم النشاط:</w:t>
                        </w:r>
                      </w:p>
                    </w:txbxContent>
                  </v:textbox>
                </v:shape>
                <w10:anchorlock/>
              </v:group>
            </w:pict>
          </mc:Fallback>
        </mc:AlternateContent>
      </w:r>
    </w:p>
    <w:p w:rsidR="00AB5C58" w:rsidRPr="008D39CE" w:rsidRDefault="00AB5C58" w:rsidP="00AB5C58">
      <w:pPr>
        <w:pStyle w:val="a1"/>
        <w:jc w:val="left"/>
      </w:pPr>
      <w:r w:rsidRPr="00AB5C58">
        <w:rPr>
          <w:rFonts w:ascii="Sakkal Majalla" w:eastAsia="Times New Roman" w:hAnsi="Sakkal Majalla" w:cs="Sakkal Majalla"/>
          <w:b w:val="0"/>
          <w:color w:val="000000" w:themeColor="text1"/>
          <w:kern w:val="2"/>
          <w:sz w:val="34"/>
          <w:szCs w:val="34"/>
          <w:rtl/>
        </w:rPr>
        <w:t>توازن الحقوق والواجبات في مكان العمل</w:t>
      </w:r>
      <w:r>
        <w:rPr>
          <w:noProof/>
        </w:rPr>
        <mc:AlternateContent>
          <mc:Choice Requires="wpg">
            <w:drawing>
              <wp:inline distT="0" distB="0" distL="0" distR="0" wp14:anchorId="6E702344" wp14:editId="0C8F4F08">
                <wp:extent cx="4406900" cy="586640"/>
                <wp:effectExtent l="0" t="0" r="0" b="4445"/>
                <wp:docPr id="202671056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6900" cy="586640"/>
                          <a:chOff x="0" y="0"/>
                          <a:chExt cx="44066" cy="5866"/>
                        </a:xfrm>
                      </wpg:grpSpPr>
                      <wpg:grpSp>
                        <wpg:cNvPr id="2026558638" name="Group 975925184"/>
                        <wpg:cNvGrpSpPr>
                          <a:grpSpLocks/>
                        </wpg:cNvGrpSpPr>
                        <wpg:grpSpPr bwMode="auto">
                          <a:xfrm>
                            <a:off x="37976" y="0"/>
                            <a:ext cx="6090" cy="5450"/>
                            <a:chOff x="37976" y="0"/>
                            <a:chExt cx="6090" cy="5450"/>
                          </a:xfrm>
                        </wpg:grpSpPr>
                        <pic:pic xmlns:pic="http://schemas.openxmlformats.org/drawingml/2006/picture">
                          <pic:nvPicPr>
                            <pic:cNvPr id="304077723" name="Picture 975925185" descr="Clock "/>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39746" y="1129"/>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742354852" name="Rectangle: Rounded Corners 975925186"/>
                          <wps:cNvSpPr>
                            <a:spLocks noChangeArrowheads="1"/>
                          </wps:cNvSpPr>
                          <wps:spPr bwMode="auto">
                            <a:xfrm>
                              <a:off x="37976"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g:grpSp>
                      <wps:wsp>
                        <wps:cNvPr id="180783869" name="TextBox 19"/>
                        <wps:cNvSpPr txBox="1">
                          <a:spLocks noChangeArrowheads="1"/>
                        </wps:cNvSpPr>
                        <wps:spPr bwMode="auto">
                          <a:xfrm>
                            <a:off x="0" y="1136"/>
                            <a:ext cx="35983"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مدة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E702344" id="Group 7" o:spid="_x0000_s2263" style="width:347pt;height:46.2pt;mso-position-horizontal-relative:char;mso-position-vertical-relative:line" coordsize="44066,5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">
                <v:group id="Group 975925184" o:spid="_x0000_s226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">
                  <v:shape id="Picture 975925185" o:spid="_x0000_s226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">
                    <v:imagedata r:id="rId125" o:title="Clock "/>
                  </v:shape>
                  <v:roundrect id="Rectangle: Rounded Corners 975925186" o:spid="_x0000_s226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" fillcolor="#7a8696" strokecolor="#7a8696" strokeweight="1pt">
                    <v:stroke joinstyle="miter"/>
                  </v:roundrect>
                </v:group>
                <v:shape id="TextBox 19" o:spid="_x0000_s2267" type="#_x0000_t202" style="position:absolute;top:1136;width:35983;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" filled="f" stroked="f">
                  <v:textbox style="mso-fit-shape-to-text:t">
                    <w:txbxContent>
                      <w:p w14:paraId="2E7E0CB7"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مدة </w:t>
                        </w:r>
                        <w:r w:rsidRPr="00280E55">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Default="00AB5C58" w:rsidP="00AB5C58">
      <w:pPr>
        <w:pStyle w:val="a2"/>
        <w:jc w:val="left"/>
        <w:rPr>
          <w:rtl/>
          <w:lang w:bidi="ar-EG"/>
        </w:rPr>
      </w:pPr>
      <w:r w:rsidRPr="00DE52E4">
        <w:rPr>
          <w:rtl/>
          <w:lang w:bidi="ar-EG"/>
        </w:rPr>
        <w:t>20 دقيقة</w:t>
      </w:r>
    </w:p>
    <w:p w:rsidR="00AB5C58" w:rsidRDefault="00AB5C58" w:rsidP="00AB5C58">
      <w:pPr>
        <w:pStyle w:val="a2"/>
        <w:jc w:val="left"/>
        <w:rPr>
          <w:rtl/>
        </w:rPr>
      </w:pPr>
      <w:r>
        <w:rPr>
          <w:noProof/>
        </w:rPr>
        <mc:AlternateContent>
          <mc:Choice Requires="wpg">
            <w:drawing>
              <wp:inline distT="0" distB="0" distL="0" distR="0" wp14:anchorId="5F05CB95" wp14:editId="15040F30">
                <wp:extent cx="4380230" cy="618496"/>
                <wp:effectExtent l="0" t="0" r="1270" b="0"/>
                <wp:docPr id="19342410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0230" cy="618496"/>
                          <a:chOff x="0" y="0"/>
                          <a:chExt cx="43800" cy="6185"/>
                        </a:xfrm>
                      </wpg:grpSpPr>
                      <pic:pic xmlns:pic="http://schemas.openxmlformats.org/drawingml/2006/picture">
                        <pic:nvPicPr>
                          <pic:cNvPr id="344987291" name="Picture 1579856930" descr="Translate "/>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39479" y="991"/>
                            <a:ext cx="4321" cy="4320"/>
                          </a:xfrm>
                          <a:prstGeom prst="rect">
                            <a:avLst/>
                          </a:prstGeom>
                          <a:noFill/>
                          <a:extLst>
                            <a:ext uri="{909E8E84-426E-40DD-AFC4-6F175D3DCCD1}">
                              <a14:hiddenFill xmlns:a14="http://schemas.microsoft.com/office/drawing/2010/main">
                                <a:solidFill>
                                  <a:srgbClr val="FFFFFF"/>
                                </a:solidFill>
                              </a14:hiddenFill>
                            </a:ext>
                          </a:extLst>
                        </pic:spPr>
                      </pic:pic>
                      <wps:wsp>
                        <wps:cNvPr id="694943898" name="Rectangle: Rounded Corners 1579856931"/>
                        <wps:cNvSpPr>
                          <a:spLocks noChangeArrowheads="1"/>
                        </wps:cNvSpPr>
                        <wps:spPr bwMode="auto">
                          <a:xfrm>
                            <a:off x="37707"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558071876" name="TextBox 21"/>
                        <wps:cNvSpPr txBox="1">
                          <a:spLocks noChangeArrowheads="1"/>
                        </wps:cNvSpPr>
                        <wps:spPr bwMode="auto">
                          <a:xfrm>
                            <a:off x="0" y="1454"/>
                            <a:ext cx="35990"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675E6B" w:rsidRDefault="00AB5C58" w:rsidP="000D578D">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نوع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F05CB95" id="Group 6" o:spid="_x0000_s2268" style="width:344.9pt;height:48.7pt;mso-position-horizontal-relative:char;mso-position-vertical-relative:line" coordsize="43800,6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">
                <v:shape id="Picture 1579856930" o:spid="_x0000_s2269" type="#_x0000_t75" alt="Translate " style="position:absolute;left:39479;top:991;width:4321;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">
                  <v:imagedata r:id="rId127" o:title="Translate "/>
                </v:shape>
                <v:roundrect id="Rectangle: Rounded Corners 1579856931" o:spid="_x0000_s2270" style="position:absolute;left:37707;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" fillcolor="#7a8696" strokecolor="#7a8696" strokeweight="1pt">
                  <v:stroke joinstyle="miter"/>
                </v:roundrect>
                <v:shape id="TextBox 21" o:spid="_x0000_s2271" type="#_x0000_t202" style="position:absolute;top:1454;width:35990;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" filled="f" stroked="f">
                  <v:textbox style="mso-fit-shape-to-text:t">
                    <w:txbxContent>
                      <w:p w14:paraId="77A9ED2E" w14:textId="77777777" w:rsidR="00AB5C58" w:rsidRPr="00675E6B" w:rsidRDefault="00AB5C58" w:rsidP="000D578D">
                        <w:pPr>
                          <w:jc w:val="left"/>
                          <w:rPr>
                            <w:rFonts w:ascii="Adobe Arabic" w:eastAsia="Times New Roman" w:hAnsi="Adobe Arabic" w:cs="Adobe Arabic"/>
                            <w:b/>
                            <w:bCs/>
                            <w:color w:val="168489"/>
                            <w:kern w:val="24"/>
                            <w:sz w:val="48"/>
                            <w:szCs w:val="48"/>
                            <w:lang w:bidi="ar-SY"/>
                          </w:rPr>
                        </w:pPr>
                        <w:r w:rsidRPr="00675E6B">
                          <w:rPr>
                            <w:rFonts w:ascii="Adobe Arabic" w:eastAsia="Times New Roman" w:hAnsi="Adobe Arabic" w:cs="Adobe Arabic"/>
                            <w:b/>
                            <w:bCs/>
                            <w:color w:val="168489"/>
                            <w:kern w:val="24"/>
                            <w:sz w:val="48"/>
                            <w:szCs w:val="48"/>
                            <w:rtl/>
                            <w:lang w:bidi="ar-SY"/>
                          </w:rPr>
                          <w:t xml:space="preserve">نوع </w:t>
                        </w:r>
                        <w:r w:rsidRPr="00675E6B">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Pr="00AB5C58" w:rsidRDefault="00AB5C58" w:rsidP="00AB5C58">
      <w:pPr>
        <w:rPr>
          <w:rFonts w:ascii="Sakkal Majalla" w:eastAsia="Times New Roman" w:hAnsi="Sakkal Majalla"/>
          <w:kern w:val="2"/>
          <w:sz w:val="34"/>
          <w:rtl/>
        </w:rPr>
      </w:pPr>
      <w:r w:rsidRPr="00AB5C58">
        <w:rPr>
          <w:rFonts w:ascii="Sakkal Majalla" w:eastAsia="Times New Roman" w:hAnsi="Sakkal Majalla"/>
          <w:kern w:val="2"/>
          <w:sz w:val="34"/>
          <w:rtl/>
        </w:rPr>
        <w:t>نشاط تفكيري تعاوني عبر تمثيل الأدوار.</w:t>
      </w:r>
    </w:p>
    <w:p w:rsidR="00AB5C58" w:rsidRPr="008D39CE" w:rsidRDefault="00AB5C58" w:rsidP="00AB5C58">
      <w:pPr>
        <w:pStyle w:val="a1"/>
        <w:jc w:val="left"/>
      </w:pPr>
      <w:r>
        <w:rPr>
          <w:noProof/>
        </w:rPr>
        <mc:AlternateContent>
          <mc:Choice Requires="wpg">
            <w:drawing>
              <wp:inline distT="0" distB="0" distL="0" distR="0" wp14:anchorId="7C5FF1E9" wp14:editId="137A495D">
                <wp:extent cx="4434840" cy="544925"/>
                <wp:effectExtent l="0" t="0" r="3810" b="26670"/>
                <wp:docPr id="49302051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34840" cy="544925"/>
                          <a:chOff x="0" y="0"/>
                          <a:chExt cx="44350" cy="5450"/>
                        </a:xfrm>
                      </wpg:grpSpPr>
                      <pic:pic xmlns:pic="http://schemas.openxmlformats.org/drawingml/2006/picture">
                        <pic:nvPicPr>
                          <pic:cNvPr id="1301075294" name="Picture 975925189" descr="Goal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40030" y="564"/>
                            <a:ext cx="4320" cy="4321"/>
                          </a:xfrm>
                          <a:prstGeom prst="rect">
                            <a:avLst/>
                          </a:prstGeom>
                          <a:noFill/>
                          <a:extLst>
                            <a:ext uri="{909E8E84-426E-40DD-AFC4-6F175D3DCCD1}">
                              <a14:hiddenFill xmlns:a14="http://schemas.microsoft.com/office/drawing/2010/main">
                                <a:solidFill>
                                  <a:srgbClr val="FFFFFF"/>
                                </a:solidFill>
                              </a14:hiddenFill>
                            </a:ext>
                          </a:extLst>
                        </pic:spPr>
                      </pic:pic>
                      <wps:wsp>
                        <wps:cNvPr id="308273068" name="Rectangle: Rounded Corners 975925190"/>
                        <wps:cNvSpPr>
                          <a:spLocks noChangeArrowheads="1"/>
                        </wps:cNvSpPr>
                        <wps:spPr bwMode="auto">
                          <a:xfrm>
                            <a:off x="38333" y="0"/>
                            <a:ext cx="457" cy="5450"/>
                          </a:xfrm>
                          <a:prstGeom prst="roundRect">
                            <a:avLst>
                              <a:gd name="adj" fmla="val 16667"/>
                            </a:avLst>
                          </a:prstGeom>
                          <a:solidFill>
                            <a:srgbClr val="7A8696"/>
                          </a:solidFill>
                          <a:ln w="12700">
                            <a:solidFill>
                              <a:srgbClr val="7A8696"/>
                            </a:solidFill>
                            <a:miter lim="800000"/>
                            <a:headEnd/>
                            <a:tailEnd/>
                          </a:ln>
                        </wps:spPr>
                        <wps:bodyPr rot="0" vert="horz" wrap="square" lIns="91440" tIns="45720" rIns="91440" bIns="45720" anchor="ctr" anchorCtr="0" upright="1">
                          <a:noAutofit/>
                        </wps:bodyPr>
                      </wps:wsp>
                      <wps:wsp>
                        <wps:cNvPr id="1461356350" name="TextBox 23"/>
                        <wps:cNvSpPr txBox="1">
                          <a:spLocks noChangeArrowheads="1"/>
                        </wps:cNvSpPr>
                        <wps:spPr bwMode="auto">
                          <a:xfrm>
                            <a:off x="0" y="642"/>
                            <a:ext cx="36006" cy="4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أهداف النشاط:</w:t>
                              </w:r>
                            </w:p>
                          </w:txbxContent>
                        </wps:txbx>
                        <wps:bodyPr rot="0" vert="horz" wrap="square" lIns="91440" tIns="45720" rIns="91440" bIns="45720" anchor="t" anchorCtr="0" upright="1">
                          <a:sp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5FF1E9" id="Group 5" o:spid="_x0000_s2272"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">
                <v:shape id="Picture 975925189" o:spid="_x0000_s2273"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">
                  <v:imagedata r:id="rId129" o:title="Goal "/>
                </v:shape>
                <v:roundrect id="Rectangle: Rounded Corners 975925190" o:spid="_x0000_s2274"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" fillcolor="#7a8696" strokecolor="#7a8696" strokeweight="1pt">
                  <v:stroke joinstyle="miter"/>
                </v:roundrect>
                <v:shape id="TextBox 23" o:spid="_x0000_s2275" type="#_x0000_t202" style="position:absolute;top:642;width:36006;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" filled="f" stroked="f">
                  <v:textbox style="mso-fit-shape-to-text:t">
                    <w:txbxContent>
                      <w:p w14:paraId="214C8442" w14:textId="77777777" w:rsidR="00AB5C58" w:rsidRPr="00280E55" w:rsidRDefault="00AB5C58" w:rsidP="000D578D">
                        <w:pPr>
                          <w:jc w:val="left"/>
                          <w:rPr>
                            <w:rFonts w:ascii="Adobe Arabic" w:eastAsia="Times New Roman" w:hAnsi="Adobe Arabic" w:cs="Adobe Arabic"/>
                            <w:b/>
                            <w:bCs/>
                            <w:color w:val="168489"/>
                            <w:kern w:val="24"/>
                            <w:sz w:val="48"/>
                            <w:szCs w:val="48"/>
                            <w:lang w:bidi="ar-SY"/>
                          </w:rPr>
                        </w:pPr>
                        <w:r w:rsidRPr="00280E55">
                          <w:rPr>
                            <w:rFonts w:ascii="Adobe Arabic" w:eastAsia="Times New Roman" w:hAnsi="Adobe Arabic" w:cs="Adobe Arabic"/>
                            <w:b/>
                            <w:bCs/>
                            <w:color w:val="168489"/>
                            <w:kern w:val="24"/>
                            <w:sz w:val="48"/>
                            <w:szCs w:val="48"/>
                            <w:rtl/>
                            <w:lang w:bidi="ar-SY"/>
                          </w:rPr>
                          <w:t xml:space="preserve">أهداف </w:t>
                        </w:r>
                        <w:r w:rsidRPr="00280E55">
                          <w:rPr>
                            <w:rFonts w:ascii="Adobe Arabic" w:eastAsia="Times New Roman" w:hAnsi="Adobe Arabic" w:cs="Adobe Arabic"/>
                            <w:b/>
                            <w:bCs/>
                            <w:color w:val="168489"/>
                            <w:kern w:val="24"/>
                            <w:sz w:val="48"/>
                            <w:szCs w:val="48"/>
                            <w:rtl/>
                            <w:lang w:bidi="ar-SY"/>
                          </w:rPr>
                          <w:t>النشاط:</w:t>
                        </w:r>
                      </w:p>
                    </w:txbxContent>
                  </v:textbox>
                </v:shape>
                <w10:anchorlock/>
              </v:group>
            </w:pict>
          </mc:Fallback>
        </mc:AlternateContent>
      </w:r>
    </w:p>
    <w:p w:rsidR="00AB5C58" w:rsidRPr="00AB5C58" w:rsidRDefault="00AB5C58" w:rsidP="00DF5DFA">
      <w:pPr>
        <w:pStyle w:val="ListParagraph"/>
        <w:numPr>
          <w:ilvl w:val="0"/>
          <w:numId w:val="5"/>
        </w:numPr>
        <w:spacing w:line="360" w:lineRule="auto"/>
        <w:jc w:val="both"/>
        <w:rPr>
          <w:rFonts w:ascii="Sakkal Majalla" w:eastAsia="Times New Roman" w:hAnsi="Sakkal Majalla" w:cs="Sakkal Majalla"/>
          <w:kern w:val="2"/>
          <w:sz w:val="34"/>
          <w:szCs w:val="34"/>
        </w:rPr>
      </w:pPr>
      <w:r w:rsidRPr="00AB5C58">
        <w:rPr>
          <w:rFonts w:ascii="Sakkal Majalla" w:eastAsia="Times New Roman" w:hAnsi="Sakkal Majalla" w:cs="Sakkal Majalla"/>
          <w:kern w:val="2"/>
          <w:sz w:val="34"/>
          <w:szCs w:val="34"/>
          <w:rtl/>
        </w:rPr>
        <w:t xml:space="preserve">التعرف على أهم حقوق وواجبات العاملين </w:t>
      </w:r>
    </w:p>
    <w:p w:rsidR="00AB5C58" w:rsidRPr="00AB5C58" w:rsidRDefault="00AB5C58" w:rsidP="00DF5DFA">
      <w:pPr>
        <w:pStyle w:val="ListParagraph"/>
        <w:numPr>
          <w:ilvl w:val="0"/>
          <w:numId w:val="5"/>
        </w:numPr>
        <w:spacing w:line="360" w:lineRule="auto"/>
        <w:jc w:val="both"/>
        <w:rPr>
          <w:rFonts w:ascii="Sakkal Majalla" w:eastAsia="Times New Roman" w:hAnsi="Sakkal Majalla" w:cs="Sakkal Majalla"/>
          <w:kern w:val="2"/>
          <w:sz w:val="34"/>
          <w:szCs w:val="34"/>
          <w:rtl/>
        </w:rPr>
      </w:pPr>
      <w:r w:rsidRPr="00AB5C58">
        <w:rPr>
          <w:rFonts w:ascii="Sakkal Majalla" w:eastAsia="Times New Roman" w:hAnsi="Sakkal Majalla" w:cs="Sakkal Majalla"/>
          <w:kern w:val="2"/>
          <w:sz w:val="34"/>
          <w:szCs w:val="34"/>
          <w:rtl/>
        </w:rPr>
        <w:t>مناقشة التحديات التي قد تواجه التوازن بينهما</w:t>
      </w:r>
    </w:p>
    <w:p w:rsidR="00AB5C58" w:rsidRPr="00AB5C58" w:rsidRDefault="00AB5C58" w:rsidP="00DF5DFA">
      <w:pPr>
        <w:pStyle w:val="ListParagraph"/>
        <w:numPr>
          <w:ilvl w:val="0"/>
          <w:numId w:val="5"/>
        </w:numPr>
        <w:spacing w:line="360" w:lineRule="auto"/>
        <w:jc w:val="both"/>
        <w:rPr>
          <w:rFonts w:ascii="Sakkal Majalla" w:eastAsia="Times New Roman" w:hAnsi="Sakkal Majalla" w:cs="Sakkal Majalla"/>
          <w:kern w:val="2"/>
          <w:sz w:val="34"/>
          <w:szCs w:val="34"/>
          <w:rtl/>
        </w:rPr>
      </w:pPr>
      <w:r w:rsidRPr="00AB5C58">
        <w:rPr>
          <w:rFonts w:ascii="Sakkal Majalla" w:eastAsia="Times New Roman" w:hAnsi="Sakkal Majalla" w:cs="Sakkal Majalla"/>
          <w:kern w:val="2"/>
          <w:sz w:val="34"/>
          <w:szCs w:val="34"/>
          <w:rtl/>
        </w:rPr>
        <w:t>اقتراح حلول للتغلب على هذه التحديات</w:t>
      </w:r>
    </w:p>
    <w:p w:rsidR="00AB5C58" w:rsidRPr="001E5A35" w:rsidRDefault="001E5A35" w:rsidP="001E5A35">
      <w:pPr>
        <w:spacing w:line="360" w:lineRule="auto"/>
        <w:ind w:left="-897"/>
        <w:rPr>
          <w:rFonts w:ascii="Sakkal Majalla" w:eastAsia="Times New Roman" w:hAnsi="Sakkal Majalla"/>
          <w:kern w:val="2"/>
          <w:sz w:val="32"/>
          <w:szCs w:val="32"/>
          <w:rtl/>
        </w:rPr>
      </w:pPr>
      <w:r>
        <w:rPr>
          <w:noProof/>
        </w:rPr>
        <w:lastRenderedPageBreak/>
        <mc:AlternateContent>
          <mc:Choice Requires="wps">
            <w:drawing>
              <wp:inline distT="0" distB="0" distL="0" distR="0" wp14:anchorId="73A704C0" wp14:editId="05E92270">
                <wp:extent cx="6880860" cy="7226300"/>
                <wp:effectExtent l="0" t="0" r="15240" b="12700"/>
                <wp:docPr id="114616736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80860" cy="7226300"/>
                        </a:xfrm>
                        <a:prstGeom prst="roundRect">
                          <a:avLst>
                            <a:gd name="adj" fmla="val 16667"/>
                          </a:avLst>
                        </a:prstGeom>
                        <a:solidFill>
                          <a:srgbClr val="EAF4E4"/>
                        </a:solidFill>
                        <a:ln w="12700">
                          <a:solidFill>
                            <a:schemeClr val="accent6"/>
                          </a:solidFill>
                          <a:miter lim="800000"/>
                          <a:headEnd/>
                          <a:tailEnd/>
                        </a:ln>
                      </wps:spPr>
                      <wps:txbx>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oundrect w14:anchorId="73A704C0" id="_x0000_s2276" style="width:541.8pt;height:56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" fillcolor="#eaf4e4" strokecolor="#70ad47 [3209]" strokeweight="1pt">
                <v:stroke joinstyle="miter"/>
                <v:textbox inset="0,3mm,0">
                  <w:txbxContent>
                    <w:p w14:paraId="638BF57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B54174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40E5BE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5E8ADF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A65EE8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37BEA0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3CD477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53A5F11"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B5DDEAC"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B3461F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39F601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436ACB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08C0E0C"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8038C9E"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B36745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3194F5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D05CFFE"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30901C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B95826A"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1B8D78F"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B32322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FBAC90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BBE163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666F03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619EBF4"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B7DF38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09F3DCCF" w14:textId="77777777" w:rsidR="001E5A35" w:rsidRDefault="001E5A35" w:rsidP="001E5A35">
                      <w:pPr>
                        <w:jc w:val="center"/>
                        <w:rPr>
                          <w:sz w:val="22"/>
                          <w:szCs w:val="28"/>
                          <w:rtl/>
                          <w:lang w:bidi="ar-SY"/>
                        </w:rPr>
                      </w:pPr>
                    </w:p>
                  </w:txbxContent>
                </v:textbox>
                <w10:anchorlock/>
              </v:roundrect>
            </w:pict>
          </mc:Fallback>
        </mc:AlternateContent>
      </w:r>
    </w:p>
    <w:p w:rsidR="00AB5C58" w:rsidRPr="00FE3368" w:rsidRDefault="00AB5C58" w:rsidP="00AB5C58">
      <w:pPr>
        <w:pStyle w:val="ListParagraph"/>
        <w:spacing w:line="278" w:lineRule="auto"/>
        <w:ind w:left="3600"/>
        <w:jc w:val="both"/>
        <w:rPr>
          <w:rFonts w:ascii="Sakkal Majalla" w:eastAsia="Times New Roman" w:hAnsi="Sakkal Majalla" w:cs="Sakkal Majalla"/>
          <w:kern w:val="2"/>
          <w:sz w:val="32"/>
          <w:szCs w:val="32"/>
        </w:rPr>
      </w:pPr>
      <w:r>
        <w:rPr>
          <w:noProof/>
        </w:rPr>
        <w:drawing>
          <wp:inline distT="0" distB="0" distL="0" distR="0" wp14:anchorId="0775BB54" wp14:editId="4AA04D4C">
            <wp:extent cx="1180214" cy="1180214"/>
            <wp:effectExtent l="0" t="0" r="1270" b="1270"/>
            <wp:docPr id="1985644791" name="Picture 1985644791"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a:blip r:embed="rId13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84022" cy="1184022"/>
                    </a:xfrm>
                    <a:prstGeom prst="rect">
                      <a:avLst/>
                    </a:prstGeom>
                    <a:noFill/>
                    <a:ln>
                      <a:noFill/>
                    </a:ln>
                  </pic:spPr>
                </pic:pic>
              </a:graphicData>
            </a:graphic>
          </wp:inline>
        </w:drawing>
      </w:r>
    </w:p>
    <w:p w:rsidR="00AB5C58" w:rsidRDefault="003E3B8E" w:rsidP="00916BB1">
      <w:pPr>
        <w:pageBreakBefore/>
      </w:pPr>
      <w:r>
        <w:rPr>
          <w:noProof/>
        </w:rPr>
        <w:lastRenderedPageBreak/>
        <mc:AlternateContent>
          <mc:Choice Requires="wpg">
            <w:drawing>
              <wp:inline distT="0" distB="0" distL="0" distR="0" wp14:anchorId="121209C1" wp14:editId="09B8E3B3">
                <wp:extent cx="5731510" cy="895350"/>
                <wp:effectExtent l="0" t="0" r="21590" b="19050"/>
                <wp:docPr id="130540713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6550667"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54229124" name="مجموعة 39"/>
                        <wpg:cNvGrpSpPr>
                          <a:grpSpLocks/>
                        </wpg:cNvGrpSpPr>
                        <wpg:grpSpPr bwMode="auto">
                          <a:xfrm>
                            <a:off x="0" y="0"/>
                            <a:ext cx="57315" cy="8953"/>
                            <a:chOff x="0" y="0"/>
                            <a:chExt cx="58781" cy="9188"/>
                          </a:xfrm>
                        </wpg:grpSpPr>
                        <wpg:grpSp>
                          <wpg:cNvPr id="243195770" name="مجموعة 40"/>
                          <wpg:cNvGrpSpPr>
                            <a:grpSpLocks/>
                          </wpg:cNvGrpSpPr>
                          <wpg:grpSpPr bwMode="auto">
                            <a:xfrm>
                              <a:off x="0" y="0"/>
                              <a:ext cx="58781" cy="9188"/>
                              <a:chOff x="0" y="0"/>
                              <a:chExt cx="62403" cy="9190"/>
                            </a:xfrm>
                          </wpg:grpSpPr>
                          <wpg:grpSp>
                            <wpg:cNvPr id="230770162" name="مجموعة 41"/>
                            <wpg:cNvGrpSpPr>
                              <a:grpSpLocks/>
                            </wpg:cNvGrpSpPr>
                            <wpg:grpSpPr bwMode="auto">
                              <a:xfrm>
                                <a:off x="0" y="1692"/>
                                <a:ext cx="54330" cy="5806"/>
                                <a:chOff x="0" y="1692"/>
                                <a:chExt cx="54330" cy="5806"/>
                              </a:xfrm>
                            </wpg:grpSpPr>
                            <wps:wsp>
                              <wps:cNvPr id="61638334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2842538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84942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38735552"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كيفية خلق قنوات تواصل مفتوحة وفعّالة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21209C1" id="_x0000_s22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">
                <v:shape id="صورة 38" o:spid="_x0000_s22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">
                  <v:imagedata r:id="rId72" o:title=""/>
                </v:shape>
                <v:group id="مجموعة 39" o:spid="_x0000_s22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">
                  <v:group id="مجموعة 40" o:spid="_x0000_s22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">
                    <v:group id="مجموعة 41" o:spid="_x0000_s22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">
                      <v:shape id="شكل حر 42" o:spid="_x0000_s22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" fillcolor="#168489" stroked="f" strokeweight="1pt">
                        <v:stroke joinstyle="miter"/>
                      </v:roundrect>
                    </v:group>
                    <v:oval id="شكل بيضاوي 44" o:spid="_x0000_s22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" filled="f" strokecolor="#a5a5a5 [2092]" strokeweight="1pt">
                      <v:stroke joinstyle="miter"/>
                    </v:oval>
                  </v:group>
                  <v:shape id="مربع نص 41" o:spid="_x0000_s2285"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" filled="f" stroked="f">
                    <v:textbox style="mso-fit-shape-to-text:t">
                      <w:txbxContent>
                        <w:p w14:paraId="345CCD75" w14:textId="1CF9D235"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كيفية خلق قنوات تواصل مفتوحة وفعّالة</w:t>
                          </w:r>
                        </w:p>
                      </w:txbxContent>
                    </v:textbox>
                  </v:shape>
                </v:group>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إن خلق قنوات تواصل مفتوحة وفعّالة في بيئة العمل يُعدُّ أمراً بالغ الأهمية لضمان سلاسة العمليات التنظيمية، وتحقيق الأهداف المشتركة، وتعزيز بيئة عمل صحية ومترابطة. التواصل الفعّال يساعد في تقليل سوء الفهم، حل المشكلات سريعاً، وتعزيز التعاون بين الفرق المختلفة. </w:t>
      </w:r>
      <w:hyperlink r:id="rId131" w:history="1">
        <w:r w:rsidRPr="00B06506">
          <w:rPr>
            <w:rStyle w:val="Hyperlink"/>
            <w:rFonts w:ascii="Sakkal Majalla" w:hAnsi="Sakkal Majalla" w:cs="Sakkal Majalla"/>
            <w:sz w:val="32"/>
            <w:szCs w:val="32"/>
            <w:rtl/>
          </w:rPr>
          <w:t>فيما يلي بعض النصائح لخلق قنوات تواصل مفتوحة وفعّالة:</w:t>
        </w:r>
      </w:hyperlink>
    </w:p>
    <w:p w:rsidR="00F57C47" w:rsidRPr="00F57C47" w:rsidRDefault="00F57C47" w:rsidP="00F57C47">
      <w:pPr>
        <w:rPr>
          <w:rFonts w:ascii="Sakkal Majalla" w:hAnsi="Sakkal Majalla"/>
          <w:color w:val="C00000"/>
          <w:sz w:val="32"/>
          <w:szCs w:val="32"/>
        </w:rPr>
      </w:pPr>
      <w:r w:rsidRPr="00F57C47">
        <w:rPr>
          <w:rFonts w:ascii="Sakkal Majalla" w:hAnsi="Sakkal Majalla"/>
          <w:noProof/>
          <w:color w:val="C00000"/>
          <w:sz w:val="32"/>
          <w:szCs w:val="32"/>
        </w:rPr>
        <mc:AlternateContent>
          <mc:Choice Requires="wpg">
            <w:drawing>
              <wp:inline distT="0" distB="0" distL="0" distR="0" wp14:anchorId="700A05C7" wp14:editId="143E326B">
                <wp:extent cx="5828097" cy="5470385"/>
                <wp:effectExtent l="0" t="0" r="1270" b="0"/>
                <wp:docPr id="130" name="Group 1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B6349D-7E3F-1810-2FCC-53D263B7A93C}"/>
                    </a:ext>
                  </a:extLst>
                </wp:docPr>
                <wp:cNvGraphicFramePr/>
                <a:graphic xmlns:a="http://schemas.openxmlformats.org/drawingml/2006/main">
                  <a:graphicData uri="http://schemas.microsoft.com/office/word/2010/wordprocessingGroup">
                    <wpg:wgp>
                      <wpg:cNvGrpSpPr/>
                      <wpg:grpSpPr>
                        <a:xfrm>
                          <a:off x="0" y="0"/>
                          <a:ext cx="5828097" cy="5470385"/>
                          <a:chOff x="0" y="0"/>
                          <a:chExt cx="6908478" cy="6484226"/>
                        </a:xfrm>
                      </wpg:grpSpPr>
                      <wpg:grpSp>
                        <wpg:cNvPr id="2127413478" name="Group 2127413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BDD21A-476A-123E-D926-1D614BC7C42E}"/>
                            </a:ext>
                          </a:extLst>
                        </wpg:cNvPr>
                        <wpg:cNvGrpSpPr/>
                        <wpg:grpSpPr>
                          <a:xfrm>
                            <a:off x="3597191" y="0"/>
                            <a:ext cx="3270883" cy="1206056"/>
                            <a:chOff x="3597191" y="0"/>
                            <a:chExt cx="3270883" cy="1206056"/>
                          </a:xfrm>
                        </wpg:grpSpPr>
                        <wpg:grpSp>
                          <wpg:cNvPr id="1858237404" name="Group 18582374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E4F30-A417-9DAD-8F5A-04F162D78150}"/>
                              </a:ext>
                            </a:extLst>
                          </wpg:cNvPr>
                          <wpg:cNvGrpSpPr/>
                          <wpg:grpSpPr>
                            <a:xfrm flipH="1">
                              <a:off x="3597191" y="0"/>
                              <a:ext cx="3270883" cy="1197088"/>
                              <a:chOff x="3597188" y="0"/>
                              <a:chExt cx="6459910" cy="2305216"/>
                            </a:xfrm>
                          </wpg:grpSpPr>
                          <wps:wsp>
                            <wps:cNvPr id="1731161483" name="Freeform: Shape 17311614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3D4897-3A82-5C88-53F9-11CEF7687C25}"/>
                                </a:ext>
                              </a:extLst>
                            </wps:cNvPr>
                            <wps:cNvSpPr/>
                            <wps:spPr>
                              <a:xfrm>
                                <a:off x="3597188" y="67198"/>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438168363" name="Freeform: Shape 14381683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C2843F-0BE0-3E62-4A35-E82BCE6F1693}"/>
                                </a:ext>
                              </a:extLst>
                            </wps:cNvPr>
                            <wps:cNvSpPr/>
                            <wps:spPr>
                              <a:xfrm>
                                <a:off x="3597188" y="725836"/>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643418928" name="Freeform: Shape 6434189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B1F7C96-5FD3-7713-70E1-3FC9C0C18659}"/>
                                </a:ext>
                              </a:extLst>
                            </wps:cNvPr>
                            <wps:cNvSpPr/>
                            <wps:spPr>
                              <a:xfrm>
                                <a:off x="3597188" y="882541"/>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ACCCE"/>
                              </a:solidFill>
                              <a:ln w="39746" cap="flat">
                                <a:noFill/>
                                <a:prstDash val="solid"/>
                                <a:miter/>
                              </a:ln>
                            </wps:spPr>
                            <wps:bodyPr rtlCol="0" anchor="ctr"/>
                          </wps:wsp>
                          <wps:wsp>
                            <wps:cNvPr id="1981065640" name="Freeform: Shape 19810656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BF5E943-29DE-20D2-D334-113BF4E13236}"/>
                                </a:ext>
                              </a:extLst>
                            </wps:cNvPr>
                            <wps:cNvSpPr/>
                            <wps:spPr>
                              <a:xfrm>
                                <a:off x="3597188" y="882541"/>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420507044" name="TextBox 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DA2788C-2B1D-D99D-D233-9064D3EBF287}"/>
                                </a:ext>
                              </a:extLst>
                            </wps:cNvPr>
                            <wps:cNvSpPr txBox="1"/>
                            <wps:spPr>
                              <a:xfrm>
                                <a:off x="3623263" y="0"/>
                                <a:ext cx="1106829" cy="1994701"/>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01</w:t>
                                  </w:r>
                                </w:p>
                              </w:txbxContent>
                            </wps:txbx>
                            <wps:bodyPr wrap="square" rtlCol="0">
                              <a:noAutofit/>
                            </wps:bodyPr>
                          </wps:wsp>
                        </wpg:grpSp>
                        <wps:wsp>
                          <wps:cNvPr id="298796956" name="TextBox 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CDE760-B777-BE9F-F618-51FA81FE8E00}"/>
                              </a:ext>
                            </a:extLst>
                          </wps:cNvPr>
                          <wps:cNvSpPr txBox="1"/>
                          <wps:spPr>
                            <a:xfrm>
                              <a:off x="3821007" y="693307"/>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ثقافة التواصل الشفاف</w:t>
                                </w:r>
                              </w:p>
                            </w:txbxContent>
                          </wps:txbx>
                          <wps:bodyPr wrap="square">
                            <a:noAutofit/>
                          </wps:bodyPr>
                        </wps:wsp>
                      </wpg:grpSp>
                      <wpg:grpSp>
                        <wpg:cNvPr id="142659207" name="Group 1426592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F58DBCA-E259-684B-8304-59022D236B6D}"/>
                            </a:ext>
                          </a:extLst>
                        </wpg:cNvPr>
                        <wpg:cNvGrpSpPr/>
                        <wpg:grpSpPr>
                          <a:xfrm flipH="1">
                            <a:off x="0" y="727731"/>
                            <a:ext cx="3270883" cy="1197188"/>
                            <a:chOff x="2" y="727731"/>
                            <a:chExt cx="3270883" cy="1197188"/>
                          </a:xfrm>
                        </wpg:grpSpPr>
                        <wpg:grpSp>
                          <wpg:cNvPr id="504214161" name="Group 5042141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7ED8C91-FA1E-606F-3803-2928A51C732B}"/>
                              </a:ext>
                            </a:extLst>
                          </wpg:cNvPr>
                          <wpg:cNvGrpSpPr/>
                          <wpg:grpSpPr>
                            <a:xfrm flipH="1">
                              <a:off x="2" y="727731"/>
                              <a:ext cx="3270883" cy="1197188"/>
                              <a:chOff x="0" y="727637"/>
                              <a:chExt cx="6459910" cy="2305410"/>
                            </a:xfrm>
                          </wpg:grpSpPr>
                          <wps:wsp>
                            <wps:cNvPr id="73195372" name="Freeform: Shape 731953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91AA99-40C5-EF5E-DF4F-5E0F8B0D27E1}"/>
                                </a:ext>
                              </a:extLst>
                            </wps:cNvPr>
                            <wps:cNvSpPr/>
                            <wps:spPr>
                              <a:xfrm>
                                <a:off x="0" y="795029"/>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720816920" name="Freeform: Shape 17208169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9D5FF3B-B49C-FC1A-CDB0-E5592C3E6990}"/>
                                </a:ext>
                              </a:extLst>
                            </wps:cNvPr>
                            <wps:cNvSpPr/>
                            <wps:spPr>
                              <a:xfrm>
                                <a:off x="0" y="1453667"/>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849126332" name="Freeform: Shape 18491263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D93E400-A9B5-54B0-CA8F-AF610E75E52E}"/>
                                </a:ext>
                              </a:extLst>
                            </wps:cNvPr>
                            <wps:cNvSpPr/>
                            <wps:spPr>
                              <a:xfrm>
                                <a:off x="0" y="1610372"/>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807470810" name="Freeform: Shape 18074708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0AF7925-58D4-5096-F445-5F5557CEFD17}"/>
                                </a:ext>
                              </a:extLst>
                            </wps:cNvPr>
                            <wps:cNvSpPr/>
                            <wps:spPr>
                              <a:xfrm>
                                <a:off x="0" y="1610372"/>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2054737636" name="TextBox 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9CE3ED6-F0BE-DE2E-E976-B7344F75157B}"/>
                                </a:ext>
                              </a:extLst>
                            </wps:cNvPr>
                            <wps:cNvSpPr txBox="1"/>
                            <wps:spPr>
                              <a:xfrm>
                                <a:off x="154352" y="727637"/>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02</w:t>
                                  </w:r>
                                </w:p>
                              </w:txbxContent>
                            </wps:txbx>
                            <wps:bodyPr wrap="square" rtlCol="0">
                              <a:noAutofit/>
                            </wps:bodyPr>
                          </wps:wsp>
                        </wpg:grpSp>
                        <wps:wsp>
                          <wps:cNvPr id="341923204" name="TextBox 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6F7BF2-C672-5763-BA6D-62A985A4F1AE}"/>
                              </a:ext>
                            </a:extLst>
                          </wps:cNvPr>
                          <wps:cNvSpPr txBox="1"/>
                          <wps:spPr>
                            <a:xfrm>
                              <a:off x="223910" y="1393714"/>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أدوات التواصل الحديثة</w:t>
                                </w:r>
                              </w:p>
                            </w:txbxContent>
                          </wps:txbx>
                          <wps:bodyPr wrap="square">
                            <a:noAutofit/>
                          </wps:bodyPr>
                        </wps:wsp>
                      </wpg:grpSp>
                      <wpg:grpSp>
                        <wpg:cNvPr id="792005310" name="Group 7920053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4BCE21-E284-DC86-AE37-2BE6CE070087}"/>
                            </a:ext>
                          </a:extLst>
                        </wpg:cNvPr>
                        <wpg:cNvGrpSpPr/>
                        <wpg:grpSpPr>
                          <a:xfrm>
                            <a:off x="3590141" y="1404548"/>
                            <a:ext cx="3270924" cy="1595178"/>
                            <a:chOff x="3590141" y="1404548"/>
                            <a:chExt cx="3270924" cy="1595178"/>
                          </a:xfrm>
                        </wpg:grpSpPr>
                        <wpg:grpSp>
                          <wpg:cNvPr id="817975240" name="Group 8179752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E907CE-816E-72ED-E846-FF5D6D72861A}"/>
                              </a:ext>
                            </a:extLst>
                          </wpg:cNvPr>
                          <wpg:cNvGrpSpPr/>
                          <wpg:grpSpPr>
                            <a:xfrm flipH="1">
                              <a:off x="3590182" y="1404548"/>
                              <a:ext cx="3270883" cy="1197284"/>
                              <a:chOff x="3590179" y="1404366"/>
                              <a:chExt cx="6459910" cy="2305593"/>
                            </a:xfrm>
                          </wpg:grpSpPr>
                          <wps:wsp>
                            <wps:cNvPr id="902908010" name="Freeform: Shape 9029080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25F37C-EE1E-2A7F-BEFD-00CD79DBCCAB}"/>
                                </a:ext>
                              </a:extLst>
                            </wps:cNvPr>
                            <wps:cNvSpPr/>
                            <wps:spPr>
                              <a:xfrm>
                                <a:off x="3590179" y="1471941"/>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111226304" name="Freeform: Shape 11112263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37F742-2967-7238-B7A6-DB6C2618CDDE}"/>
                                </a:ext>
                              </a:extLst>
                            </wps:cNvPr>
                            <wps:cNvSpPr/>
                            <wps:spPr>
                              <a:xfrm>
                                <a:off x="3590179" y="2130579"/>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299453590" name="Freeform: Shape 12994535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F6C937-A907-7797-818D-2D21D5A8E5EA}"/>
                                </a:ext>
                              </a:extLst>
                            </wps:cNvPr>
                            <wps:cNvSpPr/>
                            <wps:spPr>
                              <a:xfrm>
                                <a:off x="3590179" y="2287284"/>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388903784" name="Freeform: Shape 3889037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8B318A-3547-21F5-93B7-284A986A50F3}"/>
                                </a:ext>
                              </a:extLst>
                            </wps:cNvPr>
                            <wps:cNvSpPr/>
                            <wps:spPr>
                              <a:xfrm>
                                <a:off x="3590179" y="2287284"/>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50617821" name="TextBox 8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E1A790F-7F8C-654D-E953-4363F2153873}"/>
                                </a:ext>
                              </a:extLst>
                            </wps:cNvPr>
                            <wps:cNvSpPr txBox="1"/>
                            <wps:spPr>
                              <a:xfrm>
                                <a:off x="3616254" y="1404366"/>
                                <a:ext cx="1106829" cy="1994701"/>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03</w:t>
                                  </w:r>
                                </w:p>
                              </w:txbxContent>
                            </wps:txbx>
                            <wps:bodyPr wrap="square" rtlCol="0">
                              <a:noAutofit/>
                            </wps:bodyPr>
                          </wps:wsp>
                        </wpg:grpSp>
                        <wps:wsp>
                          <wps:cNvPr id="1616276464" name="TextBox 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D60943-21BC-866B-DCDF-2779A692E7C2}"/>
                              </a:ext>
                            </a:extLst>
                          </wps:cNvPr>
                          <wps:cNvSpPr txBox="1"/>
                          <wps:spPr>
                            <a:xfrm>
                              <a:off x="3590141" y="2098322"/>
                              <a:ext cx="3046916" cy="901404"/>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عقد اجتماعات دورية ومحددة الأهداف</w:t>
                                </w:r>
                              </w:p>
                            </w:txbxContent>
                          </wps:txbx>
                          <wps:bodyPr wrap="square">
                            <a:noAutofit/>
                          </wps:bodyPr>
                        </wps:wsp>
                      </wpg:grpSp>
                      <wpg:grpSp>
                        <wpg:cNvPr id="1564837417" name="Group 15648374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8D631E-6FBD-DEC4-95A8-64DBCF83946A}"/>
                            </a:ext>
                          </a:extLst>
                        </wpg:cNvPr>
                        <wpg:cNvGrpSpPr/>
                        <wpg:grpSpPr>
                          <a:xfrm flipH="1">
                            <a:off x="11419" y="2232125"/>
                            <a:ext cx="3270883" cy="1197399"/>
                            <a:chOff x="11421" y="2232125"/>
                            <a:chExt cx="3270883" cy="1197399"/>
                          </a:xfrm>
                        </wpg:grpSpPr>
                        <wpg:grpSp>
                          <wpg:cNvPr id="305158978" name="Group 3051589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8FC469F-7BC8-50D4-890D-CD97B0A47F51}"/>
                              </a:ext>
                            </a:extLst>
                          </wpg:cNvPr>
                          <wpg:cNvGrpSpPr/>
                          <wpg:grpSpPr>
                            <a:xfrm flipH="1">
                              <a:off x="11421" y="2232125"/>
                              <a:ext cx="3270883" cy="1197399"/>
                              <a:chOff x="11419" y="2231836"/>
                              <a:chExt cx="6459910" cy="2305816"/>
                            </a:xfrm>
                          </wpg:grpSpPr>
                          <wps:wsp>
                            <wps:cNvPr id="541642415" name="Freeform: Shape 5416424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F4A6D69-9229-E081-54EA-F82816E1DB3A}"/>
                                </a:ext>
                              </a:extLst>
                            </wps:cNvPr>
                            <wps:cNvSpPr/>
                            <wps:spPr>
                              <a:xfrm>
                                <a:off x="11419" y="2299634"/>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1077126119" name="Freeform: Shape 10771261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CC20F1-F438-C5AA-72B0-32EBFE1C1D18}"/>
                                </a:ext>
                              </a:extLst>
                            </wps:cNvPr>
                            <wps:cNvSpPr/>
                            <wps:spPr>
                              <a:xfrm>
                                <a:off x="11419" y="2958272"/>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2021157493" name="Freeform: Shape 20211574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A89836-E2DA-9CA6-E8C0-C33E0F6867F6}"/>
                                </a:ext>
                              </a:extLst>
                            </wps:cNvPr>
                            <wps:cNvSpPr/>
                            <wps:spPr>
                              <a:xfrm>
                                <a:off x="11419" y="3114977"/>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083882356" name="Freeform: Shape 10838823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569977-05A7-C423-F16D-45F5903EBBC8}"/>
                                </a:ext>
                              </a:extLst>
                            </wps:cNvPr>
                            <wps:cNvSpPr/>
                            <wps:spPr>
                              <a:xfrm>
                                <a:off x="11419" y="3114977"/>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609015497" name="TextBox 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27ADE9F-80AE-D1BD-4362-BFC4A8C3972F}"/>
                                </a:ext>
                              </a:extLst>
                            </wps:cNvPr>
                            <wps:cNvSpPr txBox="1"/>
                            <wps:spPr>
                              <a:xfrm>
                                <a:off x="165771" y="2231836"/>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04</w:t>
                                  </w:r>
                                </w:p>
                              </w:txbxContent>
                            </wps:txbx>
                            <wps:bodyPr wrap="square" rtlCol="0">
                              <a:noAutofit/>
                            </wps:bodyPr>
                          </wps:wsp>
                        </wpg:grpSp>
                        <wps:wsp>
                          <wps:cNvPr id="934054874" name="TextBox 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DBB8A4-3B52-326D-B4CB-828BC22F4BA3}"/>
                              </a:ext>
                            </a:extLst>
                          </wps:cNvPr>
                          <wps:cNvSpPr txBox="1"/>
                          <wps:spPr>
                            <a:xfrm>
                              <a:off x="123190" y="2911957"/>
                              <a:ext cx="304719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فتح قنوات لتغذية راجعة مستمرة</w:t>
                                </w:r>
                              </w:p>
                            </w:txbxContent>
                          </wps:txbx>
                          <wps:bodyPr wrap="square">
                            <a:noAutofit/>
                          </wps:bodyPr>
                        </wps:wsp>
                      </wpg:grpSp>
                      <wpg:grpSp>
                        <wpg:cNvPr id="1237251618" name="Group 12372516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FADF14E-7E5B-9EF0-CAD4-8BAD6AC79FD9}"/>
                            </a:ext>
                          </a:extLst>
                        </wpg:cNvPr>
                        <wpg:cNvGrpSpPr/>
                        <wpg:grpSpPr>
                          <a:xfrm>
                            <a:off x="3617287" y="3054275"/>
                            <a:ext cx="3270883" cy="1594986"/>
                            <a:chOff x="3617287" y="3054275"/>
                            <a:chExt cx="3270883" cy="1594986"/>
                          </a:xfrm>
                        </wpg:grpSpPr>
                        <wpg:grpSp>
                          <wpg:cNvPr id="1044911280" name="Group 10449112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B637EF-0F2B-4104-1F1A-EA638DDB7EF8}"/>
                              </a:ext>
                            </a:extLst>
                          </wpg:cNvPr>
                          <wpg:cNvGrpSpPr/>
                          <wpg:grpSpPr>
                            <a:xfrm flipH="1">
                              <a:off x="3617287" y="3054275"/>
                              <a:ext cx="3270883" cy="1197513"/>
                              <a:chOff x="3617284" y="3053880"/>
                              <a:chExt cx="6459910" cy="2306035"/>
                            </a:xfrm>
                          </wpg:grpSpPr>
                          <wps:wsp>
                            <wps:cNvPr id="1198671491" name="Freeform: Shape 11986714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325F5B-6560-C4AE-471F-9A8D533374AA}"/>
                                </a:ext>
                              </a:extLst>
                            </wps:cNvPr>
                            <wps:cNvSpPr/>
                            <wps:spPr>
                              <a:xfrm>
                                <a:off x="3617284" y="3121897"/>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415635099" name="Freeform: Shape 4156350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BF096BE-4A5A-3308-2724-4EC90E7A25C0}"/>
                                </a:ext>
                              </a:extLst>
                            </wps:cNvPr>
                            <wps:cNvSpPr/>
                            <wps:spPr>
                              <a:xfrm>
                                <a:off x="3617284" y="3780535"/>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460620198" name="Freeform: Shape 14606201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4CF750-4BBE-6081-4BFE-53B33C42CC29}"/>
                                </a:ext>
                              </a:extLst>
                            </wps:cNvPr>
                            <wps:cNvSpPr/>
                            <wps:spPr>
                              <a:xfrm>
                                <a:off x="3617284" y="3937240"/>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1068913277" name="Freeform: Shape 10689132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0C3810B-60BA-6FA2-5F2C-418C744813AA}"/>
                                </a:ext>
                              </a:extLst>
                            </wps:cNvPr>
                            <wps:cNvSpPr/>
                            <wps:spPr>
                              <a:xfrm>
                                <a:off x="3617284" y="3937240"/>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360470260" name="TextBox 1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50240A-FB3A-1515-83E4-9FC7CA7672A6}"/>
                                </a:ext>
                              </a:extLst>
                            </wps:cNvPr>
                            <wps:cNvSpPr txBox="1"/>
                            <wps:spPr>
                              <a:xfrm>
                                <a:off x="3645283" y="3053880"/>
                                <a:ext cx="1104905"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05</w:t>
                                  </w:r>
                                </w:p>
                              </w:txbxContent>
                            </wps:txbx>
                            <wps:bodyPr wrap="square" rtlCol="0">
                              <a:noAutofit/>
                            </wps:bodyPr>
                          </wps:wsp>
                        </wpg:grpSp>
                        <wps:wsp>
                          <wps:cNvPr id="1902290319" name="TextBox 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510FC11-5B76-36C1-0DBB-AB84472A8E33}"/>
                              </a:ext>
                            </a:extLst>
                          </wps:cNvPr>
                          <wps:cNvSpPr txBox="1"/>
                          <wps:spPr>
                            <a:xfrm>
                              <a:off x="3841103" y="3747857"/>
                              <a:ext cx="2823135" cy="901404"/>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تدريب الموظفين على مهارات التواصل</w:t>
                                </w:r>
                              </w:p>
                            </w:txbxContent>
                          </wps:txbx>
                          <wps:bodyPr wrap="square">
                            <a:noAutofit/>
                          </wps:bodyPr>
                        </wps:wsp>
                      </wpg:grpSp>
                      <wpg:grpSp>
                        <wpg:cNvPr id="453217563" name="Group 45321756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2AD74FC-61FF-E3F8-4DFB-ABD0E5714C46}"/>
                            </a:ext>
                          </a:extLst>
                        </wpg:cNvPr>
                        <wpg:cNvGrpSpPr/>
                        <wpg:grpSpPr>
                          <a:xfrm flipH="1">
                            <a:off x="20096" y="3782005"/>
                            <a:ext cx="3270883" cy="1197615"/>
                            <a:chOff x="20098" y="3782005"/>
                            <a:chExt cx="3270883" cy="1197615"/>
                          </a:xfrm>
                        </wpg:grpSpPr>
                        <wpg:grpSp>
                          <wpg:cNvPr id="118862485" name="Group 118862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D8FB20-1257-1377-5B8B-27E72A42046E}"/>
                              </a:ext>
                            </a:extLst>
                          </wpg:cNvPr>
                          <wpg:cNvGrpSpPr/>
                          <wpg:grpSpPr>
                            <a:xfrm flipH="1">
                              <a:off x="20098" y="3782005"/>
                              <a:ext cx="3270883" cy="1197615"/>
                              <a:chOff x="20096" y="3781515"/>
                              <a:chExt cx="6459910" cy="2306231"/>
                            </a:xfrm>
                          </wpg:grpSpPr>
                          <wps:wsp>
                            <wps:cNvPr id="2077110208" name="Freeform: Shape 2077110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B7B3A4D-2292-BB02-962C-080614161B19}"/>
                                </a:ext>
                              </a:extLst>
                            </wps:cNvPr>
                            <wps:cNvSpPr/>
                            <wps:spPr>
                              <a:xfrm>
                                <a:off x="20096" y="3849728"/>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348030175" name="Freeform: Shape 3480301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1B578E-5F6B-C2DF-5727-6E4C29FD6ACB}"/>
                                </a:ext>
                              </a:extLst>
                            </wps:cNvPr>
                            <wps:cNvSpPr/>
                            <wps:spPr>
                              <a:xfrm>
                                <a:off x="20096" y="4508366"/>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99165231" name="Freeform: Shape 1991652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C49A03-F815-8F4C-D65A-0769EF1BCA41}"/>
                                </a:ext>
                              </a:extLst>
                            </wps:cNvPr>
                            <wps:cNvSpPr/>
                            <wps:spPr>
                              <a:xfrm>
                                <a:off x="20096" y="4665071"/>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394508299" name="Freeform: Shape 3945082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D5859F-A78D-3705-6A58-B37F6F9473FD}"/>
                                </a:ext>
                              </a:extLst>
                            </wps:cNvPr>
                            <wps:cNvSpPr/>
                            <wps:spPr>
                              <a:xfrm>
                                <a:off x="20096" y="4665071"/>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2008047813" name="TextBox 1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0DD38C-2F95-DB30-AB33-4411EC9B6602}"/>
                                </a:ext>
                              </a:extLst>
                            </wps:cNvPr>
                            <wps:cNvSpPr txBox="1"/>
                            <wps:spPr>
                              <a:xfrm>
                                <a:off x="174448" y="3781515"/>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06</w:t>
                                  </w:r>
                                </w:p>
                              </w:txbxContent>
                            </wps:txbx>
                            <wps:bodyPr wrap="square" rtlCol="0">
                              <a:noAutofit/>
                            </wps:bodyPr>
                          </wps:wsp>
                        </wpg:grpSp>
                        <wps:wsp>
                          <wps:cNvPr id="951750806" name="TextBox 1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F1C8DC-809C-AF8F-4424-46A6D4ECBF31}"/>
                              </a:ext>
                            </a:extLst>
                          </wps:cNvPr>
                          <wps:cNvSpPr txBox="1"/>
                          <wps:spPr>
                            <a:xfrm>
                              <a:off x="244006" y="4448262"/>
                              <a:ext cx="2823135"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قنوات تواصل متنوعة</w:t>
                                </w:r>
                              </w:p>
                            </w:txbxContent>
                          </wps:txbx>
                          <wps:bodyPr wrap="square">
                            <a:noAutofit/>
                          </wps:bodyPr>
                        </wps:wsp>
                      </wpg:grpSp>
                      <wpg:grpSp>
                        <wpg:cNvPr id="1225092117" name="Group 12250921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3F4CCB-1A62-CED4-B93C-FC2CCE413626}"/>
                            </a:ext>
                          </a:extLst>
                        </wpg:cNvPr>
                        <wpg:cNvGrpSpPr/>
                        <wpg:grpSpPr>
                          <a:xfrm>
                            <a:off x="3542431" y="4458822"/>
                            <a:ext cx="3366047" cy="1197710"/>
                            <a:chOff x="3542431" y="4458822"/>
                            <a:chExt cx="3366047" cy="1197710"/>
                          </a:xfrm>
                        </wpg:grpSpPr>
                        <wpg:grpSp>
                          <wpg:cNvPr id="1072407160" name="Group 10724071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840632-7F4D-5631-2873-0E2B6846D365}"/>
                              </a:ext>
                            </a:extLst>
                          </wpg:cNvPr>
                          <wpg:cNvGrpSpPr/>
                          <wpg:grpSpPr>
                            <a:xfrm flipH="1">
                              <a:off x="3610278" y="4458822"/>
                              <a:ext cx="3270883" cy="1197710"/>
                              <a:chOff x="3610275" y="4458245"/>
                              <a:chExt cx="6459910" cy="2306413"/>
                            </a:xfrm>
                          </wpg:grpSpPr>
                          <wps:wsp>
                            <wps:cNvPr id="254696040" name="Freeform: Shape 2546960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74D525-CD26-99A7-010F-9D4B46D2E675}"/>
                                </a:ext>
                              </a:extLst>
                            </wps:cNvPr>
                            <wps:cNvSpPr/>
                            <wps:spPr>
                              <a:xfrm>
                                <a:off x="3610275" y="4526640"/>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440237837" name="Freeform: Shape 4402378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7C8634-84B1-BB90-EFBF-17AD6B6C520C}"/>
                                </a:ext>
                              </a:extLst>
                            </wps:cNvPr>
                            <wps:cNvSpPr/>
                            <wps:spPr>
                              <a:xfrm>
                                <a:off x="3610275" y="5185278"/>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47153155" name="Freeform: Shape 47153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8B955F1-8811-7677-49B1-51C4364D0AAE}"/>
                                </a:ext>
                              </a:extLst>
                            </wps:cNvPr>
                            <wps:cNvSpPr/>
                            <wps:spPr>
                              <a:xfrm>
                                <a:off x="3610275" y="5341983"/>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777144464" name="Freeform: Shape 7771444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A07FE6-0197-F81E-08F2-B508F16EF92A}"/>
                                </a:ext>
                              </a:extLst>
                            </wps:cNvPr>
                            <wps:cNvSpPr/>
                            <wps:spPr>
                              <a:xfrm>
                                <a:off x="3610275" y="5341983"/>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1691282570" name="TextBox 1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80B12FE-7FF4-0402-7E72-8C950F7355AD}"/>
                                </a:ext>
                              </a:extLst>
                            </wps:cNvPr>
                            <wps:cNvSpPr txBox="1"/>
                            <wps:spPr>
                              <a:xfrm>
                                <a:off x="3636350" y="4458245"/>
                                <a:ext cx="1106829" cy="1994702"/>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07</w:t>
                                  </w:r>
                                </w:p>
                              </w:txbxContent>
                            </wps:txbx>
                            <wps:bodyPr wrap="square" rtlCol="0">
                              <a:noAutofit/>
                            </wps:bodyPr>
                          </wps:wsp>
                        </wpg:grpSp>
                        <wps:wsp>
                          <wps:cNvPr id="414757831" name="TextBox 1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086936-34D7-08B1-F26B-2AEEC6F8F2C0}"/>
                              </a:ext>
                            </a:extLst>
                          </wps:cNvPr>
                          <wps:cNvSpPr txBox="1"/>
                          <wps:spPr>
                            <a:xfrm>
                              <a:off x="3542431" y="5129699"/>
                              <a:ext cx="3366047"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التواصل غير الرسمي</w:t>
                                </w:r>
                              </w:p>
                            </w:txbxContent>
                          </wps:txbx>
                          <wps:bodyPr wrap="square">
                            <a:noAutofit/>
                          </wps:bodyPr>
                        </wps:wsp>
                      </wpg:grpSp>
                      <wpg:grpSp>
                        <wpg:cNvPr id="1485769316" name="Group 14857693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884B597-D610-C53C-3F67-D6B851EB76C4}"/>
                            </a:ext>
                          </a:extLst>
                        </wpg:cNvPr>
                        <wpg:cNvGrpSpPr/>
                        <wpg:grpSpPr>
                          <a:xfrm flipH="1">
                            <a:off x="31515" y="5286401"/>
                            <a:ext cx="3270883" cy="1197825"/>
                            <a:chOff x="31517" y="5286401"/>
                            <a:chExt cx="3270883" cy="1197825"/>
                          </a:xfrm>
                        </wpg:grpSpPr>
                        <wpg:grpSp>
                          <wpg:cNvPr id="781402234" name="Group 7814022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88FD52-C008-A698-D1CE-4BAE7B3B0A11}"/>
                              </a:ext>
                            </a:extLst>
                          </wpg:cNvPr>
                          <wpg:cNvGrpSpPr/>
                          <wpg:grpSpPr>
                            <a:xfrm flipH="1">
                              <a:off x="31517" y="5286401"/>
                              <a:ext cx="3270883" cy="1197825"/>
                              <a:chOff x="31515" y="5285716"/>
                              <a:chExt cx="6459910" cy="2306635"/>
                            </a:xfrm>
                          </wpg:grpSpPr>
                          <wps:wsp>
                            <wps:cNvPr id="693362490" name="Freeform: Shape 6933624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8C477F-7F18-2F71-8026-3BE384151CF8}"/>
                                </a:ext>
                              </a:extLst>
                            </wps:cNvPr>
                            <wps:cNvSpPr/>
                            <wps:spPr>
                              <a:xfrm>
                                <a:off x="31515" y="5354333"/>
                                <a:ext cx="1261197" cy="1111254"/>
                              </a:xfrm>
                              <a:custGeom>
                                <a:avLst/>
                                <a:gdLst>
                                  <a:gd name="connsiteX0" fmla="*/ 1261198 w 1261197"/>
                                  <a:gd name="connsiteY0" fmla="*/ 1111254 h 1111254"/>
                                  <a:gd name="connsiteX1" fmla="*/ 1261198 w 1261197"/>
                                  <a:gd name="connsiteY1" fmla="*/ 297501 h 1111254"/>
                                  <a:gd name="connsiteX2" fmla="*/ 963697 w 1261197"/>
                                  <a:gd name="connsiteY2" fmla="*/ 0 h 1111254"/>
                                  <a:gd name="connsiteX3" fmla="*/ 297501 w 1261197"/>
                                  <a:gd name="connsiteY3" fmla="*/ 0 h 1111254"/>
                                  <a:gd name="connsiteX4" fmla="*/ 0 w 1261197"/>
                                  <a:gd name="connsiteY4" fmla="*/ 297501 h 1111254"/>
                                  <a:gd name="connsiteX5" fmla="*/ 0 w 1261197"/>
                                  <a:gd name="connsiteY5" fmla="*/ 1111254 h 1111254"/>
                                  <a:gd name="connsiteX6" fmla="*/ 1261198 w 1261197"/>
                                  <a:gd name="connsiteY6" fmla="*/ 1111254 h 11112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61197" h="1111254">
                                    <a:moveTo>
                                      <a:pt x="1261198" y="1111254"/>
                                    </a:moveTo>
                                    <a:lnTo>
                                      <a:pt x="1261198" y="297501"/>
                                    </a:lnTo>
                                    <a:cubicBezTo>
                                      <a:pt x="1261198" y="133637"/>
                                      <a:pt x="1127163" y="0"/>
                                      <a:pt x="963697" y="0"/>
                                    </a:cubicBezTo>
                                    <a:lnTo>
                                      <a:pt x="297501" y="0"/>
                                    </a:lnTo>
                                    <a:cubicBezTo>
                                      <a:pt x="134035" y="0"/>
                                      <a:pt x="0" y="134035"/>
                                      <a:pt x="0" y="297501"/>
                                    </a:cubicBezTo>
                                    <a:lnTo>
                                      <a:pt x="0" y="1111254"/>
                                    </a:lnTo>
                                    <a:lnTo>
                                      <a:pt x="1261198" y="1111254"/>
                                    </a:lnTo>
                                    <a:close/>
                                  </a:path>
                                </a:pathLst>
                              </a:custGeom>
                              <a:solidFill>
                                <a:srgbClr val="168489"/>
                              </a:solidFill>
                              <a:ln w="39746" cap="flat">
                                <a:noFill/>
                                <a:prstDash val="solid"/>
                                <a:miter/>
                              </a:ln>
                            </wps:spPr>
                            <wps:bodyPr rtlCol="0" anchor="ctr"/>
                          </wps:wsp>
                          <wps:wsp>
                            <wps:cNvPr id="979248948" name="Freeform: Shape 9792489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AC300A-98E2-B35A-770D-1707D0400591}"/>
                                </a:ext>
                              </a:extLst>
                            </wps:cNvPr>
                            <wps:cNvSpPr/>
                            <wps:spPr>
                              <a:xfrm>
                                <a:off x="31515" y="6012971"/>
                                <a:ext cx="1261197" cy="252160"/>
                              </a:xfrm>
                              <a:custGeom>
                                <a:avLst/>
                                <a:gdLst>
                                  <a:gd name="connsiteX0" fmla="*/ 0 w 1261197"/>
                                  <a:gd name="connsiteY0" fmla="*/ 0 h 252160"/>
                                  <a:gd name="connsiteX1" fmla="*/ 1261198 w 1261197"/>
                                  <a:gd name="connsiteY1" fmla="*/ 156705 h 252160"/>
                                  <a:gd name="connsiteX2" fmla="*/ 0 w 1261197"/>
                                  <a:gd name="connsiteY2" fmla="*/ 252160 h 252160"/>
                                  <a:gd name="connsiteX3" fmla="*/ 0 w 1261197"/>
                                  <a:gd name="connsiteY3" fmla="*/ 0 h 252160"/>
                                </a:gdLst>
                                <a:ahLst/>
                                <a:cxnLst>
                                  <a:cxn ang="0">
                                    <a:pos x="connsiteX0" y="connsiteY0"/>
                                  </a:cxn>
                                  <a:cxn ang="0">
                                    <a:pos x="connsiteX1" y="connsiteY1"/>
                                  </a:cxn>
                                  <a:cxn ang="0">
                                    <a:pos x="connsiteX2" y="connsiteY2"/>
                                  </a:cxn>
                                  <a:cxn ang="0">
                                    <a:pos x="connsiteX3" y="connsiteY3"/>
                                  </a:cxn>
                                </a:cxnLst>
                                <a:rect l="l" t="t" r="r" b="b"/>
                                <a:pathLst>
                                  <a:path w="1261197" h="252160">
                                    <a:moveTo>
                                      <a:pt x="0" y="0"/>
                                    </a:moveTo>
                                    <a:lnTo>
                                      <a:pt x="1261198" y="156705"/>
                                    </a:lnTo>
                                    <a:lnTo>
                                      <a:pt x="0" y="252160"/>
                                    </a:lnTo>
                                    <a:lnTo>
                                      <a:pt x="0" y="0"/>
                                    </a:lnTo>
                                    <a:close/>
                                  </a:path>
                                </a:pathLst>
                              </a:custGeom>
                              <a:solidFill>
                                <a:srgbClr val="116569"/>
                              </a:solidFill>
                              <a:ln w="39746" cap="flat">
                                <a:noFill/>
                                <a:prstDash val="solid"/>
                                <a:miter/>
                              </a:ln>
                            </wps:spPr>
                            <wps:bodyPr rtlCol="0" anchor="ctr"/>
                          </wps:wsp>
                          <wps:wsp>
                            <wps:cNvPr id="1266404436" name="Freeform: Shape 12664044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B72C78-EBC5-1322-D781-5222C8607D46}"/>
                                </a:ext>
                              </a:extLst>
                            </wps:cNvPr>
                            <wps:cNvSpPr/>
                            <wps:spPr>
                              <a:xfrm>
                                <a:off x="31515" y="6169676"/>
                                <a:ext cx="6459910" cy="1422675"/>
                              </a:xfrm>
                              <a:custGeom>
                                <a:avLst/>
                                <a:gdLst>
                                  <a:gd name="connsiteX0" fmla="*/ 6162410 w 6459910"/>
                                  <a:gd name="connsiteY0" fmla="*/ 0 h 1422675"/>
                                  <a:gd name="connsiteX1" fmla="*/ 6459911 w 6459910"/>
                                  <a:gd name="connsiteY1" fmla="*/ 297501 h 1422675"/>
                                  <a:gd name="connsiteX2" fmla="*/ 6459911 w 6459910"/>
                                  <a:gd name="connsiteY2" fmla="*/ 1125175 h 1422675"/>
                                  <a:gd name="connsiteX3" fmla="*/ 6162410 w 6459910"/>
                                  <a:gd name="connsiteY3" fmla="*/ 1422676 h 1422675"/>
                                  <a:gd name="connsiteX4" fmla="*/ 297501 w 6459910"/>
                                  <a:gd name="connsiteY4" fmla="*/ 1422676 h 1422675"/>
                                  <a:gd name="connsiteX5" fmla="*/ 0 w 6459910"/>
                                  <a:gd name="connsiteY5" fmla="*/ 1125175 h 1422675"/>
                                  <a:gd name="connsiteX6" fmla="*/ 0 w 6459910"/>
                                  <a:gd name="connsiteY6" fmla="*/ 297501 h 1422675"/>
                                  <a:gd name="connsiteX7" fmla="*/ 297501 w 6459910"/>
                                  <a:gd name="connsiteY7" fmla="*/ 0 h 1422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59910" h="1422675">
                                    <a:moveTo>
                                      <a:pt x="6162410" y="0"/>
                                    </a:moveTo>
                                    <a:cubicBezTo>
                                      <a:pt x="6326715" y="0"/>
                                      <a:pt x="6459911" y="133196"/>
                                      <a:pt x="6459911" y="297501"/>
                                    </a:cubicBezTo>
                                    <a:lnTo>
                                      <a:pt x="6459911" y="1125175"/>
                                    </a:lnTo>
                                    <a:cubicBezTo>
                                      <a:pt x="6459911" y="1289480"/>
                                      <a:pt x="6326715" y="1422676"/>
                                      <a:pt x="6162410" y="1422676"/>
                                    </a:cubicBezTo>
                                    <a:lnTo>
                                      <a:pt x="297501" y="1422676"/>
                                    </a:lnTo>
                                    <a:cubicBezTo>
                                      <a:pt x="133196" y="1422676"/>
                                      <a:pt x="0" y="1289480"/>
                                      <a:pt x="0" y="1125175"/>
                                    </a:cubicBezTo>
                                    <a:lnTo>
                                      <a:pt x="0" y="297501"/>
                                    </a:lnTo>
                                    <a:cubicBezTo>
                                      <a:pt x="0" y="133196"/>
                                      <a:pt x="133196" y="0"/>
                                      <a:pt x="297501" y="0"/>
                                    </a:cubicBezTo>
                                    <a:close/>
                                  </a:path>
                                </a:pathLst>
                              </a:custGeom>
                              <a:solidFill>
                                <a:srgbClr val="91CCCB"/>
                              </a:solidFill>
                              <a:ln w="39746" cap="flat">
                                <a:noFill/>
                                <a:prstDash val="solid"/>
                                <a:miter/>
                              </a:ln>
                            </wps:spPr>
                            <wps:bodyPr rtlCol="0" anchor="ctr"/>
                          </wps:wsp>
                          <wps:wsp>
                            <wps:cNvPr id="779514840" name="Freeform: Shape 7795148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509155-57AE-30B1-D826-29CE12D32240}"/>
                                </a:ext>
                              </a:extLst>
                            </wps:cNvPr>
                            <wps:cNvSpPr/>
                            <wps:spPr>
                              <a:xfrm>
                                <a:off x="31515" y="6169676"/>
                                <a:ext cx="4340413" cy="500342"/>
                              </a:xfrm>
                              <a:custGeom>
                                <a:avLst/>
                                <a:gdLst>
                                  <a:gd name="connsiteX0" fmla="*/ 4340414 w 4340413"/>
                                  <a:gd name="connsiteY0" fmla="*/ 0 h 500342"/>
                                  <a:gd name="connsiteX1" fmla="*/ 0 w 4340413"/>
                                  <a:gd name="connsiteY1" fmla="*/ 0 h 500342"/>
                                  <a:gd name="connsiteX2" fmla="*/ 0 w 4340413"/>
                                  <a:gd name="connsiteY2" fmla="*/ 500343 h 500342"/>
                                  <a:gd name="connsiteX3" fmla="*/ 3839674 w 4340413"/>
                                  <a:gd name="connsiteY3" fmla="*/ 500343 h 500342"/>
                                  <a:gd name="connsiteX4" fmla="*/ 4340017 w 4340413"/>
                                  <a:gd name="connsiteY4" fmla="*/ 0 h 500342"/>
                                  <a:gd name="connsiteX5" fmla="*/ 4340017 w 4340413"/>
                                  <a:gd name="connsiteY5" fmla="*/ 0 h 5003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4340413" h="500342">
                                    <a:moveTo>
                                      <a:pt x="4340414" y="0"/>
                                    </a:moveTo>
                                    <a:lnTo>
                                      <a:pt x="0" y="0"/>
                                    </a:lnTo>
                                    <a:lnTo>
                                      <a:pt x="0" y="500343"/>
                                    </a:lnTo>
                                    <a:lnTo>
                                      <a:pt x="3839674" y="500343"/>
                                    </a:lnTo>
                                    <a:cubicBezTo>
                                      <a:pt x="4116095" y="500343"/>
                                      <a:pt x="4340017" y="276422"/>
                                      <a:pt x="4340017" y="0"/>
                                    </a:cubicBezTo>
                                    <a:lnTo>
                                      <a:pt x="4340017" y="0"/>
                                    </a:lnTo>
                                    <a:close/>
                                  </a:path>
                                </a:pathLst>
                              </a:custGeom>
                              <a:solidFill>
                                <a:srgbClr val="168489"/>
                              </a:solidFill>
                              <a:ln w="39746" cap="flat">
                                <a:noFill/>
                                <a:prstDash val="solid"/>
                                <a:miter/>
                              </a:ln>
                            </wps:spPr>
                            <wps:bodyPr rtlCol="0" anchor="ctr"/>
                          </wps:wsp>
                          <wps:wsp>
                            <wps:cNvPr id="872217947" name="TextBox 1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D27E5B1-3B06-6972-4A46-0EC3D35B3BD8}"/>
                                </a:ext>
                              </a:extLst>
                            </wps:cNvPr>
                            <wps:cNvSpPr txBox="1"/>
                            <wps:spPr>
                              <a:xfrm>
                                <a:off x="185846" y="5285716"/>
                                <a:ext cx="1106829" cy="1994700"/>
                              </a:xfrm>
                              <a:prstGeom prst="rect">
                                <a:avLst/>
                              </a:prstGeom>
                              <a:noFill/>
                            </wps:spPr>
                            <wps:txbx>
                              <w:txbxContent>
                                <w:p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08</w:t>
                                  </w:r>
                                </w:p>
                              </w:txbxContent>
                            </wps:txbx>
                            <wps:bodyPr wrap="square" rtlCol="0">
                              <a:noAutofit/>
                            </wps:bodyPr>
                          </wps:wsp>
                        </wpg:grpSp>
                        <wps:wsp>
                          <wps:cNvPr id="1251191016" name="TextBox 1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71AB5E-7292-637F-CC38-310729F203CE}"/>
                              </a:ext>
                            </a:extLst>
                          </wps:cNvPr>
                          <wps:cNvSpPr txBox="1"/>
                          <wps:spPr>
                            <a:xfrm>
                              <a:off x="143298" y="5966506"/>
                              <a:ext cx="3047194" cy="512749"/>
                            </a:xfrm>
                            <a:prstGeom prst="rect">
                              <a:avLst/>
                            </a:prstGeom>
                            <a:noFill/>
                          </wps:spPr>
                          <wps:txbx>
                            <w:txbxContent>
                              <w:p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إدارة النزاعات بحكمة</w:t>
                                </w:r>
                              </w:p>
                            </w:txbxContent>
                          </wps:txbx>
                          <wps:bodyPr wrap="square">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00A05C7" id="Group 129" o:spid="_x0000_s2286" style="width:458.9pt;height:430.75pt;mso-position-horizontal-relative:char;mso-position-vertical-relative:line" coordsize="69084,6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">
                <v:group id="Group 2127413478" o:spid="_x0000_s2287" style="position:absolute;left:35971;width:32709;height:12060" coordorigin="35971" coordsize="32708,12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">
                  <v:group id="Group 1858237404" o:spid="_x0000_s2288" style="position:absolute;left:35971;width:32709;height:11970;flip:x" coordorigin="35971" coordsize="64599,23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">
                    <v:shape id="Freeform: Shape 1731161483" o:spid="_x0000_s2289" style="position:absolute;left:35971;top:671;width:12612;height:11113;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&#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438168363" o:spid="_x0000_s2290" style="position:absolute;left:35971;top:7258;width:12612;height:2521;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&#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643418928" o:spid="_x0000_s2291" style="position:absolute;left:35971;top:8825;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" path="m6162410,v164305,,297501,133196,297501,297501l6459911,1125175v,164305,-133196,297501,-297501,297501l297501,1422676c133196,1422676,,1289480,,1125175l,297501c,133196,133196,,297501,l6162410,xe" fillcolor="#9accce" stroked="f" strokeweight="1.1041mm">
                      <v:stroke joinstyle="miter"/>
                      <v:path arrowok="t" o:connecttype="custom" o:connectlocs="6162410,0;6459911,297501;6459911,1125175;6162410,1422676;297501,1422676;0,1125175;0,297501;297501,0" o:connectangles="0,0,0,0,0,0,0,0"/>
                    </v:shape>
                    <v:shape id="Freeform: Shape 1981065640" o:spid="_x0000_s2292" style="position:absolute;left:35971;top:8825;width:43405;height:5003;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&#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72" o:spid="_x0000_s2293" type="#_x0000_t202" style="position:absolute;left:36232;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" filled="f" stroked="f">
                      <v:textbox>
                        <w:txbxContent>
                          <w:p w14:paraId="52682951"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01</w:t>
                            </w:r>
                          </w:p>
                        </w:txbxContent>
                      </v:textbox>
                    </v:shape>
                  </v:group>
                  <v:shape id="TextBox 67" o:spid="_x0000_s2294" type="#_x0000_t202" style="position:absolute;left:38210;top:6933;width:28231;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" filled="f" stroked="f">
                    <v:textbox>
                      <w:txbxContent>
                        <w:p w14:paraId="586D2BE5"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ثقافة التواصل الشفاف</w:t>
                          </w:r>
                        </w:p>
                      </w:txbxContent>
                    </v:textbox>
                  </v:shape>
                </v:group>
                <v:group id="Group 142659207" o:spid="_x0000_s2295" style="position:absolute;top:7277;width:32708;height:11972;flip:x" coordorigin=",7277" coordsize="32708,11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">
                  <v:group id="Group 504214161" o:spid="_x0000_s2296" style="position:absolute;top:7277;width:32708;height:11972;flip:x" coordorigin=",7276" coordsize="64599,23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">
                    <v:shape id="Freeform: Shape 73195372" o:spid="_x0000_s2297" style="position:absolute;top:7950;width:12611;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720816920" o:spid="_x0000_s2298" style="position:absolute;top:14536;width:12611;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" path="m,l1261198,156705,,252160,,xe" fillcolor="#116569" stroked="f" strokeweight="1.1041mm">
                      <v:stroke joinstyle="miter"/>
                      <v:path arrowok="t" o:connecttype="custom" o:connectlocs="0,0;1261198,156705;0,252160;0,0" o:connectangles="0,0,0,0"/>
                    </v:shape>
                    <v:shape id="Freeform: Shape 1849126332" o:spid="_x0000_s2299" style="position:absolute;top:16103;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807470810" o:spid="_x0000_s2300" style="position:absolute;top:16103;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&#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80" o:spid="_x0000_s2301" type="#_x0000_t202" style="position:absolute;left:1543;top:7276;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" filled="f" stroked="f">
                      <v:textbox>
                        <w:txbxContent>
                          <w:p w14:paraId="16563A1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02</w:t>
                            </w:r>
                          </w:p>
                        </w:txbxContent>
                      </v:textbox>
                    </v:shape>
                  </v:group>
                  <v:shape id="TextBox 75" o:spid="_x0000_s2302" type="#_x0000_t202" style="position:absolute;left:2239;top:13937;width:28231;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" filled="f" stroked="f">
                    <v:textbox>
                      <w:txbxContent>
                        <w:p w14:paraId="28592A54"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أدوات التواصل الحديثة</w:t>
                          </w:r>
                        </w:p>
                      </w:txbxContent>
                    </v:textbox>
                  </v:shape>
                </v:group>
                <v:group id="Group 792005310" o:spid="_x0000_s2303" style="position:absolute;left:35901;top:14045;width:32709;height:15952" coordorigin="35901,14045" coordsize="32709,15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">
                  <v:group id="Group 817975240" o:spid="_x0000_s2304" style="position:absolute;left:35901;top:14045;width:32709;height:11973;flip:x" coordorigin="35901,14043" coordsize="64599,23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">
                    <v:shape id="Freeform: Shape 902908010" o:spid="_x0000_s2305" style="position:absolute;left:35901;top:14719;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111226304" o:spid="_x0000_s2306" style="position:absolute;left:35901;top:21305;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" path="m,l1261198,156705,,252160,,xe" fillcolor="#116569" stroked="f" strokeweight="1.1041mm">
                      <v:stroke joinstyle="miter"/>
                      <v:path arrowok="t" o:connecttype="custom" o:connectlocs="0,0;1261198,156705;0,252160;0,0" o:connectangles="0,0,0,0"/>
                    </v:shape>
                    <v:shape id="Freeform: Shape 1299453590" o:spid="_x0000_s2307" style="position:absolute;left:35901;top:22872;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388903784" o:spid="_x0000_s2308" style="position:absolute;left:35901;top:22872;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88" o:spid="_x0000_s2309" type="#_x0000_t202" style="position:absolute;left:36162;top:14043;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" filled="f" stroked="f">
                      <v:textbox>
                        <w:txbxContent>
                          <w:p w14:paraId="1052B1E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03</w:t>
                            </w:r>
                          </w:p>
                        </w:txbxContent>
                      </v:textbox>
                    </v:shape>
                  </v:group>
                  <v:shape id="TextBox 83" o:spid="_x0000_s2310" type="#_x0000_t202" style="position:absolute;left:35901;top:20983;width:30469;height:9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" filled="f" stroked="f">
                    <v:textbox>
                      <w:txbxContent>
                        <w:p w14:paraId="450D311C"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عقد اجتماعات دورية ومحددة الأهداف</w:t>
                          </w:r>
                        </w:p>
                      </w:txbxContent>
                    </v:textbox>
                  </v:shape>
                </v:group>
                <v:group id="Group 1564837417" o:spid="_x0000_s2311" style="position:absolute;left:114;top:22321;width:32709;height:11974;flip:x" coordorigin="114,22321" coordsize="32708,119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">
                  <v:group id="Group 305158978" o:spid="_x0000_s2312" style="position:absolute;left:114;top:22321;width:32709;height:11974;flip:x" coordorigin="114,22318" coordsize="64599,2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">
                    <v:shape id="Freeform: Shape 541642415" o:spid="_x0000_s2313" style="position:absolute;left:114;top:22996;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1077126119" o:spid="_x0000_s2314" style="position:absolute;left:114;top:29582;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&#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2021157493" o:spid="_x0000_s2315" style="position:absolute;left:114;top:31149;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083882356" o:spid="_x0000_s2316" style="position:absolute;left:114;top:31149;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96" o:spid="_x0000_s2317" type="#_x0000_t202" style="position:absolute;left:1657;top:22318;width:11069;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" filled="f" stroked="f">
                      <v:textbox>
                        <w:txbxContent>
                          <w:p w14:paraId="7B94D980"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04</w:t>
                            </w:r>
                          </w:p>
                        </w:txbxContent>
                      </v:textbox>
                    </v:shape>
                  </v:group>
                  <v:shape id="TextBox 91" o:spid="_x0000_s2318" type="#_x0000_t202" style="position:absolute;left:1231;top:29119;width:30472;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" filled="f" stroked="f">
                    <v:textbox>
                      <w:txbxContent>
                        <w:p w14:paraId="0E727124"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فتح قنوات لتغذية راجعة مستمرة</w:t>
                          </w:r>
                        </w:p>
                      </w:txbxContent>
                    </v:textbox>
                  </v:shape>
                </v:group>
                <v:group id="Group 1237251618" o:spid="_x0000_s2319" style="position:absolute;left:36172;top:30542;width:32709;height:15950" coordorigin="36172,30542" coordsize="32708,15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">
                  <v:group id="Group 1044911280" o:spid="_x0000_s2320" style="position:absolute;left:36172;top:30542;width:32709;height:11975;flip:x" coordorigin="36172,30538" coordsize="64599,2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">
                    <v:shape id="Freeform: Shape 1198671491" o:spid="_x0000_s2321" style="position:absolute;left:36172;top:31218;width:12612;height:11113;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&#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415635099" o:spid="_x0000_s2322" style="position:absolute;left:36172;top:37805;width:12612;height:2521;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1460620198" o:spid="_x0000_s2323" style="position:absolute;left:36172;top:39372;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1068913277" o:spid="_x0000_s2324" style="position:absolute;left:36172;top:39372;width:43404;height:5003;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04" o:spid="_x0000_s2325" type="#_x0000_t202" style="position:absolute;left:36452;top:30538;width:11049;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" filled="f" stroked="f">
                      <v:textbox>
                        <w:txbxContent>
                          <w:p w14:paraId="482D007C"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05</w:t>
                            </w:r>
                          </w:p>
                        </w:txbxContent>
                      </v:textbox>
                    </v:shape>
                  </v:group>
                  <v:shape id="TextBox 99" o:spid="_x0000_s2326" type="#_x0000_t202" style="position:absolute;left:38411;top:37478;width:28231;height:9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" filled="f" stroked="f">
                    <v:textbox>
                      <w:txbxContent>
                        <w:p w14:paraId="05EF18DF"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تدريب الموظفين على مهارات التواصل</w:t>
                          </w:r>
                        </w:p>
                      </w:txbxContent>
                    </v:textbox>
                  </v:shape>
                </v:group>
                <v:group id="Group 453217563" o:spid="_x0000_s2327" style="position:absolute;left:200;top:37820;width:32709;height:11976;flip:x" coordorigin="200,37820" coordsize="32708,11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">
                  <v:group id="Group 118862485" o:spid="_x0000_s2328" style="position:absolute;left:200;top:37820;width:32709;height:11976;flip:x" coordorigin="200,37815" coordsize="64599,23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">
                    <v:shape id="Freeform: Shape 2077110208" o:spid="_x0000_s2329" style="position:absolute;left:200;top:38497;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348030175" o:spid="_x0000_s2330" style="position:absolute;left:200;top:45083;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199165231" o:spid="_x0000_s2331" style="position:absolute;left:200;top:46650;width:64600;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394508299" o:spid="_x0000_s2332" style="position:absolute;left:200;top:46650;width:43405;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12" o:spid="_x0000_s2333" type="#_x0000_t202" style="position:absolute;left:1744;top:37815;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" filled="f" stroked="f">
                      <v:textbox>
                        <w:txbxContent>
                          <w:p w14:paraId="68AC77BE"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06</w:t>
                            </w:r>
                          </w:p>
                        </w:txbxContent>
                      </v:textbox>
                    </v:shape>
                  </v:group>
                  <v:shape id="TextBox 107" o:spid="_x0000_s2334" type="#_x0000_t202" style="position:absolute;left:2440;top:44482;width:28231;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" filled="f" stroked="f">
                    <v:textbox>
                      <w:txbxContent>
                        <w:p w14:paraId="686D3FC6"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استخدام قنوات تواصل متنوعة</w:t>
                          </w:r>
                        </w:p>
                      </w:txbxContent>
                    </v:textbox>
                  </v:shape>
                </v:group>
                <v:group id="Group 1225092117" o:spid="_x0000_s2335" style="position:absolute;left:35424;top:44588;width:33660;height:11977" coordorigin="35424,44588" coordsize="33660,1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">
                  <v:group id="Group 1072407160" o:spid="_x0000_s2336" style="position:absolute;left:36102;top:44588;width:32709;height:11977;flip:x" coordorigin="36102,44582" coordsize="64599,23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">
                    <v:shape id="Freeform: Shape 254696040" o:spid="_x0000_s2337" style="position:absolute;left:36102;top:45266;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440237837" o:spid="_x0000_s2338" style="position:absolute;left:36102;top:51852;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" path="m,l1261198,156705,,252160,,xe" fillcolor="#116569" stroked="f" strokeweight="1.1041mm">
                      <v:stroke joinstyle="miter"/>
                      <v:path arrowok="t" o:connecttype="custom" o:connectlocs="0,0;1261198,156705;0,252160;0,0" o:connectangles="0,0,0,0"/>
                    </v:shape>
                    <v:shape id="Freeform: Shape 47153155" o:spid="_x0000_s2339" style="position:absolute;left:36102;top:53419;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777144464" o:spid="_x0000_s2340" style="position:absolute;left:36102;top:53419;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20" o:spid="_x0000_s2341" type="#_x0000_t202" style="position:absolute;left:36363;top:44582;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" filled="f" stroked="f">
                      <v:textbox>
                        <w:txbxContent>
                          <w:p w14:paraId="71B7E74F"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07</w:t>
                            </w:r>
                          </w:p>
                        </w:txbxContent>
                      </v:textbox>
                    </v:shape>
                  </v:group>
                  <v:shape id="TextBox 115" o:spid="_x0000_s2342" type="#_x0000_t202" style="position:absolute;left:35424;top:51296;width:33660;height:5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" filled="f" stroked="f">
                    <v:textbox>
                      <w:txbxContent>
                        <w:p w14:paraId="0B92251D"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تشجيع التواصل غير الرسمي</w:t>
                          </w:r>
                        </w:p>
                      </w:txbxContent>
                    </v:textbox>
                  </v:shape>
                </v:group>
                <v:group id="Group 1485769316" o:spid="_x0000_s2343" style="position:absolute;left:315;top:52864;width:32708;height:11978;flip:x" coordorigin="315,52864" coordsize="32708,1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">
                  <v:group id="Group 781402234" o:spid="_x0000_s2344" style="position:absolute;left:315;top:52864;width:32709;height:11978;flip:x" coordorigin="315,52857" coordsize="64599,23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">
                    <v:shape id="Freeform: Shape 693362490" o:spid="_x0000_s2345" style="position:absolute;left:315;top:53543;width:12612;height:11112;visibility:visible;mso-wrap-style:square;v-text-anchor:middle" coordsize="1261197,111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" path="m1261198,1111254r,-813753c1261198,133637,1127163,,963697,l297501,c134035,,,134035,,297501r,813753l1261198,1111254xe" fillcolor="#168489" stroked="f" strokeweight="1.1041mm">
                      <v:stroke joinstyle="miter"/>
                      <v:path arrowok="t" o:connecttype="custom" o:connectlocs="1261198,1111254;1261198,297501;963697,0;297501,0;0,297501;0,1111254;1261198,1111254" o:connectangles="0,0,0,0,0,0,0"/>
                    </v:shape>
                    <v:shape id="Freeform: Shape 979248948" o:spid="_x0000_s2346" style="position:absolute;left:315;top:60129;width:12612;height:2522;visibility:visible;mso-wrap-style:square;v-text-anchor:middle" coordsize="1261197,25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" path="m,l1261198,156705,,252160,,xe" fillcolor="#116569" stroked="f" strokeweight="1.1041mm">
                      <v:stroke joinstyle="miter"/>
                      <v:path arrowok="t" o:connecttype="custom" o:connectlocs="0,0;1261198,156705;0,252160;0,0" o:connectangles="0,0,0,0"/>
                    </v:shape>
                    <v:shape id="Freeform: Shape 1266404436" o:spid="_x0000_s2347" style="position:absolute;left:315;top:61696;width:64599;height:14227;visibility:visible;mso-wrap-style:square;v-text-anchor:middle" coordsize="6459910,1422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" path="m6162410,v164305,,297501,133196,297501,297501l6459911,1125175v,164305,-133196,297501,-297501,297501l297501,1422676c133196,1422676,,1289480,,1125175l,297501c,133196,133196,,297501,l6162410,xe" fillcolor="#91cccb" stroked="f" strokeweight="1.1041mm">
                      <v:stroke joinstyle="miter"/>
                      <v:path arrowok="t" o:connecttype="custom" o:connectlocs="6162410,0;6459911,297501;6459911,1125175;6162410,1422676;297501,1422676;0,1125175;0,297501;297501,0" o:connectangles="0,0,0,0,0,0,0,0"/>
                    </v:shape>
                    <v:shape id="Freeform: Shape 779514840" o:spid="_x0000_s2348" style="position:absolute;left:315;top:61696;width:43404;height:5004;visibility:visible;mso-wrap-style:square;v-text-anchor:middle" coordsize="4340413,500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" path="m4340414,l,,,500343r3839674,c4116095,500343,4340017,276422,4340017,r,l4340414,xe" fillcolor="#168489" stroked="f" strokeweight="1.1041mm">
                      <v:stroke joinstyle="miter"/>
                      <v:path arrowok="t" o:connecttype="custom" o:connectlocs="4340414,0;0,0;0,500343;3839674,500343;4340017,0;4340017,0" o:connectangles="0,0,0,0,0,0"/>
                    </v:shape>
                    <v:shape id="TextBox 128" o:spid="_x0000_s2349" type="#_x0000_t202" style="position:absolute;left:1858;top:52857;width:11068;height:19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" filled="f" stroked="f">
                      <v:textbox>
                        <w:txbxContent>
                          <w:p w14:paraId="0E2ACCDC" w14:textId="77777777" w:rsidR="00F57C47" w:rsidRDefault="00F57C47" w:rsidP="00F57C47">
                            <w:pPr>
                              <w:bidi w:val="0"/>
                              <w:textAlignment w:val="baseline"/>
                              <w:rPr>
                                <w:rFonts w:ascii="Arial" w:hAnsi="Arial" w:cs="Arial"/>
                                <w:color w:val="FFFFFF"/>
                                <w:kern w:val="24"/>
                                <w:sz w:val="40"/>
                                <w:szCs w:val="40"/>
                              </w:rPr>
                            </w:pPr>
                            <w:r>
                              <w:rPr>
                                <w:rFonts w:ascii="Arial" w:hAnsi="Arial" w:cs="Arial"/>
                                <w:color w:val="FFFFFF"/>
                                <w:kern w:val="24"/>
                                <w:sz w:val="40"/>
                                <w:szCs w:val="40"/>
                              </w:rPr>
                              <w:t>08</w:t>
                            </w:r>
                          </w:p>
                        </w:txbxContent>
                      </v:textbox>
                    </v:shape>
                  </v:group>
                  <v:shape id="TextBox 123" o:spid="_x0000_s2350" type="#_x0000_t202" style="position:absolute;left:1432;top:59665;width:30472;height:5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" filled="f" stroked="f">
                    <v:textbox>
                      <w:txbxContent>
                        <w:p w14:paraId="2FA74195" w14:textId="77777777" w:rsidR="00F57C47" w:rsidRDefault="00F57C47" w:rsidP="00F57C47">
                          <w:pPr>
                            <w:jc w:val="center"/>
                            <w:rPr>
                              <w:rFonts w:ascii="Adobe Arabic" w:eastAsia="Calibri" w:hAnsi="Adobe Arabic" w:cs="Adobe Arabic"/>
                              <w:b/>
                              <w:bCs/>
                              <w:kern w:val="24"/>
                              <w:sz w:val="36"/>
                              <w:szCs w:val="36"/>
                              <w:lang w:bidi="ar-EG"/>
                            </w:rPr>
                          </w:pPr>
                          <w:r>
                            <w:rPr>
                              <w:rFonts w:ascii="Adobe Arabic" w:eastAsia="Calibri" w:hAnsi="Adobe Arabic" w:cs="Adobe Arabic"/>
                              <w:b/>
                              <w:bCs/>
                              <w:kern w:val="24"/>
                              <w:sz w:val="36"/>
                              <w:szCs w:val="36"/>
                              <w:rtl/>
                              <w:lang w:bidi="ar-EG"/>
                            </w:rPr>
                            <w:t>إدارة النزاعات بحكمة</w:t>
                          </w:r>
                        </w:p>
                      </w:txbxContent>
                    </v:textbox>
                  </v:shape>
                </v:group>
                <w10:anchorlock/>
              </v:group>
            </w:pict>
          </mc:Fallback>
        </mc:AlternateContent>
      </w:r>
    </w:p>
    <w:p w:rsidR="000D578D" w:rsidRDefault="000D578D"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3B293C8A" wp14:editId="1DA5D514">
                <wp:extent cx="5731510" cy="892275"/>
                <wp:effectExtent l="0" t="0" r="2540" b="22225"/>
                <wp:docPr id="34094490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2042060859" name="مجموعة 47"/>
                        <wpg:cNvGrpSpPr>
                          <a:grpSpLocks/>
                        </wpg:cNvGrpSpPr>
                        <wpg:grpSpPr bwMode="auto">
                          <a:xfrm>
                            <a:off x="0" y="0"/>
                            <a:ext cx="57315" cy="8954"/>
                            <a:chOff x="0" y="0"/>
                            <a:chExt cx="58781" cy="9188"/>
                          </a:xfrm>
                        </wpg:grpSpPr>
                        <wpg:grpSp>
                          <wpg:cNvPr id="1166779202" name="مجموعة 48"/>
                          <wpg:cNvGrpSpPr>
                            <a:grpSpLocks/>
                          </wpg:cNvGrpSpPr>
                          <wpg:grpSpPr bwMode="auto">
                            <a:xfrm>
                              <a:off x="0" y="0"/>
                              <a:ext cx="58781" cy="9188"/>
                              <a:chOff x="0" y="0"/>
                              <a:chExt cx="62403" cy="9190"/>
                            </a:xfrm>
                          </wpg:grpSpPr>
                          <wpg:grpSp>
                            <wpg:cNvPr id="48409696" name="مجموعة 49"/>
                            <wpg:cNvGrpSpPr>
                              <a:grpSpLocks/>
                            </wpg:cNvGrpSpPr>
                            <wpg:grpSpPr bwMode="auto">
                              <a:xfrm>
                                <a:off x="0" y="1692"/>
                                <a:ext cx="54330" cy="5806"/>
                                <a:chOff x="0" y="1692"/>
                                <a:chExt cx="54330" cy="5806"/>
                              </a:xfrm>
                            </wpg:grpSpPr>
                            <wps:wsp>
                              <wps:cNvPr id="43378473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177699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55661189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1737647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F57C47">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تشجيع ثقافة التواصل الشفاف</w:t>
                                </w:r>
                              </w:p>
                            </w:txbxContent>
                          </wps:txbx>
                          <wps:bodyPr rot="0" vert="horz" wrap="square" lIns="91440" tIns="45720" rIns="91440" bIns="45720" anchor="t" anchorCtr="0" upright="1">
                            <a:spAutoFit/>
                          </wps:bodyPr>
                        </wps:wsp>
                      </wpg:grpSp>
                      <pic:pic xmlns:pic="http://schemas.openxmlformats.org/drawingml/2006/picture">
                        <pic:nvPicPr>
                          <pic:cNvPr id="140439367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B293C8A" id="_x0000_s2351"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">
                <v:group id="مجموعة 47" o:spid="_x0000_s2352"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">
                  <v:group id="مجموعة 48" o:spid="_x0000_s23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">
                    <v:group id="مجموعة 49" o:spid="_x0000_s23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">
                      <v:shape id="شكل حر 50" o:spid="_x0000_s23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" fillcolor="#a5a5a5 [2092]" stroked="f" strokeweight="1pt">
                        <v:stroke joinstyle="miter"/>
                      </v:roundrect>
                    </v:group>
                    <v:oval id="شكل بيضاوي 52" o:spid="_x0000_s23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" filled="f" strokecolor="#168489" strokeweight="1pt">
                      <v:stroke joinstyle="miter"/>
                    </v:oval>
                  </v:group>
                  <v:shape id="مربع نص 41" o:spid="_x0000_s235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" filled="f" stroked="f">
                    <v:textbox style="mso-fit-shape-to-text:t">
                      <w:txbxContent>
                        <w:p w14:paraId="7CF22094" w14:textId="3D35AB88" w:rsidR="000D578D" w:rsidRPr="00C83C4F" w:rsidRDefault="00BC599A" w:rsidP="00F57C47">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تشجيع </w:t>
                          </w:r>
                          <w:r w:rsidRPr="00BC599A">
                            <w:rPr>
                              <w:rFonts w:eastAsia="Calibri" w:hAnsi="Adobe Arabic" w:cs="Adobe Arabic"/>
                              <w:b/>
                              <w:bCs/>
                              <w:color w:val="FFFFFF"/>
                              <w:kern w:val="24"/>
                              <w:sz w:val="36"/>
                              <w:szCs w:val="36"/>
                              <w:rtl/>
                              <w:lang w:bidi="ar-EG"/>
                            </w:rPr>
                            <w:t>ثقافة التواصل الشفاف</w:t>
                          </w:r>
                        </w:p>
                      </w:txbxContent>
                    </v:textbox>
                  </v:shape>
                </v:group>
                <v:shape id="صورة 54" o:spid="_x0000_s23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يجب أن تكون الشفافية جزءاً من ثقافة العمل. الموظفون يجب أن يشعروا أنهم قادرون على التعبير عن أفكارهم، مخاوفهم، وآرائهم دون خوف من الانتقاد أو العواقب السلبية.</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الشفافية تعني أيضاً أن الإدارة تشارك المعلومات بوضوح مع الفريق، سواءً كانت متعلقة بأداء الشركة، أو التغييرات التنظيمية، أو القرارات الاستراتيجية.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5B22D138" wp14:editId="4F6A4667">
                <wp:extent cx="5731510" cy="892175"/>
                <wp:effectExtent l="0" t="0" r="2540" b="22225"/>
                <wp:docPr id="70341796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524406361" name="مجموعة 47"/>
                        <wpg:cNvGrpSpPr>
                          <a:grpSpLocks/>
                        </wpg:cNvGrpSpPr>
                        <wpg:grpSpPr bwMode="auto">
                          <a:xfrm>
                            <a:off x="0" y="0"/>
                            <a:ext cx="57315" cy="8953"/>
                            <a:chOff x="0" y="0"/>
                            <a:chExt cx="58781" cy="9188"/>
                          </a:xfrm>
                        </wpg:grpSpPr>
                        <wpg:grpSp>
                          <wpg:cNvPr id="811715955" name="مجموعة 48"/>
                          <wpg:cNvGrpSpPr>
                            <a:grpSpLocks/>
                          </wpg:cNvGrpSpPr>
                          <wpg:grpSpPr bwMode="auto">
                            <a:xfrm>
                              <a:off x="0" y="0"/>
                              <a:ext cx="58781" cy="9188"/>
                              <a:chOff x="0" y="0"/>
                              <a:chExt cx="62403" cy="9190"/>
                            </a:xfrm>
                          </wpg:grpSpPr>
                          <wpg:grpSp>
                            <wpg:cNvPr id="375513862" name="مجموعة 49"/>
                            <wpg:cNvGrpSpPr>
                              <a:grpSpLocks/>
                            </wpg:cNvGrpSpPr>
                            <wpg:grpSpPr bwMode="auto">
                              <a:xfrm>
                                <a:off x="0" y="1692"/>
                                <a:ext cx="54330" cy="5806"/>
                                <a:chOff x="0" y="1692"/>
                                <a:chExt cx="54330" cy="5806"/>
                              </a:xfrm>
                            </wpg:grpSpPr>
                            <wps:wsp>
                              <wps:cNvPr id="208428016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4202032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661683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89581718"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استخدام أدوات التواصل الحديثة</w:t>
                                </w:r>
                              </w:p>
                            </w:txbxContent>
                          </wps:txbx>
                          <wps:bodyPr rot="0" vert="horz" wrap="square" lIns="91440" tIns="45720" rIns="91440" bIns="45720" anchor="t" anchorCtr="0" upright="1">
                            <a:spAutoFit/>
                          </wps:bodyPr>
                        </wps:wsp>
                      </wpg:grpSp>
                      <pic:pic xmlns:pic="http://schemas.openxmlformats.org/drawingml/2006/picture">
                        <pic:nvPicPr>
                          <pic:cNvPr id="15899233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B22D138" id="_x0000_s236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">
                <v:group id="مجموعة 47" o:spid="_x0000_s23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">
                  <v:group id="مجموعة 48" o:spid="_x0000_s23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">
                    <v:group id="مجموعة 49" o:spid="_x0000_s23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">
                      <v:shape id="شكل حر 50" o:spid="_x0000_s23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" fillcolor="#a5a5a5 [2092]" stroked="f" strokeweight="1pt">
                        <v:stroke joinstyle="miter"/>
                      </v:roundrect>
                    </v:group>
                    <v:oval id="شكل بيضاوي 52" o:spid="_x0000_s23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" filled="f" strokecolor="#168489" strokeweight="1pt">
                      <v:stroke joinstyle="miter"/>
                    </v:oval>
                  </v:group>
                  <v:shape id="مربع نص 41" o:spid="_x0000_s236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" filled="f" stroked="f">
                    <v:textbox style="mso-fit-shape-to-text:t">
                      <w:txbxContent>
                        <w:p w14:paraId="1A4646E0" w14:textId="1913C5A3"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استخدام </w:t>
                          </w:r>
                          <w:r w:rsidRPr="00BC599A">
                            <w:rPr>
                              <w:rFonts w:eastAsia="Calibri" w:hAnsi="Adobe Arabic" w:cs="Adobe Arabic"/>
                              <w:b/>
                              <w:bCs/>
                              <w:color w:val="FFFFFF"/>
                              <w:kern w:val="24"/>
                              <w:sz w:val="36"/>
                              <w:szCs w:val="36"/>
                              <w:rtl/>
                              <w:lang w:bidi="ar-EG"/>
                            </w:rPr>
                            <w:t>أدوات التواصل الحديثة</w:t>
                          </w:r>
                        </w:p>
                      </w:txbxContent>
                    </v:textbox>
                  </v:shape>
                </v:group>
                <v:shape id="صورة 54" o:spid="_x0000_s23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يمكن استخدام مجموعة من الأدوات لتعزيز التواصل الفعّال، مثل:</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البريد الإلكتروني للتواصل الرسمي.</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تطبيقات الدردشة الفورية مثل </w:t>
      </w:r>
      <w:r w:rsidRPr="00D1678E">
        <w:rPr>
          <w:rFonts w:ascii="Sakkal Majalla" w:hAnsi="Sakkal Majalla" w:cs="Sakkal Majalla"/>
          <w:sz w:val="32"/>
          <w:szCs w:val="32"/>
        </w:rPr>
        <w:t xml:space="preserve">Slack </w:t>
      </w:r>
      <w:r w:rsidRPr="00D1678E">
        <w:rPr>
          <w:rFonts w:ascii="Sakkal Majalla" w:hAnsi="Sakkal Majalla" w:cs="Sakkal Majalla"/>
          <w:sz w:val="32"/>
          <w:szCs w:val="32"/>
          <w:rtl/>
        </w:rPr>
        <w:t xml:space="preserve"> أو </w:t>
      </w:r>
      <w:r w:rsidRPr="00D1678E">
        <w:rPr>
          <w:rFonts w:ascii="Sakkal Majalla" w:hAnsi="Sakkal Majalla" w:cs="Sakkal Majalla"/>
          <w:sz w:val="32"/>
          <w:szCs w:val="32"/>
        </w:rPr>
        <w:t xml:space="preserve">Microsoft Teams </w:t>
      </w:r>
      <w:r w:rsidRPr="00D1678E">
        <w:rPr>
          <w:rFonts w:ascii="Sakkal Majalla" w:hAnsi="Sakkal Majalla" w:cs="Sakkal Majalla"/>
          <w:sz w:val="32"/>
          <w:szCs w:val="32"/>
          <w:rtl/>
        </w:rPr>
        <w:t>للتواصل السريع بين الأفراد والفرق.</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إدارة المشاريع باستخدام أدوات مثل </w:t>
      </w:r>
      <w:r w:rsidRPr="00D1678E">
        <w:rPr>
          <w:rFonts w:ascii="Sakkal Majalla" w:hAnsi="Sakkal Majalla" w:cs="Sakkal Majalla"/>
          <w:sz w:val="32"/>
          <w:szCs w:val="32"/>
        </w:rPr>
        <w:t xml:space="preserve">Trello </w:t>
      </w:r>
      <w:r w:rsidRPr="00D1678E">
        <w:rPr>
          <w:rFonts w:ascii="Sakkal Majalla" w:hAnsi="Sakkal Majalla" w:cs="Sakkal Majalla"/>
          <w:sz w:val="32"/>
          <w:szCs w:val="32"/>
          <w:rtl/>
        </w:rPr>
        <w:t xml:space="preserve"> </w:t>
      </w:r>
      <w:r w:rsidRPr="00D1678E">
        <w:rPr>
          <w:rFonts w:ascii="Sakkal Majalla" w:hAnsi="Sakkal Majalla" w:cs="Sakkal Majalla" w:hint="cs"/>
          <w:sz w:val="32"/>
          <w:szCs w:val="32"/>
          <w:rtl/>
        </w:rPr>
        <w:t xml:space="preserve">أو </w:t>
      </w:r>
      <w:r w:rsidRPr="00D1678E">
        <w:rPr>
          <w:rFonts w:ascii="Sakkal Majalla" w:hAnsi="Sakkal Majalla" w:cs="Sakkal Majalla"/>
          <w:sz w:val="32"/>
          <w:szCs w:val="32"/>
        </w:rPr>
        <w:t xml:space="preserve">Asana </w:t>
      </w:r>
      <w:r w:rsidRPr="00D1678E">
        <w:rPr>
          <w:rFonts w:ascii="Sakkal Majalla" w:hAnsi="Sakkal Majalla" w:cs="Sakkal Majalla"/>
          <w:sz w:val="32"/>
          <w:szCs w:val="32"/>
          <w:rtl/>
        </w:rPr>
        <w:t>لتنسيق المهام وتتبع التقدم.</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 xml:space="preserve">الاجتماعات الافتراضية عبر </w:t>
      </w:r>
      <w:r w:rsidRPr="00D1678E">
        <w:rPr>
          <w:rFonts w:ascii="Sakkal Majalla" w:hAnsi="Sakkal Majalla" w:cs="Sakkal Majalla"/>
          <w:sz w:val="32"/>
          <w:szCs w:val="32"/>
        </w:rPr>
        <w:t xml:space="preserve"> Zoom </w:t>
      </w:r>
      <w:r w:rsidRPr="00D1678E">
        <w:rPr>
          <w:rFonts w:ascii="Sakkal Majalla" w:hAnsi="Sakkal Majalla" w:cs="Sakkal Majalla"/>
          <w:sz w:val="32"/>
          <w:szCs w:val="32"/>
          <w:rtl/>
        </w:rPr>
        <w:t xml:space="preserve">أو </w:t>
      </w:r>
      <w:r w:rsidRPr="00D1678E">
        <w:rPr>
          <w:rFonts w:ascii="Sakkal Majalla" w:hAnsi="Sakkal Majalla" w:cs="Sakkal Majalla"/>
          <w:sz w:val="32"/>
          <w:szCs w:val="32"/>
        </w:rPr>
        <w:t xml:space="preserve">Microsoft Teams </w:t>
      </w:r>
      <w:r w:rsidRPr="00D1678E">
        <w:rPr>
          <w:rFonts w:ascii="Sakkal Majalla" w:hAnsi="Sakkal Majalla" w:cs="Sakkal Majalla"/>
          <w:sz w:val="32"/>
          <w:szCs w:val="32"/>
          <w:rtl/>
        </w:rPr>
        <w:t>لتسهيل التواصل عن بُعد.</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تنوع هذه الأدوات يتيح للموظفين اختيار الوسيلة الأنسب للتواصل حسب الموقف.</w:t>
      </w:r>
    </w:p>
    <w:p w:rsidR="000D578D" w:rsidRDefault="000D578D" w:rsidP="00AB5C58">
      <w:pPr>
        <w:rPr>
          <w:rFonts w:ascii="Sakkal Majalla" w:hAnsi="Sakkal Majalla"/>
          <w:sz w:val="32"/>
          <w:szCs w:val="32"/>
        </w:rPr>
      </w:pPr>
      <w:r>
        <w:rPr>
          <w:noProof/>
        </w:rPr>
        <mc:AlternateContent>
          <mc:Choice Requires="wpg">
            <w:drawing>
              <wp:inline distT="0" distB="0" distL="0" distR="0" wp14:anchorId="7C2ABAA1" wp14:editId="6C620F6D">
                <wp:extent cx="5731510" cy="892175"/>
                <wp:effectExtent l="0" t="0" r="2540" b="22225"/>
                <wp:docPr id="126918661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810534626" name="مجموعة 47"/>
                        <wpg:cNvGrpSpPr>
                          <a:grpSpLocks/>
                        </wpg:cNvGrpSpPr>
                        <wpg:grpSpPr bwMode="auto">
                          <a:xfrm>
                            <a:off x="0" y="0"/>
                            <a:ext cx="57315" cy="8953"/>
                            <a:chOff x="0" y="0"/>
                            <a:chExt cx="58781" cy="9188"/>
                          </a:xfrm>
                        </wpg:grpSpPr>
                        <wpg:grpSp>
                          <wpg:cNvPr id="940544740" name="مجموعة 48"/>
                          <wpg:cNvGrpSpPr>
                            <a:grpSpLocks/>
                          </wpg:cNvGrpSpPr>
                          <wpg:grpSpPr bwMode="auto">
                            <a:xfrm>
                              <a:off x="0" y="0"/>
                              <a:ext cx="58781" cy="9188"/>
                              <a:chOff x="0" y="0"/>
                              <a:chExt cx="62403" cy="9190"/>
                            </a:xfrm>
                          </wpg:grpSpPr>
                          <wpg:grpSp>
                            <wpg:cNvPr id="312690311" name="مجموعة 49"/>
                            <wpg:cNvGrpSpPr>
                              <a:grpSpLocks/>
                            </wpg:cNvGrpSpPr>
                            <wpg:grpSpPr bwMode="auto">
                              <a:xfrm>
                                <a:off x="0" y="1692"/>
                                <a:ext cx="54330" cy="5806"/>
                                <a:chOff x="0" y="1692"/>
                                <a:chExt cx="54330" cy="5806"/>
                              </a:xfrm>
                            </wpg:grpSpPr>
                            <wps:wsp>
                              <wps:cNvPr id="166763207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6539417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9246523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222891"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عقد اجتماعات دورية ومحددة الأهداف</w:t>
                                </w:r>
                              </w:p>
                            </w:txbxContent>
                          </wps:txbx>
                          <wps:bodyPr rot="0" vert="horz" wrap="square" lIns="91440" tIns="45720" rIns="91440" bIns="45720" anchor="t" anchorCtr="0" upright="1">
                            <a:spAutoFit/>
                          </wps:bodyPr>
                        </wps:wsp>
                      </wpg:grpSp>
                      <pic:pic xmlns:pic="http://schemas.openxmlformats.org/drawingml/2006/picture">
                        <pic:nvPicPr>
                          <pic:cNvPr id="180901815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C2ABAA1" id="_x0000_s236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Bt9dx4BwAA1R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3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">
                  <v:group id="مجموعة 48" o:spid="_x0000_s23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">
                    <v:group id="مجموعة 49" o:spid="_x0000_s23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">
                      <v:shape id="شكل حر 50" o:spid="_x0000_s23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" fillcolor="#a5a5a5 [2092]" stroked="f" strokeweight="1pt">
                        <v:stroke joinstyle="miter"/>
                      </v:roundrect>
                    </v:group>
                    <v:oval id="شكل بيضاوي 52" o:spid="_x0000_s23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" filled="f" strokecolor="#168489" strokeweight="1pt">
                      <v:stroke joinstyle="miter"/>
                    </v:oval>
                  </v:group>
                  <v:shape id="مربع نص 41" o:spid="_x0000_s237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" filled="f" stroked="f">
                    <v:textbox style="mso-fit-shape-to-text:t">
                      <w:txbxContent>
                        <w:p w14:paraId="29103D70" w14:textId="374E94B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عقد </w:t>
                          </w:r>
                          <w:r w:rsidRPr="00BC599A">
                            <w:rPr>
                              <w:rFonts w:eastAsia="Calibri" w:hAnsi="Adobe Arabic" w:cs="Adobe Arabic"/>
                              <w:b/>
                              <w:bCs/>
                              <w:color w:val="FFFFFF"/>
                              <w:kern w:val="24"/>
                              <w:sz w:val="36"/>
                              <w:szCs w:val="36"/>
                              <w:rtl/>
                              <w:lang w:bidi="ar-EG"/>
                            </w:rPr>
                            <w:t>اجتماعات دورية ومحددة الأهداف</w:t>
                          </w:r>
                        </w:p>
                      </w:txbxContent>
                    </v:textbox>
                  </v:shape>
                </v:group>
                <v:shape id="صورة 54" o:spid="_x0000_s23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الاجتماعات الدورية توفر فرصة للتواصل المباشر والاطلاع على مستجدات العمل. يجب أن تكون هذه الاجتماعات قصيرة ومحددة الأهداف لضمان الفعالية.</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يُفضّل تحديد جدول زمني واضح للاجتماعات مع توزيع جدول الأعمال مسبقاً حتى يكون الجميع مُستعدًا.</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استثمار الوقت في الاجتماعات الجماعية لفهم التحديات، تبادل الأفكار، والاستماع إلى التحديثات من باقي أعضاء الفريق.</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5882691E" wp14:editId="1AE53C49">
                <wp:extent cx="5731510" cy="892175"/>
                <wp:effectExtent l="0" t="0" r="2540" b="22225"/>
                <wp:docPr id="159124724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010162109" name="مجموعة 47"/>
                        <wpg:cNvGrpSpPr>
                          <a:grpSpLocks/>
                        </wpg:cNvGrpSpPr>
                        <wpg:grpSpPr bwMode="auto">
                          <a:xfrm>
                            <a:off x="0" y="0"/>
                            <a:ext cx="57315" cy="8953"/>
                            <a:chOff x="0" y="0"/>
                            <a:chExt cx="58781" cy="9188"/>
                          </a:xfrm>
                        </wpg:grpSpPr>
                        <wpg:grpSp>
                          <wpg:cNvPr id="273438110" name="مجموعة 48"/>
                          <wpg:cNvGrpSpPr>
                            <a:grpSpLocks/>
                          </wpg:cNvGrpSpPr>
                          <wpg:grpSpPr bwMode="auto">
                            <a:xfrm>
                              <a:off x="0" y="0"/>
                              <a:ext cx="58781" cy="9188"/>
                              <a:chOff x="0" y="0"/>
                              <a:chExt cx="62403" cy="9190"/>
                            </a:xfrm>
                          </wpg:grpSpPr>
                          <wpg:grpSp>
                            <wpg:cNvPr id="2062870845" name="مجموعة 49"/>
                            <wpg:cNvGrpSpPr>
                              <a:grpSpLocks/>
                            </wpg:cNvGrpSpPr>
                            <wpg:grpSpPr bwMode="auto">
                              <a:xfrm>
                                <a:off x="0" y="1692"/>
                                <a:ext cx="54330" cy="5806"/>
                                <a:chOff x="0" y="1692"/>
                                <a:chExt cx="54330" cy="5806"/>
                              </a:xfrm>
                            </wpg:grpSpPr>
                            <wps:wsp>
                              <wps:cNvPr id="6940636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8754310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903546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95459875"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فتح قنوات لتغذية راجعة مستمرة</w:t>
                                </w:r>
                              </w:p>
                            </w:txbxContent>
                          </wps:txbx>
                          <wps:bodyPr rot="0" vert="horz" wrap="square" lIns="91440" tIns="45720" rIns="91440" bIns="45720" anchor="t" anchorCtr="0" upright="1">
                            <a:spAutoFit/>
                          </wps:bodyPr>
                        </wps:wsp>
                      </wpg:grpSp>
                      <pic:pic xmlns:pic="http://schemas.openxmlformats.org/drawingml/2006/picture">
                        <pic:nvPicPr>
                          <pic:cNvPr id="92917991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882691E" id="_x0000_s237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">
                <v:group id="مجموعة 47" o:spid="_x0000_s23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">
                  <v:group id="مجموعة 48" o:spid="_x0000_s23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">
                    <v:group id="مجموعة 49" o:spid="_x0000_s23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">
                      <v:shape id="شكل حر 50" o:spid="_x0000_s23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" fillcolor="#a5a5a5 [2092]" stroked="f" strokeweight="1pt">
                        <v:stroke joinstyle="miter"/>
                      </v:roundrect>
                    </v:group>
                    <v:oval id="شكل بيضاوي 52" o:spid="_x0000_s23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" filled="f" strokecolor="#168489" strokeweight="1pt">
                      <v:stroke joinstyle="miter"/>
                    </v:oval>
                  </v:group>
                  <v:shape id="مربع نص 41" o:spid="_x0000_s238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" filled="f" stroked="f">
                    <v:textbox style="mso-fit-shape-to-text:t">
                      <w:txbxContent>
                        <w:p w14:paraId="351E25D3" w14:textId="10F76C6D"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فتح </w:t>
                          </w:r>
                          <w:r w:rsidRPr="00BC599A">
                            <w:rPr>
                              <w:rFonts w:eastAsia="Calibri" w:hAnsi="Adobe Arabic" w:cs="Adobe Arabic"/>
                              <w:b/>
                              <w:bCs/>
                              <w:color w:val="FFFFFF"/>
                              <w:kern w:val="24"/>
                              <w:sz w:val="36"/>
                              <w:szCs w:val="36"/>
                              <w:rtl/>
                              <w:lang w:bidi="ar-EG"/>
                            </w:rPr>
                            <w:t>قنوات لتغذية راجعة مستمرة</w:t>
                          </w:r>
                        </w:p>
                      </w:txbxContent>
                    </v:textbox>
                  </v:shape>
                </v:group>
                <v:shape id="صورة 54" o:spid="_x0000_s23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يجب أن تكون هناك قنوات واضحة وسهلة للوصول إليها لتزويد الموظفين بتغذية راجعة ومستمرة حول أدائهم وأيضاً لتلقي التغذية الراجعة منهم.</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التغذية الراجعة الفعّالة يجب أن تكون بنّاءة، مفيدة، وتُقدّم في الوقت المناسب. كما يجب أن يشعر الموظفون أن أفكارهم وملاحظاتهم تُؤخذ على محمل الجد.</w:t>
      </w:r>
    </w:p>
    <w:p w:rsidR="000D578D" w:rsidRDefault="000D578D" w:rsidP="00AB5C58">
      <w:pPr>
        <w:rPr>
          <w:rFonts w:ascii="Sakkal Majalla" w:hAnsi="Sakkal Majalla"/>
          <w:sz w:val="32"/>
          <w:szCs w:val="32"/>
        </w:rPr>
      </w:pPr>
      <w:r>
        <w:rPr>
          <w:noProof/>
        </w:rPr>
        <mc:AlternateContent>
          <mc:Choice Requires="wpg">
            <w:drawing>
              <wp:inline distT="0" distB="0" distL="0" distR="0" wp14:anchorId="2FFF8D5F" wp14:editId="7ACD68B7">
                <wp:extent cx="5731510" cy="892175"/>
                <wp:effectExtent l="0" t="0" r="2540" b="22225"/>
                <wp:docPr id="2214743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633568476" name="مجموعة 47"/>
                        <wpg:cNvGrpSpPr>
                          <a:grpSpLocks/>
                        </wpg:cNvGrpSpPr>
                        <wpg:grpSpPr bwMode="auto">
                          <a:xfrm>
                            <a:off x="0" y="0"/>
                            <a:ext cx="57315" cy="8953"/>
                            <a:chOff x="0" y="0"/>
                            <a:chExt cx="58781" cy="9188"/>
                          </a:xfrm>
                        </wpg:grpSpPr>
                        <wpg:grpSp>
                          <wpg:cNvPr id="7898568" name="مجموعة 48"/>
                          <wpg:cNvGrpSpPr>
                            <a:grpSpLocks/>
                          </wpg:cNvGrpSpPr>
                          <wpg:grpSpPr bwMode="auto">
                            <a:xfrm>
                              <a:off x="0" y="0"/>
                              <a:ext cx="58781" cy="9188"/>
                              <a:chOff x="0" y="0"/>
                              <a:chExt cx="62403" cy="9190"/>
                            </a:xfrm>
                          </wpg:grpSpPr>
                          <wpg:grpSp>
                            <wpg:cNvPr id="420240464" name="مجموعة 49"/>
                            <wpg:cNvGrpSpPr>
                              <a:grpSpLocks/>
                            </wpg:cNvGrpSpPr>
                            <wpg:grpSpPr bwMode="auto">
                              <a:xfrm>
                                <a:off x="0" y="1692"/>
                                <a:ext cx="54330" cy="5806"/>
                                <a:chOff x="0" y="1692"/>
                                <a:chExt cx="54330" cy="5806"/>
                              </a:xfrm>
                            </wpg:grpSpPr>
                            <wps:wsp>
                              <wps:cNvPr id="196605499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0062340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181744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7287705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تدريب الموظفين على مهارات التواصل</w:t>
                                </w:r>
                              </w:p>
                            </w:txbxContent>
                          </wps:txbx>
                          <wps:bodyPr rot="0" vert="horz" wrap="square" lIns="91440" tIns="45720" rIns="91440" bIns="45720" anchor="t" anchorCtr="0" upright="1">
                            <a:spAutoFit/>
                          </wps:bodyPr>
                        </wps:wsp>
                      </wpg:grpSp>
                      <pic:pic xmlns:pic="http://schemas.openxmlformats.org/drawingml/2006/picture">
                        <pic:nvPicPr>
                          <pic:cNvPr id="198527362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FFF8D5F" id="_x0000_s2387"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GNp8V4BwAA0x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3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">
                  <v:group id="مجموعة 48" o:spid="_x0000_s23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">
                    <v:group id="مجموعة 49" o:spid="_x0000_s23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">
                      <v:shape id="شكل حر 50" o:spid="_x0000_s23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" fillcolor="#a5a5a5 [2092]" stroked="f" strokeweight="1pt">
                        <v:stroke joinstyle="miter"/>
                      </v:roundrect>
                    </v:group>
                    <v:oval id="شكل بيضاوي 52" o:spid="_x0000_s23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" filled="f" strokecolor="#168489" strokeweight="1pt">
                      <v:stroke joinstyle="miter"/>
                    </v:oval>
                  </v:group>
                  <v:shape id="مربع نص 41" o:spid="_x0000_s2394"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" filled="f" stroked="f">
                    <v:textbox style="mso-fit-shape-to-text:t">
                      <w:txbxContent>
                        <w:p w14:paraId="4F363935" w14:textId="61ED979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تدريب </w:t>
                          </w:r>
                          <w:r w:rsidRPr="00BC599A">
                            <w:rPr>
                              <w:rFonts w:eastAsia="Calibri" w:hAnsi="Adobe Arabic" w:cs="Adobe Arabic"/>
                              <w:b/>
                              <w:bCs/>
                              <w:color w:val="FFFFFF"/>
                              <w:kern w:val="24"/>
                              <w:sz w:val="36"/>
                              <w:szCs w:val="36"/>
                              <w:rtl/>
                              <w:lang w:bidi="ar-EG"/>
                            </w:rPr>
                            <w:t>الموظفين على مهارات التواصل</w:t>
                          </w:r>
                        </w:p>
                      </w:txbxContent>
                    </v:textbox>
                  </v:shape>
                </v:group>
                <v:shape id="صورة 54" o:spid="_x0000_s23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تدريب الموظفين على المهارات الأساسية للتواصل الفعّال مثل الاستماع الفعّال، الإقناع، والتعبير الواضح عن الأفكار يمكن أن يساهم في تحسين جودة التواصل.</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تنظيم ورش عمل أو جلسات تدريبية مخصصة لتحسين هذه المهارات، مع التركيز على أهمية التواصل في حل المشكلات وبناء العلاقات المهنية.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4DAA4596" wp14:editId="222507B9">
                <wp:extent cx="5731510" cy="892275"/>
                <wp:effectExtent l="0" t="0" r="2540" b="22225"/>
                <wp:docPr id="198290666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275"/>
                          <a:chOff x="0" y="0"/>
                          <a:chExt cx="57534" cy="8954"/>
                        </a:xfrm>
                      </wpg:grpSpPr>
                      <wpg:grpSp>
                        <wpg:cNvPr id="2088868608" name="مجموعة 47"/>
                        <wpg:cNvGrpSpPr>
                          <a:grpSpLocks/>
                        </wpg:cNvGrpSpPr>
                        <wpg:grpSpPr bwMode="auto">
                          <a:xfrm>
                            <a:off x="0" y="0"/>
                            <a:ext cx="57315" cy="8954"/>
                            <a:chOff x="0" y="0"/>
                            <a:chExt cx="58781" cy="9188"/>
                          </a:xfrm>
                        </wpg:grpSpPr>
                        <wpg:grpSp>
                          <wpg:cNvPr id="1324381974" name="مجموعة 48"/>
                          <wpg:cNvGrpSpPr>
                            <a:grpSpLocks/>
                          </wpg:cNvGrpSpPr>
                          <wpg:grpSpPr bwMode="auto">
                            <a:xfrm>
                              <a:off x="0" y="0"/>
                              <a:ext cx="58781" cy="9188"/>
                              <a:chOff x="0" y="0"/>
                              <a:chExt cx="62403" cy="9190"/>
                            </a:xfrm>
                          </wpg:grpSpPr>
                          <wpg:grpSp>
                            <wpg:cNvPr id="1673419649" name="مجموعة 49"/>
                            <wpg:cNvGrpSpPr>
                              <a:grpSpLocks/>
                            </wpg:cNvGrpSpPr>
                            <wpg:grpSpPr bwMode="auto">
                              <a:xfrm>
                                <a:off x="0" y="1692"/>
                                <a:ext cx="54330" cy="5806"/>
                                <a:chOff x="0" y="1692"/>
                                <a:chExt cx="54330" cy="5806"/>
                              </a:xfrm>
                            </wpg:grpSpPr>
                            <wps:wsp>
                              <wps:cNvPr id="21409811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728482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334758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4239776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استخدام قنوات تواصل متنوعة</w:t>
                                </w:r>
                              </w:p>
                            </w:txbxContent>
                          </wps:txbx>
                          <wps:bodyPr rot="0" vert="horz" wrap="square" lIns="91440" tIns="45720" rIns="91440" bIns="45720" anchor="t" anchorCtr="0" upright="1">
                            <a:spAutoFit/>
                          </wps:bodyPr>
                        </wps:wsp>
                      </wpg:grpSp>
                      <pic:pic xmlns:pic="http://schemas.openxmlformats.org/drawingml/2006/picture">
                        <pic:nvPicPr>
                          <pic:cNvPr id="135672542"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DAA4596" id="_x0000_s2396" style="width:451.3pt;height:70.25pt;mso-position-horizontal-relative:char;mso-position-vertical-relative:line" coordsize="57534,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">
                <v:group id="مجموعة 47" o:spid="_x0000_s2397"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">
                  <v:group id="مجموعة 48" o:spid="_x0000_s23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">
                    <v:group id="مجموعة 49" o:spid="_x0000_s23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">
                      <v:shape id="شكل حر 50" o:spid="_x0000_s24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" fillcolor="#a5a5a5 [2092]" stroked="f" strokeweight="1pt">
                        <v:stroke joinstyle="miter"/>
                      </v:roundrect>
                    </v:group>
                    <v:oval id="شكل بيضاوي 52" o:spid="_x0000_s24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" filled="f" strokecolor="#168489" strokeweight="1pt">
                      <v:stroke joinstyle="miter"/>
                    </v:oval>
                  </v:group>
                  <v:shape id="مربع نص 41" o:spid="_x0000_s2403"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" filled="f" stroked="f">
                    <v:textbox style="mso-fit-shape-to-text:t">
                      <w:txbxContent>
                        <w:p w14:paraId="456F6843" w14:textId="4288659F"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استخدام </w:t>
                          </w:r>
                          <w:r w:rsidRPr="00BC599A">
                            <w:rPr>
                              <w:rFonts w:eastAsia="Calibri" w:hAnsi="Adobe Arabic" w:cs="Adobe Arabic"/>
                              <w:b/>
                              <w:bCs/>
                              <w:color w:val="FFFFFF"/>
                              <w:kern w:val="24"/>
                              <w:sz w:val="36"/>
                              <w:szCs w:val="36"/>
                              <w:rtl/>
                              <w:lang w:bidi="ar-EG"/>
                            </w:rPr>
                            <w:t>قنوات تواصل متنوعة</w:t>
                          </w:r>
                        </w:p>
                      </w:txbxContent>
                    </v:textbox>
                  </v:shape>
                </v:group>
                <v:shape id="صورة 54" o:spid="_x0000_s24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لا يجب الاعتماد على قناة واحدة للتواصل. التنوع في أساليب التواصل (مثل الاجتماعات الشخصية، الرسائل المكتوبة، البريد الإلكتروني، أو المكالمات الهاتفية) يضمن أن الجميع يمكنهم اختيار وسيلة التواصل الأنسب لهم.</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بعض الموظفين قد يفضلون التواصل الشفهي، بينما آخرون قد يجدون التواصل المكتوب أكثر فعالية. السماح بهذا التنوع يزيد من احتمالية التواصل الناجح.</w:t>
      </w:r>
    </w:p>
    <w:p w:rsidR="000D578D" w:rsidRDefault="000D578D" w:rsidP="00916BB1">
      <w:pPr>
        <w:pageBreakBefore/>
        <w:rPr>
          <w:rFonts w:ascii="Sakkal Majalla" w:hAnsi="Sakkal Majalla"/>
          <w:sz w:val="32"/>
          <w:szCs w:val="32"/>
        </w:rPr>
      </w:pPr>
      <w:r>
        <w:rPr>
          <w:noProof/>
        </w:rPr>
        <w:lastRenderedPageBreak/>
        <mc:AlternateContent>
          <mc:Choice Requires="wpg">
            <w:drawing>
              <wp:inline distT="0" distB="0" distL="0" distR="0" wp14:anchorId="3707E32B" wp14:editId="04F7B884">
                <wp:extent cx="5731510" cy="892175"/>
                <wp:effectExtent l="0" t="0" r="2540" b="22225"/>
                <wp:docPr id="149522011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76014697" name="مجموعة 47"/>
                        <wpg:cNvGrpSpPr>
                          <a:grpSpLocks/>
                        </wpg:cNvGrpSpPr>
                        <wpg:grpSpPr bwMode="auto">
                          <a:xfrm>
                            <a:off x="0" y="0"/>
                            <a:ext cx="57315" cy="8953"/>
                            <a:chOff x="0" y="0"/>
                            <a:chExt cx="58781" cy="9188"/>
                          </a:xfrm>
                        </wpg:grpSpPr>
                        <wpg:grpSp>
                          <wpg:cNvPr id="466524194" name="مجموعة 48"/>
                          <wpg:cNvGrpSpPr>
                            <a:grpSpLocks/>
                          </wpg:cNvGrpSpPr>
                          <wpg:grpSpPr bwMode="auto">
                            <a:xfrm>
                              <a:off x="0" y="0"/>
                              <a:ext cx="58781" cy="9188"/>
                              <a:chOff x="0" y="0"/>
                              <a:chExt cx="62403" cy="9190"/>
                            </a:xfrm>
                          </wpg:grpSpPr>
                          <wpg:grpSp>
                            <wpg:cNvPr id="945022238" name="مجموعة 49"/>
                            <wpg:cNvGrpSpPr>
                              <a:grpSpLocks/>
                            </wpg:cNvGrpSpPr>
                            <wpg:grpSpPr bwMode="auto">
                              <a:xfrm>
                                <a:off x="0" y="1692"/>
                                <a:ext cx="54330" cy="5806"/>
                                <a:chOff x="0" y="1692"/>
                                <a:chExt cx="54330" cy="5806"/>
                              </a:xfrm>
                            </wpg:grpSpPr>
                            <wps:wsp>
                              <wps:cNvPr id="32358923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377903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84827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7618005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تشجيع التواصل غير الرسمي</w:t>
                                </w:r>
                              </w:p>
                            </w:txbxContent>
                          </wps:txbx>
                          <wps:bodyPr rot="0" vert="horz" wrap="square" lIns="91440" tIns="45720" rIns="91440" bIns="45720" anchor="t" anchorCtr="0" upright="1">
                            <a:spAutoFit/>
                          </wps:bodyPr>
                        </wps:wsp>
                      </wpg:grpSp>
                      <pic:pic xmlns:pic="http://schemas.openxmlformats.org/drawingml/2006/picture">
                        <pic:nvPicPr>
                          <pic:cNvPr id="2128736993"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707E32B" id="_x0000_s240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luydWdgcAANQ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4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">
                  <v:group id="مجموعة 48" o:spid="_x0000_s24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">
                    <v:group id="مجموعة 49" o:spid="_x0000_s24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">
                      <v:shape id="شكل حر 50" o:spid="_x0000_s24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" fillcolor="#a5a5a5 [2092]" stroked="f" strokeweight="1pt">
                        <v:stroke joinstyle="miter"/>
                      </v:roundrect>
                    </v:group>
                    <v:oval id="شكل بيضاوي 52" o:spid="_x0000_s24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" filled="f" strokecolor="#168489" strokeweight="1pt">
                      <v:stroke joinstyle="miter"/>
                    </v:oval>
                  </v:group>
                  <v:shape id="مربع نص 41" o:spid="_x0000_s241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" filled="f" stroked="f">
                    <v:textbox style="mso-fit-shape-to-text:t">
                      <w:txbxContent>
                        <w:p w14:paraId="33E6EA45" w14:textId="1F4CC373"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تشجيع </w:t>
                          </w:r>
                          <w:r w:rsidRPr="00BC599A">
                            <w:rPr>
                              <w:rFonts w:eastAsia="Calibri" w:hAnsi="Adobe Arabic" w:cs="Adobe Arabic"/>
                              <w:b/>
                              <w:bCs/>
                              <w:color w:val="FFFFFF"/>
                              <w:kern w:val="24"/>
                              <w:sz w:val="36"/>
                              <w:szCs w:val="36"/>
                              <w:rtl/>
                              <w:lang w:bidi="ar-EG"/>
                            </w:rPr>
                            <w:t>التواصل غير الرسمي</w:t>
                          </w:r>
                        </w:p>
                      </w:txbxContent>
                    </v:textbox>
                  </v:shape>
                </v:group>
                <v:shape id="صورة 54" o:spid="_x0000_s24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التواصل غير الرسمي (مثل المحادثات اليومية العفوية بين الزملاء) يمكن أن يعزز العلاقات داخل الفريق. هذه المحادثات قد تكون حول موضوعات غير متعلقة بالعمل لكنها تساعد في بناء الثقة والتفاهم بين الأفراد.</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يمكن تشجيع هذا النوع من التواصل من خلال تنظيم فعاليات اجتماعية داخل المكتب أو خارج أوقات العمل، مثل حفلات صغيرة أو لقاءات غير رسمية.</w:t>
      </w:r>
    </w:p>
    <w:p w:rsidR="000D578D" w:rsidRDefault="000D578D" w:rsidP="00AB5C58">
      <w:pPr>
        <w:rPr>
          <w:rFonts w:ascii="Sakkal Majalla" w:hAnsi="Sakkal Majalla"/>
          <w:sz w:val="32"/>
          <w:szCs w:val="32"/>
        </w:rPr>
      </w:pPr>
      <w:r>
        <w:rPr>
          <w:noProof/>
        </w:rPr>
        <mc:AlternateContent>
          <mc:Choice Requires="wpg">
            <w:drawing>
              <wp:inline distT="0" distB="0" distL="0" distR="0" wp14:anchorId="6CF8A63F" wp14:editId="276D265D">
                <wp:extent cx="5731510" cy="892175"/>
                <wp:effectExtent l="0" t="0" r="2540" b="22225"/>
                <wp:docPr id="35287156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724399284" name="مجموعة 47"/>
                        <wpg:cNvGrpSpPr>
                          <a:grpSpLocks/>
                        </wpg:cNvGrpSpPr>
                        <wpg:grpSpPr bwMode="auto">
                          <a:xfrm>
                            <a:off x="0" y="0"/>
                            <a:ext cx="57315" cy="8953"/>
                            <a:chOff x="0" y="0"/>
                            <a:chExt cx="58781" cy="9188"/>
                          </a:xfrm>
                        </wpg:grpSpPr>
                        <wpg:grpSp>
                          <wpg:cNvPr id="852013028" name="مجموعة 48"/>
                          <wpg:cNvGrpSpPr>
                            <a:grpSpLocks/>
                          </wpg:cNvGrpSpPr>
                          <wpg:grpSpPr bwMode="auto">
                            <a:xfrm>
                              <a:off x="0" y="0"/>
                              <a:ext cx="58781" cy="9188"/>
                              <a:chOff x="0" y="0"/>
                              <a:chExt cx="62403" cy="9190"/>
                            </a:xfrm>
                          </wpg:grpSpPr>
                          <wpg:grpSp>
                            <wpg:cNvPr id="482513308" name="مجموعة 49"/>
                            <wpg:cNvGrpSpPr>
                              <a:grpSpLocks/>
                            </wpg:cNvGrpSpPr>
                            <wpg:grpSpPr bwMode="auto">
                              <a:xfrm>
                                <a:off x="0" y="1692"/>
                                <a:ext cx="54330" cy="5806"/>
                                <a:chOff x="0" y="1692"/>
                                <a:chExt cx="54330" cy="5806"/>
                              </a:xfrm>
                            </wpg:grpSpPr>
                            <wps:wsp>
                              <wps:cNvPr id="46705803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8071780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806898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28609900"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إدارة النزاعات بحكمة</w:t>
                                </w:r>
                              </w:p>
                            </w:txbxContent>
                          </wps:txbx>
                          <wps:bodyPr rot="0" vert="horz" wrap="square" lIns="91440" tIns="45720" rIns="91440" bIns="45720" anchor="t" anchorCtr="0" upright="1">
                            <a:spAutoFit/>
                          </wps:bodyPr>
                        </wps:wsp>
                      </wpg:grpSp>
                      <pic:pic xmlns:pic="http://schemas.openxmlformats.org/drawingml/2006/picture">
                        <pic:nvPicPr>
                          <pic:cNvPr id="641761780"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CF8A63F" id="_x0000_s241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BW3Su03QAAAAUBAAAPAAAAZHJzL2Rvd25y&#10;ZXYueG1sTI9BS8NAEIXvgv9hGcGb3U21xcZsSinqqQhtBeltm50modnZkN0m6b939KKXB8N7vPdN&#10;thxdI3rsQu1JQzJRIJAKb2sqNXzu3x6eQYRoyJrGE2q4YoBlfnuTmdT6gbbY72IpuIRCajRUMbap&#10;lKGo0Jkw8S0SeyffORP57EppOzNwuWvkVKm5dKYmXqhMi+sKi/Pu4jS8D2ZYPSav/eZ8Wl8P+9nH&#10;1yZBre/vxtULiIhj/AvDDz6jQ85MR38hG0SjgR+Jv8reQk3nII4celI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">
                <v:group id="مجموعة 47" o:spid="_x0000_s24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">
                  <v:group id="مجموعة 48" o:spid="_x0000_s24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">
                    <v:group id="مجموعة 49" o:spid="_x0000_s24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">
                      <v:shape id="شكل حر 50" o:spid="_x0000_s24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" fillcolor="#a5a5a5 [2092]" stroked="f" strokeweight="1pt">
                        <v:stroke joinstyle="miter"/>
                      </v:roundrect>
                    </v:group>
                    <v:oval id="شكل بيضاوي 52" o:spid="_x0000_s24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" filled="f" strokecolor="#168489" strokeweight="1pt">
                      <v:stroke joinstyle="miter"/>
                    </v:oval>
                  </v:group>
                  <v:shape id="مربع نص 41" o:spid="_x0000_s242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" filled="f" stroked="f">
                    <v:textbox style="mso-fit-shape-to-text:t">
                      <w:txbxContent>
                        <w:p w14:paraId="609B4159" w14:textId="5829B320"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إدارة </w:t>
                          </w:r>
                          <w:r w:rsidRPr="00BC599A">
                            <w:rPr>
                              <w:rFonts w:eastAsia="Calibri" w:hAnsi="Adobe Arabic" w:cs="Adobe Arabic"/>
                              <w:b/>
                              <w:bCs/>
                              <w:color w:val="FFFFFF"/>
                              <w:kern w:val="24"/>
                              <w:sz w:val="36"/>
                              <w:szCs w:val="36"/>
                              <w:rtl/>
                              <w:lang w:bidi="ar-EG"/>
                            </w:rPr>
                            <w:t>النزاعات بحكمة</w:t>
                          </w:r>
                        </w:p>
                      </w:txbxContent>
                    </v:textbox>
                  </v:shape>
                </v:group>
                <v:shape id="صورة 54" o:spid="_x0000_s24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&#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النزاعات جزء طبيعي من بيئة العمل، ولكن كيفية التعامل معها يمكن أن يؤثر بشكل كبير على جودة التواصل. يجب أن تكون هناك آليات واضحة لحل النزاعات بطريقة محترمة وبنّاءة.</w:t>
      </w:r>
    </w:p>
    <w:p w:rsidR="00AB5C58"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إدارة النزاعات بشكل فعّال تتطلب التواصل المفتوح بين الأطراف المتنازعة، مع التركيز على الحلول بدلاً من إلقاء اللوم.</w:t>
      </w:r>
    </w:p>
    <w:p w:rsidR="002E41E7" w:rsidRPr="002E41E7" w:rsidRDefault="002E41E7" w:rsidP="002E41E7">
      <w:pPr>
        <w:jc w:val="center"/>
        <w:rPr>
          <w:rFonts w:ascii="Sakkal Majalla" w:hAnsi="Sakkal Majalla"/>
          <w:sz w:val="32"/>
          <w:szCs w:val="32"/>
        </w:rPr>
      </w:pPr>
      <w:r>
        <w:rPr>
          <w:rFonts w:ascii="Sakkal Majalla" w:hAnsi="Sakkal Majalla"/>
          <w:noProof/>
          <w:sz w:val="32"/>
          <w:szCs w:val="32"/>
        </w:rPr>
        <w:drawing>
          <wp:inline distT="0" distB="0" distL="0" distR="0" wp14:anchorId="4B2D73B0" wp14:editId="3FA8B524">
            <wp:extent cx="2766829" cy="2766829"/>
            <wp:effectExtent l="0" t="0" r="0" b="0"/>
            <wp:docPr id="11490763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71865" cy="2771865"/>
                    </a:xfrm>
                    <a:prstGeom prst="rect">
                      <a:avLst/>
                    </a:prstGeom>
                    <a:noFill/>
                    <a:ln>
                      <a:noFill/>
                    </a:ln>
                  </pic:spPr>
                </pic:pic>
              </a:graphicData>
            </a:graphic>
          </wp:inline>
        </w:drawing>
      </w:r>
    </w:p>
    <w:p w:rsidR="00AB5C58" w:rsidRDefault="003E3B8E" w:rsidP="00916BB1">
      <w:pPr>
        <w:pageBreakBefore/>
        <w:rPr>
          <w:rFonts w:ascii="Sakkal Majalla" w:hAnsi="Sakkal Majalla"/>
          <w:sz w:val="32"/>
          <w:szCs w:val="32"/>
        </w:rPr>
      </w:pPr>
      <w:r>
        <w:rPr>
          <w:noProof/>
        </w:rPr>
        <w:lastRenderedPageBreak/>
        <mc:AlternateContent>
          <mc:Choice Requires="wpg">
            <w:drawing>
              <wp:inline distT="0" distB="0" distL="0" distR="0" wp14:anchorId="0713D8DA" wp14:editId="7D282FA6">
                <wp:extent cx="5731510" cy="895350"/>
                <wp:effectExtent l="0" t="0" r="21590" b="19050"/>
                <wp:docPr id="29637473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462864800" name="صورة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46614205" name="مجموعة 39"/>
                        <wpg:cNvGrpSpPr>
                          <a:grpSpLocks/>
                        </wpg:cNvGrpSpPr>
                        <wpg:grpSpPr bwMode="auto">
                          <a:xfrm>
                            <a:off x="0" y="0"/>
                            <a:ext cx="57315" cy="8953"/>
                            <a:chOff x="0" y="0"/>
                            <a:chExt cx="58781" cy="9188"/>
                          </a:xfrm>
                        </wpg:grpSpPr>
                        <wpg:grpSp>
                          <wpg:cNvPr id="493390148" name="مجموعة 40"/>
                          <wpg:cNvGrpSpPr>
                            <a:grpSpLocks/>
                          </wpg:cNvGrpSpPr>
                          <wpg:grpSpPr bwMode="auto">
                            <a:xfrm>
                              <a:off x="0" y="0"/>
                              <a:ext cx="58781" cy="9188"/>
                              <a:chOff x="0" y="0"/>
                              <a:chExt cx="62403" cy="9190"/>
                            </a:xfrm>
                          </wpg:grpSpPr>
                          <wpg:grpSp>
                            <wpg:cNvPr id="884397702" name="مجموعة 41"/>
                            <wpg:cNvGrpSpPr>
                              <a:grpSpLocks/>
                            </wpg:cNvGrpSpPr>
                            <wpg:grpSpPr bwMode="auto">
                              <a:xfrm>
                                <a:off x="0" y="1692"/>
                                <a:ext cx="54330" cy="5806"/>
                                <a:chOff x="0" y="1692"/>
                                <a:chExt cx="54330" cy="5806"/>
                              </a:xfrm>
                            </wpg:grpSpPr>
                            <wps:wsp>
                              <wps:cNvPr id="77782678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415914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267357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49786685" name="مربع نص 41"/>
                          <wps:cNvSpPr txBox="1">
                            <a:spLocks noChangeArrowheads="1"/>
                          </wps:cNvSpPr>
                          <wps:spPr bwMode="auto">
                            <a:xfrm>
                              <a:off x="2045" y="2567"/>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التعامل مع النزاعات المحتملة بطريقة مهنية</w:t>
                                </w:r>
                              </w:p>
                            </w:txbxContent>
                          </wps:txbx>
                          <wps:bodyPr rot="0" vert="horz" wrap="square" lIns="91440" tIns="45720" rIns="91440" bIns="45720" anchor="t" anchorCtr="0" upright="1">
                            <a:sp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713D8DA" id="_x0000_s24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">
                <v:shape id="صورة 38" o:spid="_x0000_s24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">
                  <v:imagedata r:id="rId72" o:title=""/>
                </v:shape>
                <v:group id="مجموعة 39" o:spid="_x0000_s24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">
                  <v:group id="مجموعة 40" o:spid="_x0000_s24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">
                    <v:group id="مجموعة 41" o:spid="_x0000_s24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">
                      <v:shape id="شكل حر 42" o:spid="_x0000_s24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" fillcolor="#168489" stroked="f" strokeweight="1pt">
                        <v:stroke joinstyle="miter"/>
                      </v:roundrect>
                    </v:group>
                    <v:oval id="شكل بيضاوي 44" o:spid="_x0000_s24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" filled="f" strokecolor="#a5a5a5 [2092]" strokeweight="1pt">
                      <v:stroke joinstyle="miter"/>
                    </v:oval>
                  </v:group>
                  <v:shape id="مربع نص 41" o:spid="_x0000_s2431" type="#_x0000_t202" style="position:absolute;left:2045;top:2567;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" filled="f" stroked="f">
                    <v:textbox style="mso-fit-shape-to-text:t">
                      <w:txbxContent>
                        <w:p w14:paraId="24796E33" w14:textId="43255174" w:rsidR="003E3B8E" w:rsidRDefault="00BC599A" w:rsidP="003E3B8E">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التعامل </w:t>
                          </w:r>
                          <w:r w:rsidRPr="00BC599A">
                            <w:rPr>
                              <w:rFonts w:eastAsia="Calibri" w:hAnsi="Adobe Arabic" w:cs="Adobe Arabic"/>
                              <w:b/>
                              <w:bCs/>
                              <w:color w:val="FFFFFF"/>
                              <w:kern w:val="24"/>
                              <w:sz w:val="36"/>
                              <w:szCs w:val="36"/>
                              <w:rtl/>
                              <w:lang w:bidi="ar-EG"/>
                            </w:rPr>
                            <w:t>مع النزاعات المحتملة بطريقة مهنية</w:t>
                          </w:r>
                        </w:p>
                      </w:txbxContent>
                    </v:textbox>
                  </v:shape>
                </v:group>
                <w10:anchorlock/>
              </v:group>
            </w:pict>
          </mc:Fallback>
        </mc:AlternateContent>
      </w:r>
    </w:p>
    <w:p w:rsidR="00AB5C58" w:rsidRDefault="00AB5C58" w:rsidP="00DF5DFA">
      <w:pPr>
        <w:pStyle w:val="ListParagraph"/>
        <w:numPr>
          <w:ilvl w:val="0"/>
          <w:numId w:val="8"/>
        </w:numPr>
        <w:spacing w:line="276" w:lineRule="auto"/>
        <w:jc w:val="both"/>
        <w:rPr>
          <w:rFonts w:ascii="Sakkal Majalla" w:hAnsi="Sakkal Majalla" w:cs="Sakkal Majalla"/>
          <w:color w:val="C00000"/>
          <w:sz w:val="32"/>
          <w:szCs w:val="32"/>
        </w:rPr>
      </w:pPr>
      <w:r w:rsidRPr="00D1678E">
        <w:rPr>
          <w:rFonts w:ascii="Sakkal Majalla" w:hAnsi="Sakkal Majalla" w:cs="Sakkal Majalla"/>
          <w:sz w:val="32"/>
          <w:szCs w:val="32"/>
          <w:rtl/>
        </w:rPr>
        <w:t xml:space="preserve">التعامل مع النزاعات المحتملة بطريقة مهنية هو جزء مهم من الحفاظ على بيئة عمل صحية ومنتجة. النزاعات داخل مكان العمل أمر لا مفر منه، سواءً كانت بين الزملاء، الموظفين والمديرين، أو بين الفرق المختلفة. ومع ذلك، عندما يتم التعامل معها بشكل صحيح، يمكن أن تكون النزاعات فرصة لتحسين التواصل وتعزيز العلاقات المهنية. </w:t>
      </w:r>
      <w:hyperlink r:id="rId133" w:history="1">
        <w:r w:rsidRPr="00B06506">
          <w:rPr>
            <w:rStyle w:val="Hyperlink"/>
            <w:rFonts w:ascii="Sakkal Majalla" w:hAnsi="Sakkal Majalla" w:cs="Sakkal Majalla"/>
            <w:sz w:val="32"/>
            <w:szCs w:val="32"/>
            <w:rtl/>
          </w:rPr>
          <w:t>فيما يلي خطوات ونصائح للتعامل مع النزاعات المحتملة بطريقة مهنية</w:t>
        </w:r>
      </w:hyperlink>
      <w:r w:rsidRPr="00D1678E">
        <w:rPr>
          <w:rFonts w:ascii="Sakkal Majalla" w:hAnsi="Sakkal Majalla" w:cs="Sakkal Majalla"/>
          <w:color w:val="C00000"/>
          <w:sz w:val="32"/>
          <w:szCs w:val="32"/>
          <w:rtl/>
        </w:rPr>
        <w:t>:</w:t>
      </w:r>
    </w:p>
    <w:p w:rsidR="00424055" w:rsidRPr="00424055" w:rsidRDefault="00424055" w:rsidP="00424055">
      <w:pPr>
        <w:rPr>
          <w:rFonts w:ascii="Sakkal Majalla" w:hAnsi="Sakkal Majalla"/>
          <w:color w:val="C00000"/>
          <w:sz w:val="32"/>
          <w:szCs w:val="32"/>
        </w:rPr>
      </w:pPr>
      <w:r w:rsidRPr="00424055">
        <w:rPr>
          <w:rFonts w:ascii="Sakkal Majalla" w:hAnsi="Sakkal Majalla"/>
          <w:noProof/>
          <w:color w:val="C00000"/>
          <w:sz w:val="32"/>
          <w:szCs w:val="32"/>
        </w:rPr>
        <mc:AlternateContent>
          <mc:Choice Requires="wpg">
            <w:drawing>
              <wp:inline distT="0" distB="0" distL="0" distR="0" wp14:anchorId="28F40896" wp14:editId="761E808D">
                <wp:extent cx="5812280" cy="5149261"/>
                <wp:effectExtent l="0" t="38100" r="17145" b="13335"/>
                <wp:docPr id="386" name="Group 38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22D907-8F56-656F-9CE9-26626A470444}"/>
                    </a:ext>
                  </a:extLst>
                </wp:docPr>
                <wp:cNvGraphicFramePr/>
                <a:graphic xmlns:a="http://schemas.openxmlformats.org/drawingml/2006/main">
                  <a:graphicData uri="http://schemas.microsoft.com/office/word/2010/wordprocessingGroup">
                    <wpg:wgp>
                      <wpg:cNvGrpSpPr/>
                      <wpg:grpSpPr>
                        <a:xfrm>
                          <a:off x="0" y="0"/>
                          <a:ext cx="5812280" cy="5149261"/>
                          <a:chOff x="35332" y="0"/>
                          <a:chExt cx="6889556" cy="6166659"/>
                        </a:xfrm>
                      </wpg:grpSpPr>
                      <wpg:grpSp>
                        <wpg:cNvPr id="805206494" name="Group 8052064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12193C-CFBF-23ED-5B0D-3971839D86AC}"/>
                            </a:ext>
                          </a:extLst>
                        </wpg:cNvPr>
                        <wpg:cNvGrpSpPr/>
                        <wpg:grpSpPr>
                          <a:xfrm>
                            <a:off x="3263543" y="0"/>
                            <a:ext cx="3651784" cy="1307645"/>
                            <a:chOff x="3263543" y="0"/>
                            <a:chExt cx="3321728" cy="1189457"/>
                          </a:xfrm>
                        </wpg:grpSpPr>
                        <wpg:grpSp>
                          <wpg:cNvPr id="181821254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306A66-8693-D664-527C-1C6CEF3BB740}"/>
                              </a:ext>
                            </a:extLst>
                          </wpg:cNvPr>
                          <wpg:cNvGrpSpPr/>
                          <wpg:grpSpPr>
                            <a:xfrm>
                              <a:off x="3263543" y="0"/>
                              <a:ext cx="3321728" cy="1189457"/>
                              <a:chOff x="3263543" y="0"/>
                              <a:chExt cx="3321728" cy="1189457"/>
                            </a:xfrm>
                          </wpg:grpSpPr>
                          <wps:wsp>
                            <wps:cNvPr id="1613051595" name="Freeform: Shape 16130515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FFE39E6-B86E-B76A-F3B6-4D043801AD1B}"/>
                                </a:ext>
                              </a:extLst>
                            </wps:cNvPr>
                            <wps:cNvSpPr/>
                            <wps:spPr>
                              <a:xfrm>
                                <a:off x="3852822" y="209487"/>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5948041" name="Freeform: Shape 1759480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9D8329-77B2-3E24-68C4-843C553C9865}"/>
                                </a:ext>
                              </a:extLst>
                            </wps:cNvPr>
                            <wps:cNvSpPr/>
                            <wps:spPr>
                              <a:xfrm>
                                <a:off x="5389806" y="209487"/>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94146709" name="Freeform: Shape 20941467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9F8BCFE-A67E-4734-C98E-1BE77388F882}"/>
                                </a:ext>
                              </a:extLst>
                            </wps:cNvPr>
                            <wps:cNvSpPr/>
                            <wps:spPr>
                              <a:xfrm>
                                <a:off x="3852519" y="209487"/>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953343059"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FD45A8-F58F-F71B-06E6-25D474BDF821}"/>
                                </a:ext>
                              </a:extLst>
                            </wpg:cNvPr>
                            <wpg:cNvGrpSpPr/>
                            <wpg:grpSpPr>
                              <a:xfrm>
                                <a:off x="5467603" y="35846"/>
                                <a:ext cx="1117668" cy="1117669"/>
                                <a:chOff x="5467603" y="35846"/>
                                <a:chExt cx="1117668" cy="1117669"/>
                              </a:xfrm>
                            </wpg:grpSpPr>
                            <wps:wsp>
                              <wps:cNvPr id="1107229778" name="Freeform: Shape 11072297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D42090F-29DA-BBC7-5F96-8875EAB3F343}"/>
                                  </a:ext>
                                </a:extLst>
                              </wps:cNvPr>
                              <wps:cNvSpPr/>
                              <wps:spPr>
                                <a:xfrm>
                                  <a:off x="5467603" y="35846"/>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236549743" name="Freeform: Shape 2365497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CB32D42-C50E-35B9-5FF7-E3A006A8E87E}"/>
                                  </a:ext>
                                </a:extLst>
                              </wps:cNvPr>
                              <wps:cNvSpPr/>
                              <wps:spPr>
                                <a:xfrm>
                                  <a:off x="5580887" y="73911"/>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369568339" name="Freeform: Shape 3695683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67DC90A-A890-828E-CCAF-38B739B03387}"/>
                                  </a:ext>
                                </a:extLst>
                              </wps:cNvPr>
                              <wps:cNvSpPr/>
                              <wps:spPr>
                                <a:xfrm>
                                  <a:off x="5575579" y="161868"/>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02708849" name="Freeform: Shape 2027088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B82E934-417C-8220-5738-8B119D0BFD06}"/>
                                  </a:ext>
                                </a:extLst>
                              </wps:cNvPr>
                              <wps:cNvSpPr/>
                              <wps:spPr>
                                <a:xfrm rot="-2700000">
                                  <a:off x="5608388" y="176697"/>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00438717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C301F9-BD40-EFEC-A792-F81FC5A819FB}"/>
                                </a:ext>
                              </a:extLst>
                            </wpg:cNvPr>
                            <wpg:cNvGrpSpPr/>
                            <wpg:grpSpPr>
                              <a:xfrm>
                                <a:off x="3263543" y="0"/>
                                <a:ext cx="697557" cy="1189457"/>
                                <a:chOff x="3263543" y="0"/>
                                <a:chExt cx="697557" cy="1189457"/>
                              </a:xfrm>
                            </wpg:grpSpPr>
                            <wps:wsp>
                              <wps:cNvPr id="1012609828" name="Freeform: Shape 10126098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30BA830-5C3A-6DDA-2F18-C4445D8B4007}"/>
                                  </a:ext>
                                </a:extLst>
                              </wps:cNvPr>
                              <wps:cNvSpPr/>
                              <wps:spPr>
                                <a:xfrm>
                                  <a:off x="3263543" y="0"/>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18518128" name="Freeform: Shape 185181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BE5058-BE13-3AF7-8774-C26DAB1385A3}"/>
                                  </a:ext>
                                </a:extLst>
                              </wps:cNvPr>
                              <wps:cNvSpPr/>
                              <wps:spPr>
                                <a:xfrm>
                                  <a:off x="3264264" y="29174"/>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1783504084" name="Freeform: Shape 17835040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93D072-55AB-3601-C816-F297711CABC2}"/>
                                  </a:ext>
                                </a:extLst>
                              </wps:cNvPr>
                              <wps:cNvSpPr/>
                              <wps:spPr>
                                <a:xfrm>
                                  <a:off x="3424938" y="275008"/>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9842864" name="Freeform: Shape 98428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A450728-CF99-7FD7-4715-CF2FC3752194}"/>
                                  </a:ext>
                                </a:extLst>
                              </wps:cNvPr>
                              <wps:cNvSpPr/>
                              <wps:spPr>
                                <a:xfrm>
                                  <a:off x="3428767" y="274884"/>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107218732" name="Freeform: Shape 1072187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FDCC94-5012-BAF4-EDB3-4B97FA2C8619}"/>
                                  </a:ext>
                                </a:extLst>
                              </wps:cNvPr>
                              <wps:cNvSpPr/>
                              <wps:spPr>
                                <a:xfrm>
                                  <a:off x="3464330" y="320757"/>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1062400430" name="Freeform: Shape 10624004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22F4C0C-7FF6-ACC4-D016-26A466FD11A7}"/>
                                  </a:ext>
                                </a:extLst>
                              </wps:cNvPr>
                              <wps:cNvSpPr/>
                              <wps:spPr>
                                <a:xfrm>
                                  <a:off x="3333265" y="49798"/>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176634577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81D766F-0028-63F3-467B-CDE6EB34B8DE}"/>
                                  </a:ext>
                                </a:extLst>
                              </wpg:cNvPr>
                              <wpg:cNvGrpSpPr/>
                              <wpg:grpSpPr>
                                <a:xfrm>
                                  <a:off x="3479153" y="320757"/>
                                  <a:ext cx="334543" cy="522327"/>
                                  <a:chOff x="3479153" y="320757"/>
                                  <a:chExt cx="334543" cy="522327"/>
                                </a:xfrm>
                                <a:solidFill>
                                  <a:srgbClr val="FFE982"/>
                                </a:solidFill>
                              </wpg:grpSpPr>
                              <wps:wsp>
                                <wps:cNvPr id="140073518" name="Freeform: Shape 1400735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6695498-C5EC-8D9A-B3B5-734E91E79432}"/>
                                    </a:ext>
                                  </a:extLst>
                                </wps:cNvPr>
                                <wps:cNvSpPr/>
                                <wps:spPr>
                                  <a:xfrm>
                                    <a:off x="3553766" y="416642"/>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240694877" name="Freeform: Shape 12406948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0D4D188-68E3-0C5A-D089-D4C9C29E8DEA}"/>
                                    </a:ext>
                                  </a:extLst>
                                </wps:cNvPr>
                                <wps:cNvSpPr/>
                                <wps:spPr>
                                  <a:xfrm>
                                    <a:off x="3479153" y="320757"/>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2059212906" name="Freeform: Shape 2059212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D4717E-9AA6-DADB-4330-AC063DC8341B}"/>
                                    </a:ext>
                                  </a:extLst>
                                </wps:cNvPr>
                                <wps:cNvSpPr/>
                                <wps:spPr>
                                  <a:xfrm>
                                    <a:off x="3664168" y="617883"/>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1430839635" name="Freeform: Shape 14308396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570239-4177-D09E-92F3-C40CEF454CA9}"/>
                                    </a:ext>
                                  </a:extLst>
                                </wps:cNvPr>
                                <wps:cNvSpPr/>
                                <wps:spPr>
                                  <a:xfrm>
                                    <a:off x="3726193" y="731318"/>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711709321"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2DBEB6F-FB9B-714A-3519-B6BB06B71AEF}"/>
                              </a:ext>
                            </a:extLst>
                          </wps:cNvPr>
                          <wps:cNvSpPr txBox="1"/>
                          <wps:spPr>
                            <a:xfrm>
                              <a:off x="5697100" y="306563"/>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01</w:t>
                                </w:r>
                              </w:p>
                            </w:txbxContent>
                          </wps:txbx>
                          <wps:bodyPr wrap="square" rtlCol="0" anchor="ctr">
                            <a:noAutofit/>
                          </wps:bodyPr>
                        </wps:wsp>
                        <wps:wsp>
                          <wps:cNvPr id="1698213491" name="TextBox 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162CA2C-FA64-5D6C-A79F-8A38B38DA1B3}"/>
                              </a:ext>
                            </a:extLst>
                          </wps:cNvPr>
                          <wps:cNvSpPr txBox="1"/>
                          <wps:spPr>
                            <a:xfrm>
                              <a:off x="3921572" y="279924"/>
                              <a:ext cx="1474595"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الاعتراف بالمشكلة مبكراً</w:t>
                                </w:r>
                              </w:p>
                            </w:txbxContent>
                          </wps:txbx>
                          <wps:bodyPr wrap="square" rtlCol="0">
                            <a:noAutofit/>
                          </wps:bodyPr>
                        </wps:wsp>
                      </wpg:grpSp>
                      <wpg:grpSp>
                        <wpg:cNvPr id="1872358358" name="Group 18723583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2E62EC5-C0AC-7D99-5744-A2B73850288A}"/>
                            </a:ext>
                          </a:extLst>
                        </wpg:cNvPr>
                        <wpg:cNvGrpSpPr/>
                        <wpg:grpSpPr>
                          <a:xfrm>
                            <a:off x="3240964" y="1399823"/>
                            <a:ext cx="3651784" cy="1307645"/>
                            <a:chOff x="3240965" y="1399823"/>
                            <a:chExt cx="3321728" cy="1189457"/>
                          </a:xfrm>
                        </wpg:grpSpPr>
                        <wpg:grpSp>
                          <wpg:cNvPr id="1964324504"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31E5723-C9AE-0565-757A-359BC7ABF159}"/>
                              </a:ext>
                            </a:extLst>
                          </wpg:cNvPr>
                          <wpg:cNvGrpSpPr/>
                          <wpg:grpSpPr>
                            <a:xfrm>
                              <a:off x="3240965" y="1399823"/>
                              <a:ext cx="3321728" cy="1189457"/>
                              <a:chOff x="3240965" y="1399823"/>
                              <a:chExt cx="3321728" cy="1189457"/>
                            </a:xfrm>
                          </wpg:grpSpPr>
                          <wps:wsp>
                            <wps:cNvPr id="1604469438" name="Freeform: Shape 16044694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EE8EE1-0A12-4D54-8E81-8CE59825EDD6}"/>
                                </a:ext>
                              </a:extLst>
                            </wps:cNvPr>
                            <wps:cNvSpPr/>
                            <wps:spPr>
                              <a:xfrm>
                                <a:off x="3830244" y="160931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29075495" name="Freeform: Shape 17290754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7C8EEF-B7FB-31CD-EE56-799769969CDC}"/>
                                </a:ext>
                              </a:extLst>
                            </wps:cNvPr>
                            <wps:cNvSpPr/>
                            <wps:spPr>
                              <a:xfrm>
                                <a:off x="5367228" y="160931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27944703" name="Freeform: Shape 20279447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2DA45C8-0509-A33E-883E-776A5ECEA202}"/>
                                </a:ext>
                              </a:extLst>
                            </wps:cNvPr>
                            <wps:cNvSpPr/>
                            <wps:spPr>
                              <a:xfrm>
                                <a:off x="3829941" y="160931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57782384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E37FDBC-9D7E-621F-C548-5E8587CCB64F}"/>
                                </a:ext>
                              </a:extLst>
                            </wpg:cNvPr>
                            <wpg:cNvGrpSpPr/>
                            <wpg:grpSpPr>
                              <a:xfrm>
                                <a:off x="5445025" y="1435669"/>
                                <a:ext cx="1117668" cy="1117669"/>
                                <a:chOff x="5445025" y="1435669"/>
                                <a:chExt cx="1117668" cy="1117669"/>
                              </a:xfrm>
                            </wpg:grpSpPr>
                            <wps:wsp>
                              <wps:cNvPr id="2070949364" name="Freeform: Shape 20709493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F11B91-CA9B-C326-64D1-D0A6F8A4721D}"/>
                                  </a:ext>
                                </a:extLst>
                              </wps:cNvPr>
                              <wps:cNvSpPr/>
                              <wps:spPr>
                                <a:xfrm>
                                  <a:off x="5445025" y="143566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456034101" name="Freeform: Shape 4560341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AC1BE95-7C30-FBB0-B084-7BD51BA48FA2}"/>
                                  </a:ext>
                                </a:extLst>
                              </wps:cNvPr>
                              <wps:cNvSpPr/>
                              <wps:spPr>
                                <a:xfrm>
                                  <a:off x="5558309" y="147373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1616913542" name="Freeform: Shape 16169135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513E3C-9313-9738-E641-2F347C84BE51}"/>
                                  </a:ext>
                                </a:extLst>
                              </wps:cNvPr>
                              <wps:cNvSpPr/>
                              <wps:spPr>
                                <a:xfrm>
                                  <a:off x="5553001" y="156169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52955116" name="Freeform: Shape 1529551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79E69C8-C5C6-7655-58A5-C0A3A07061AC}"/>
                                  </a:ext>
                                </a:extLst>
                              </wps:cNvPr>
                              <wps:cNvSpPr/>
                              <wps:spPr>
                                <a:xfrm rot="-2700000">
                                  <a:off x="5585810" y="157652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4151413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04FA5C-32D9-7486-0B83-69BFB1C5962D}"/>
                                </a:ext>
                              </a:extLst>
                            </wpg:cNvPr>
                            <wpg:cNvGrpSpPr/>
                            <wpg:grpSpPr>
                              <a:xfrm>
                                <a:off x="3240965" y="1399823"/>
                                <a:ext cx="697557" cy="1189457"/>
                                <a:chOff x="3240965" y="1399823"/>
                                <a:chExt cx="697557" cy="1189457"/>
                              </a:xfrm>
                            </wpg:grpSpPr>
                            <wps:wsp>
                              <wps:cNvPr id="1578034993" name="Freeform: Shape 15780349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58DE97B-BC1E-9A77-EAA6-95CC8D4CF4AE}"/>
                                  </a:ext>
                                </a:extLst>
                              </wps:cNvPr>
                              <wps:cNvSpPr/>
                              <wps:spPr>
                                <a:xfrm>
                                  <a:off x="3240965" y="139982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687490178" name="Freeform: Shape 6874901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7E889C-44FC-7F01-390A-7602F2A56063}"/>
                                  </a:ext>
                                </a:extLst>
                              </wps:cNvPr>
                              <wps:cNvSpPr/>
                              <wps:spPr>
                                <a:xfrm>
                                  <a:off x="3241686" y="142899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1566490778" name="Freeform: Shape 15664907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D0AE109-6A77-A1FF-97A5-513B35F586E4}"/>
                                  </a:ext>
                                </a:extLst>
                              </wps:cNvPr>
                              <wps:cNvSpPr/>
                              <wps:spPr>
                                <a:xfrm>
                                  <a:off x="3402360" y="167483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885291431" name="Freeform: Shape 18852914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5A3052-4584-11FB-DCB4-41DA3DC215E8}"/>
                                  </a:ext>
                                </a:extLst>
                              </wps:cNvPr>
                              <wps:cNvSpPr/>
                              <wps:spPr>
                                <a:xfrm>
                                  <a:off x="3406189" y="167470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383053536" name="Freeform: Shape 3830535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F0E9B4D-CBAA-0E95-73B4-DFE24A5B49C5}"/>
                                  </a:ext>
                                </a:extLst>
                              </wps:cNvPr>
                              <wps:cNvSpPr/>
                              <wps:spPr>
                                <a:xfrm>
                                  <a:off x="3441752" y="172058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2038768573" name="Freeform: Shape 20387685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6EC8ADC-444B-541C-1FF6-DBB10AF8A2A7}"/>
                                  </a:ext>
                                </a:extLst>
                              </wps:cNvPr>
                              <wps:cNvSpPr/>
                              <wps:spPr>
                                <a:xfrm>
                                  <a:off x="3310687" y="144962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97937186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A0339D-BEB0-FEEA-C743-7E5B1F8FCCC6}"/>
                                  </a:ext>
                                </a:extLst>
                              </wpg:cNvPr>
                              <wpg:cNvGrpSpPr/>
                              <wpg:grpSpPr>
                                <a:xfrm>
                                  <a:off x="3456575" y="1720580"/>
                                  <a:ext cx="334543" cy="522327"/>
                                  <a:chOff x="3456575" y="1720580"/>
                                  <a:chExt cx="334543" cy="522327"/>
                                </a:xfrm>
                                <a:solidFill>
                                  <a:srgbClr val="FFE982"/>
                                </a:solidFill>
                              </wpg:grpSpPr>
                              <wps:wsp>
                                <wps:cNvPr id="1348392619" name="Freeform: Shape 13483926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79E4E2-F629-438B-40E2-4B0CD1422AD5}"/>
                                    </a:ext>
                                  </a:extLst>
                                </wps:cNvPr>
                                <wps:cNvSpPr/>
                                <wps:spPr>
                                  <a:xfrm>
                                    <a:off x="3531188" y="181646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977694355" name="Freeform: Shape 19776943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646B7B-5508-7207-520F-E11694310184}"/>
                                    </a:ext>
                                  </a:extLst>
                                </wps:cNvPr>
                                <wps:cNvSpPr/>
                                <wps:spPr>
                                  <a:xfrm>
                                    <a:off x="3456575" y="172058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1243993927" name="Freeform: Shape 12439939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48E85F2-6B8E-A10D-D624-B2565A38CB3F}"/>
                                    </a:ext>
                                  </a:extLst>
                                </wps:cNvPr>
                                <wps:cNvSpPr/>
                                <wps:spPr>
                                  <a:xfrm>
                                    <a:off x="3641590" y="201770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2023929565" name="Freeform: Shape 20239295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CB66DF-CD25-52F7-5061-F0B311E9FABA}"/>
                                    </a:ext>
                                  </a:extLst>
                                </wps:cNvPr>
                                <wps:cNvSpPr/>
                                <wps:spPr>
                                  <a:xfrm>
                                    <a:off x="3703615" y="213114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2514627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148AC7D-F39E-AC1F-FADE-E422513AADE9}"/>
                              </a:ext>
                            </a:extLst>
                          </wps:cNvPr>
                          <wps:cNvSpPr txBox="1"/>
                          <wps:spPr>
                            <a:xfrm>
                              <a:off x="5650336" y="1717946"/>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03</w:t>
                                </w:r>
                              </w:p>
                            </w:txbxContent>
                          </wps:txbx>
                          <wps:bodyPr wrap="square" rtlCol="0" anchor="ctr">
                            <a:noAutofit/>
                          </wps:bodyPr>
                        </wps:wsp>
                        <wps:wsp>
                          <wps:cNvPr id="1150930497" name="TextBox 2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B7E5C3-7505-84D1-BD1D-805632D0FC59}"/>
                              </a:ext>
                            </a:extLst>
                          </wps:cNvPr>
                          <wps:cNvSpPr txBox="1"/>
                          <wps:spPr>
                            <a:xfrm>
                              <a:off x="3850934" y="1710125"/>
                              <a:ext cx="1642913"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الحفاظ على هدوء الأعصاب</w:t>
                                </w:r>
                              </w:p>
                            </w:txbxContent>
                          </wps:txbx>
                          <wps:bodyPr wrap="square" rtlCol="0">
                            <a:noAutofit/>
                          </wps:bodyPr>
                        </wps:wsp>
                      </wpg:grpSp>
                      <wpg:grpSp>
                        <wpg:cNvPr id="260105500" name="Group 2601055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562993A-7B79-C798-D620-6CDA093813F3}"/>
                            </a:ext>
                          </a:extLst>
                        </wpg:cNvPr>
                        <wpg:cNvGrpSpPr/>
                        <wpg:grpSpPr>
                          <a:xfrm>
                            <a:off x="3244929" y="2800408"/>
                            <a:ext cx="3651784" cy="1307645"/>
                            <a:chOff x="3244929" y="2800409"/>
                            <a:chExt cx="3321728" cy="1189457"/>
                          </a:xfrm>
                        </wpg:grpSpPr>
                        <wpg:grpSp>
                          <wpg:cNvPr id="26680927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BF9B029-65DC-0934-6D47-52E138DED9AA}"/>
                              </a:ext>
                            </a:extLst>
                          </wpg:cNvPr>
                          <wpg:cNvGrpSpPr/>
                          <wpg:grpSpPr>
                            <a:xfrm>
                              <a:off x="3244929" y="2800409"/>
                              <a:ext cx="3321728" cy="1189457"/>
                              <a:chOff x="3244929" y="2800409"/>
                              <a:chExt cx="3321728" cy="1189457"/>
                            </a:xfrm>
                          </wpg:grpSpPr>
                          <wps:wsp>
                            <wps:cNvPr id="1032939169" name="Freeform: Shape 10329391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A89006-95ED-F043-6F0C-36AF7ECEABAC}"/>
                                </a:ext>
                              </a:extLst>
                            </wps:cNvPr>
                            <wps:cNvSpPr/>
                            <wps:spPr>
                              <a:xfrm>
                                <a:off x="3834208" y="3009896"/>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04590489" name="Freeform: Shape 7045904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68E3A2-A7CD-7F20-768C-229580FA3DB4}"/>
                                </a:ext>
                              </a:extLst>
                            </wps:cNvPr>
                            <wps:cNvSpPr/>
                            <wps:spPr>
                              <a:xfrm>
                                <a:off x="5371192" y="3009896"/>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021129549" name="Freeform: Shape 20211295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E9E8B2E-EF47-1324-F36E-C06603A9EA8D}"/>
                                </a:ext>
                              </a:extLst>
                            </wps:cNvPr>
                            <wps:cNvSpPr/>
                            <wps:spPr>
                              <a:xfrm>
                                <a:off x="3833905" y="3009896"/>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040331498"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320F0CF-BB62-35BA-9D50-1A7A1D2D7B08}"/>
                                </a:ext>
                              </a:extLst>
                            </wpg:cNvPr>
                            <wpg:cNvGrpSpPr/>
                            <wpg:grpSpPr>
                              <a:xfrm>
                                <a:off x="5448989" y="2836255"/>
                                <a:ext cx="1117668" cy="1117669"/>
                                <a:chOff x="5448989" y="2836255"/>
                                <a:chExt cx="1117668" cy="1117669"/>
                              </a:xfrm>
                            </wpg:grpSpPr>
                            <wps:wsp>
                              <wps:cNvPr id="156245239" name="Freeform: Shape 1562452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945CE6A-31A7-475D-6655-5D69A27C7127}"/>
                                  </a:ext>
                                </a:extLst>
                              </wps:cNvPr>
                              <wps:cNvSpPr/>
                              <wps:spPr>
                                <a:xfrm>
                                  <a:off x="5448989" y="2836255"/>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2081693574" name="Freeform: Shape 20816935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C25B97D-5B12-E874-0E36-B5A2BAA9437B}"/>
                                  </a:ext>
                                </a:extLst>
                              </wps:cNvPr>
                              <wps:cNvSpPr/>
                              <wps:spPr>
                                <a:xfrm>
                                  <a:off x="5562273" y="2874320"/>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129916348" name="Freeform: Shape 1299163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E364D2-A495-8D79-6774-34E8CD06EFCD}"/>
                                  </a:ext>
                                </a:extLst>
                              </wps:cNvPr>
                              <wps:cNvSpPr/>
                              <wps:spPr>
                                <a:xfrm>
                                  <a:off x="5556965" y="2962277"/>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383318136" name="Freeform: Shape 13833181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B60643-00CC-9FF9-A2B2-AED0411F9A38}"/>
                                  </a:ext>
                                </a:extLst>
                              </wps:cNvPr>
                              <wps:cNvSpPr/>
                              <wps:spPr>
                                <a:xfrm rot="-2700000">
                                  <a:off x="5589774" y="2977106"/>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212082960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EC7077-F955-F298-5163-6453F4163D1E}"/>
                                </a:ext>
                              </a:extLst>
                            </wpg:cNvPr>
                            <wpg:cNvGrpSpPr/>
                            <wpg:grpSpPr>
                              <a:xfrm>
                                <a:off x="3244929" y="2800409"/>
                                <a:ext cx="697557" cy="1189457"/>
                                <a:chOff x="3244929" y="2800409"/>
                                <a:chExt cx="697557" cy="1189457"/>
                              </a:xfrm>
                            </wpg:grpSpPr>
                            <wps:wsp>
                              <wps:cNvPr id="721062099" name="Freeform: Shape 7210620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5517684-EC06-3FF0-8B2B-727C0DB79CF4}"/>
                                  </a:ext>
                                </a:extLst>
                              </wps:cNvPr>
                              <wps:cNvSpPr/>
                              <wps:spPr>
                                <a:xfrm>
                                  <a:off x="3244929" y="2800409"/>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102714587" name="Freeform: Shape 1027145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38C666-FE1E-020F-06EF-384D48CC31BB}"/>
                                  </a:ext>
                                </a:extLst>
                              </wps:cNvPr>
                              <wps:cNvSpPr/>
                              <wps:spPr>
                                <a:xfrm>
                                  <a:off x="3245650" y="2829583"/>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674851819" name="Freeform: Shape 6748518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C10323D-2A66-D94F-321C-22AC9F06C39C}"/>
                                  </a:ext>
                                </a:extLst>
                              </wps:cNvPr>
                              <wps:cNvSpPr/>
                              <wps:spPr>
                                <a:xfrm>
                                  <a:off x="3406324" y="3075417"/>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138474286" name="Freeform: Shape 21384742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0AB17C5-96FE-35AC-3B9C-363BD3C2FCC6}"/>
                                  </a:ext>
                                </a:extLst>
                              </wps:cNvPr>
                              <wps:cNvSpPr/>
                              <wps:spPr>
                                <a:xfrm>
                                  <a:off x="3410153" y="3075293"/>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2005890637" name="Freeform: Shape 2005890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E17AD3-B131-0ECF-6DA1-868C3AAB92E6}"/>
                                  </a:ext>
                                </a:extLst>
                              </wps:cNvPr>
                              <wps:cNvSpPr/>
                              <wps:spPr>
                                <a:xfrm>
                                  <a:off x="3445716" y="3121166"/>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749170636" name="Freeform: Shape 7491706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AA354A-9A5C-9D12-EA87-59FDC9976529}"/>
                                  </a:ext>
                                </a:extLst>
                              </wps:cNvPr>
                              <wps:cNvSpPr/>
                              <wps:spPr>
                                <a:xfrm>
                                  <a:off x="3314651" y="2850207"/>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1730156835"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02302DB-AE88-8C16-7231-A98615545B38}"/>
                                  </a:ext>
                                </a:extLst>
                              </wpg:cNvPr>
                              <wpg:cNvGrpSpPr/>
                              <wpg:grpSpPr>
                                <a:xfrm>
                                  <a:off x="3460539" y="3121166"/>
                                  <a:ext cx="334543" cy="522327"/>
                                  <a:chOff x="3460539" y="3121166"/>
                                  <a:chExt cx="334543" cy="522327"/>
                                </a:xfrm>
                                <a:solidFill>
                                  <a:srgbClr val="FFE982"/>
                                </a:solidFill>
                              </wpg:grpSpPr>
                              <wps:wsp>
                                <wps:cNvPr id="1886707083" name="Freeform: Shape 18867070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51C386-C964-F900-7539-AC02857F94F9}"/>
                                    </a:ext>
                                  </a:extLst>
                                </wps:cNvPr>
                                <wps:cNvSpPr/>
                                <wps:spPr>
                                  <a:xfrm>
                                    <a:off x="3535152" y="3217051"/>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1286521665" name="Freeform: Shape 12865216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D87FEB-DD95-1279-8356-5E85C284206E}"/>
                                    </a:ext>
                                  </a:extLst>
                                </wps:cNvPr>
                                <wps:cNvSpPr/>
                                <wps:spPr>
                                  <a:xfrm>
                                    <a:off x="3460539" y="3121166"/>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722850471" name="Freeform: Shape 72285047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306109-2232-5374-7BC3-68F3A32DF973}"/>
                                    </a:ext>
                                  </a:extLst>
                                </wps:cNvPr>
                                <wps:cNvSpPr/>
                                <wps:spPr>
                                  <a:xfrm>
                                    <a:off x="3645554" y="3418292"/>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1484769535" name="Freeform: Shape 14847695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17DF15-7070-06C9-D5E9-1DFE26F02AF6}"/>
                                    </a:ext>
                                  </a:extLst>
                                </wps:cNvPr>
                                <wps:cNvSpPr/>
                                <wps:spPr>
                                  <a:xfrm>
                                    <a:off x="3707579" y="3531727"/>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5786085"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F9AC144-E40F-C57D-3322-FD78D86BC40F}"/>
                              </a:ext>
                            </a:extLst>
                          </wps:cNvPr>
                          <wps:cNvSpPr txBox="1"/>
                          <wps:spPr>
                            <a:xfrm>
                              <a:off x="5650336" y="3129909"/>
                              <a:ext cx="72079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05</w:t>
                                </w:r>
                              </w:p>
                            </w:txbxContent>
                          </wps:txbx>
                          <wps:bodyPr wrap="square" rtlCol="0" anchor="ctr">
                            <a:noAutofit/>
                          </wps:bodyPr>
                        </wps:wsp>
                        <wps:wsp>
                          <wps:cNvPr id="1122970870" name="TextBox 2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CFBB9AF-E42C-D6E1-164D-A66419009A41}"/>
                              </a:ext>
                            </a:extLst>
                          </wps:cNvPr>
                          <wps:cNvSpPr txBox="1"/>
                          <wps:spPr>
                            <a:xfrm>
                              <a:off x="3929072" y="3095696"/>
                              <a:ext cx="1516839"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الحقائق وليس العواطف</w:t>
                                </w:r>
                              </w:p>
                            </w:txbxContent>
                          </wps:txbx>
                          <wps:bodyPr wrap="square" rtlCol="0">
                            <a:noAutofit/>
                          </wps:bodyPr>
                        </wps:wsp>
                      </wpg:grpSp>
                      <wpg:grpSp>
                        <wpg:cNvPr id="593481692" name="Group 5934816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41331B-5F90-ACF6-BB60-59D29B2319F5}"/>
                            </a:ext>
                          </a:extLst>
                        </wpg:cNvPr>
                        <wpg:cNvGrpSpPr/>
                        <wpg:grpSpPr>
                          <a:xfrm>
                            <a:off x="3273104" y="4147634"/>
                            <a:ext cx="3651784" cy="1307646"/>
                            <a:chOff x="3273104" y="4147630"/>
                            <a:chExt cx="3321728" cy="1189457"/>
                          </a:xfrm>
                        </wpg:grpSpPr>
                        <wpg:grpSp>
                          <wpg:cNvPr id="76200370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66C7C3-75A2-2A96-E532-F4579A28C295}"/>
                              </a:ext>
                            </a:extLst>
                          </wpg:cNvPr>
                          <wpg:cNvGrpSpPr/>
                          <wpg:grpSpPr>
                            <a:xfrm>
                              <a:off x="3273104" y="4147630"/>
                              <a:ext cx="3321728" cy="1189457"/>
                              <a:chOff x="3273104" y="4147630"/>
                              <a:chExt cx="3321728" cy="1189457"/>
                            </a:xfrm>
                          </wpg:grpSpPr>
                          <wps:wsp>
                            <wps:cNvPr id="1579739150" name="Freeform: Shape 15797391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7AD1980-97DD-887A-6540-9DED9C040D3B}"/>
                                </a:ext>
                              </a:extLst>
                            </wps:cNvPr>
                            <wps:cNvSpPr/>
                            <wps:spPr>
                              <a:xfrm>
                                <a:off x="3862383" y="4357117"/>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89098816" name="Freeform: Shape 7890988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BB4B041-32E0-A2C4-5E09-7A79530D974B}"/>
                                </a:ext>
                              </a:extLst>
                            </wps:cNvPr>
                            <wps:cNvSpPr/>
                            <wps:spPr>
                              <a:xfrm>
                                <a:off x="5399367" y="4357117"/>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442557041" name="Freeform: Shape 4425570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775757A-D923-CC7A-9811-62D5C82F543A}"/>
                                </a:ext>
                              </a:extLst>
                            </wps:cNvPr>
                            <wps:cNvSpPr/>
                            <wps:spPr>
                              <a:xfrm>
                                <a:off x="3862080" y="4357117"/>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55032538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C5940F-2685-44F4-455C-8B75444263AA}"/>
                                </a:ext>
                              </a:extLst>
                            </wpg:cNvPr>
                            <wpg:cNvGrpSpPr/>
                            <wpg:grpSpPr>
                              <a:xfrm>
                                <a:off x="5477164" y="4183476"/>
                                <a:ext cx="1117668" cy="1117669"/>
                                <a:chOff x="5477164" y="4183476"/>
                                <a:chExt cx="1117668" cy="1117669"/>
                              </a:xfrm>
                            </wpg:grpSpPr>
                            <wps:wsp>
                              <wps:cNvPr id="2067047250" name="Freeform: Shape 20670472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CD2AAD-A902-DAB4-9B62-30B793083B7D}"/>
                                  </a:ext>
                                </a:extLst>
                              </wps:cNvPr>
                              <wps:cNvSpPr/>
                              <wps:spPr>
                                <a:xfrm>
                                  <a:off x="5477164" y="4183476"/>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FFD100"/>
                                </a:solidFill>
                                <a:ln w="15136" cap="flat">
                                  <a:solidFill>
                                    <a:schemeClr val="tx1"/>
                                  </a:solidFill>
                                  <a:prstDash val="solid"/>
                                  <a:miter/>
                                </a:ln>
                              </wps:spPr>
                              <wps:bodyPr rtlCol="0" anchor="ctr"/>
                            </wps:wsp>
                            <wps:wsp>
                              <wps:cNvPr id="796678174" name="Freeform: Shape 7966781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17898E-899B-7750-9915-2461FB5A13FA}"/>
                                  </a:ext>
                                </a:extLst>
                              </wps:cNvPr>
                              <wps:cNvSpPr/>
                              <wps:spPr>
                                <a:xfrm>
                                  <a:off x="5590448" y="4221541"/>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FFFFFF">
                                    <a:alpha val="30000"/>
                                  </a:srgbClr>
                                </a:solidFill>
                                <a:ln w="15136" cap="flat">
                                  <a:solidFill>
                                    <a:schemeClr val="tx1">
                                      <a:alpha val="30000"/>
                                    </a:schemeClr>
                                  </a:solidFill>
                                  <a:prstDash val="solid"/>
                                  <a:miter/>
                                </a:ln>
                              </wps:spPr>
                              <wps:bodyPr rtlCol="0" anchor="ctr"/>
                            </wps:wsp>
                            <wps:wsp>
                              <wps:cNvPr id="70729742" name="Freeform: Shape 707297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3033136-66A4-3931-DDB6-FA7648DB688A}"/>
                                  </a:ext>
                                </a:extLst>
                              </wps:cNvPr>
                              <wps:cNvSpPr/>
                              <wps:spPr>
                                <a:xfrm>
                                  <a:off x="5585140" y="4309498"/>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627314875" name="Freeform: Shape 16273148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9B644D8-D3D7-A8AA-E1CC-A4E8F257939D}"/>
                                  </a:ext>
                                </a:extLst>
                              </wps:cNvPr>
                              <wps:cNvSpPr/>
                              <wps:spPr>
                                <a:xfrm rot="-2700000">
                                  <a:off x="5617949" y="4324327"/>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99795138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A6A7BC5-4BE2-A575-08C7-3244B3E7B251}"/>
                                </a:ext>
                              </a:extLst>
                            </wpg:cNvPr>
                            <wpg:cNvGrpSpPr/>
                            <wpg:grpSpPr>
                              <a:xfrm>
                                <a:off x="3273104" y="4147630"/>
                                <a:ext cx="697557" cy="1189457"/>
                                <a:chOff x="3273104" y="4147630"/>
                                <a:chExt cx="697557" cy="1189457"/>
                              </a:xfrm>
                            </wpg:grpSpPr>
                            <wps:wsp>
                              <wps:cNvPr id="2748218" name="Freeform: Shape 2748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361AABC-5BA2-DF3A-6B8E-0F4582FF7F39}"/>
                                  </a:ext>
                                </a:extLst>
                              </wps:cNvPr>
                              <wps:cNvSpPr/>
                              <wps:spPr>
                                <a:xfrm>
                                  <a:off x="3273104" y="4147630"/>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FFD100"/>
                                </a:solidFill>
                                <a:ln w="15136" cap="flat">
                                  <a:solidFill>
                                    <a:schemeClr val="tx1"/>
                                  </a:solidFill>
                                  <a:prstDash val="solid"/>
                                  <a:miter/>
                                </a:ln>
                              </wps:spPr>
                              <wps:bodyPr rtlCol="0" anchor="ctr"/>
                            </wps:wsp>
                            <wps:wsp>
                              <wps:cNvPr id="763626727" name="Freeform: Shape 7636267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628A74A-AE43-A2DE-C7D3-D6FE348B136C}"/>
                                  </a:ext>
                                </a:extLst>
                              </wps:cNvPr>
                              <wps:cNvSpPr/>
                              <wps:spPr>
                                <a:xfrm>
                                  <a:off x="3273825" y="4176804"/>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000000">
                                    <a:alpha val="15000"/>
                                  </a:srgbClr>
                                </a:solidFill>
                                <a:ln w="15136" cap="flat">
                                  <a:solidFill>
                                    <a:schemeClr val="tx1">
                                      <a:alpha val="15000"/>
                                    </a:schemeClr>
                                  </a:solidFill>
                                  <a:prstDash val="solid"/>
                                  <a:miter/>
                                </a:ln>
                              </wps:spPr>
                              <wps:bodyPr rtlCol="0" anchor="ctr"/>
                            </wps:wsp>
                            <wps:wsp>
                              <wps:cNvPr id="783324350" name="Freeform: Shape 7833243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CF70E5-F5F3-7389-85BB-12B61A2C7967}"/>
                                  </a:ext>
                                </a:extLst>
                              </wps:cNvPr>
                              <wps:cNvSpPr/>
                              <wps:spPr>
                                <a:xfrm>
                                  <a:off x="3434499" y="4422638"/>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939957793" name="Freeform: Shape 19399577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0A5013-348E-8270-949E-8A25B05E61A2}"/>
                                  </a:ext>
                                </a:extLst>
                              </wps:cNvPr>
                              <wps:cNvSpPr/>
                              <wps:spPr>
                                <a:xfrm>
                                  <a:off x="3438328" y="4422514"/>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FFE982"/>
                                </a:solidFill>
                                <a:ln w="15136" cap="flat">
                                  <a:solidFill>
                                    <a:schemeClr val="tx1"/>
                                  </a:solidFill>
                                  <a:prstDash val="solid"/>
                                  <a:miter/>
                                </a:ln>
                              </wps:spPr>
                              <wps:bodyPr rtlCol="0" anchor="ctr"/>
                            </wps:wsp>
                            <wps:wsp>
                              <wps:cNvPr id="1906737291" name="Freeform: Shape 19067372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303F97A-DF66-3593-3758-F4E159D539F6}"/>
                                  </a:ext>
                                </a:extLst>
                              </wps:cNvPr>
                              <wps:cNvSpPr/>
                              <wps:spPr>
                                <a:xfrm>
                                  <a:off x="3473891" y="4468387"/>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FFD100"/>
                                </a:solidFill>
                                <a:ln w="15136" cap="flat">
                                  <a:solidFill>
                                    <a:schemeClr val="tx1"/>
                                  </a:solidFill>
                                  <a:prstDash val="solid"/>
                                  <a:miter/>
                                </a:ln>
                              </wps:spPr>
                              <wps:bodyPr rtlCol="0" anchor="ctr"/>
                            </wps:wsp>
                            <wps:wsp>
                              <wps:cNvPr id="536832706" name="Freeform: Shape 5368327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43EA441-2BE7-3134-9F93-D62DC180D92F}"/>
                                  </a:ext>
                                </a:extLst>
                              </wps:cNvPr>
                              <wps:cNvSpPr/>
                              <wps:spPr>
                                <a:xfrm>
                                  <a:off x="3342826" y="4197428"/>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FFE982"/>
                                </a:solidFill>
                                <a:ln w="15136" cap="flat">
                                  <a:solidFill>
                                    <a:schemeClr val="tx1"/>
                                  </a:solidFill>
                                  <a:prstDash val="solid"/>
                                  <a:miter/>
                                </a:ln>
                              </wps:spPr>
                              <wps:bodyPr rtlCol="0" anchor="ctr"/>
                            </wps:wsp>
                            <wpg:grpSp>
                              <wpg:cNvPr id="2128486587"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82922C-CA06-F593-D9CE-F71D3045F5EC}"/>
                                  </a:ext>
                                </a:extLst>
                              </wpg:cNvPr>
                              <wpg:cNvGrpSpPr/>
                              <wpg:grpSpPr>
                                <a:xfrm>
                                  <a:off x="3488714" y="4468387"/>
                                  <a:ext cx="334543" cy="522327"/>
                                  <a:chOff x="3488714" y="4468387"/>
                                  <a:chExt cx="334543" cy="522327"/>
                                </a:xfrm>
                                <a:solidFill>
                                  <a:srgbClr val="FFE982"/>
                                </a:solidFill>
                              </wpg:grpSpPr>
                              <wps:wsp>
                                <wps:cNvPr id="1795242687" name="Freeform: Shape 17952426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C81175-B19E-B175-4023-281D13BB7D37}"/>
                                    </a:ext>
                                  </a:extLst>
                                </wps:cNvPr>
                                <wps:cNvSpPr/>
                                <wps:spPr>
                                  <a:xfrm>
                                    <a:off x="3563327" y="4564272"/>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FFE982"/>
                                  </a:solidFill>
                                  <a:ln w="15136" cap="flat">
                                    <a:solidFill>
                                      <a:schemeClr val="tx1"/>
                                    </a:solidFill>
                                    <a:prstDash val="solid"/>
                                    <a:miter/>
                                  </a:ln>
                                </wps:spPr>
                                <wps:bodyPr rtlCol="0" anchor="ctr"/>
                              </wps:wsp>
                              <wps:wsp>
                                <wps:cNvPr id="731933216" name="Freeform: Shape 7319332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D1F91FA-0CE7-2B82-E664-8ED021EAD913}"/>
                                    </a:ext>
                                  </a:extLst>
                                </wps:cNvPr>
                                <wps:cNvSpPr/>
                                <wps:spPr>
                                  <a:xfrm>
                                    <a:off x="3488714" y="4468387"/>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FFE982"/>
                                  </a:solidFill>
                                  <a:ln w="15136" cap="flat">
                                    <a:solidFill>
                                      <a:schemeClr val="tx1"/>
                                    </a:solidFill>
                                    <a:prstDash val="solid"/>
                                    <a:miter/>
                                  </a:ln>
                                </wps:spPr>
                                <wps:bodyPr rtlCol="0" anchor="ctr"/>
                              </wps:wsp>
                              <wps:wsp>
                                <wps:cNvPr id="1983958622" name="Freeform: Shape 19839586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63FF15-2B18-FE61-B90D-558E0296A9D2}"/>
                                    </a:ext>
                                  </a:extLst>
                                </wps:cNvPr>
                                <wps:cNvSpPr/>
                                <wps:spPr>
                                  <a:xfrm>
                                    <a:off x="3673729" y="4765513"/>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FFE982"/>
                                  </a:solidFill>
                                  <a:ln w="15136" cap="flat">
                                    <a:solidFill>
                                      <a:schemeClr val="tx1"/>
                                    </a:solidFill>
                                    <a:prstDash val="solid"/>
                                    <a:miter/>
                                  </a:ln>
                                </wps:spPr>
                                <wps:bodyPr rtlCol="0" anchor="ctr"/>
                              </wps:wsp>
                              <wps:wsp>
                                <wps:cNvPr id="974669682" name="Freeform: Shape 97466968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2AADB4B-8507-7970-BCB0-AA67AB8875A9}"/>
                                    </a:ext>
                                  </a:extLst>
                                </wps:cNvPr>
                                <wps:cNvSpPr/>
                                <wps:spPr>
                                  <a:xfrm>
                                    <a:off x="3735754" y="4878948"/>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FFE982"/>
                                  </a:solidFill>
                                  <a:ln w="15136" cap="flat">
                                    <a:solidFill>
                                      <a:schemeClr val="tx1"/>
                                    </a:solidFill>
                                    <a:prstDash val="solid"/>
                                    <a:miter/>
                                  </a:ln>
                                </wps:spPr>
                                <wps:bodyPr rtlCol="0" anchor="ctr"/>
                              </wps:wsp>
                            </wpg:grpSp>
                          </wpg:grpSp>
                        </wpg:grpSp>
                        <wps:wsp>
                          <wps:cNvPr id="1006386923"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D1214E1-5821-C874-586E-372DAB10D823}"/>
                              </a:ext>
                            </a:extLst>
                          </wps:cNvPr>
                          <wps:cNvSpPr txBox="1"/>
                          <wps:spPr>
                            <a:xfrm>
                              <a:off x="5665970" y="4498055"/>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07</w:t>
                                </w:r>
                              </w:p>
                            </w:txbxContent>
                          </wps:txbx>
                          <wps:bodyPr wrap="square" rtlCol="0" anchor="ctr">
                            <a:noAutofit/>
                          </wps:bodyPr>
                        </wps:wsp>
                        <wps:wsp>
                          <wps:cNvPr id="701978521" name="TextBox 2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1E8FBA1-4710-5051-1CFD-C20B48C420E5}"/>
                              </a:ext>
                            </a:extLst>
                          </wps:cNvPr>
                          <wps:cNvSpPr txBox="1"/>
                          <wps:spPr>
                            <a:xfrm>
                              <a:off x="3918959" y="4411052"/>
                              <a:ext cx="1642253"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وسيط أو طرف ثالث إذا لزم الأمر</w:t>
                                </w:r>
                              </w:p>
                            </w:txbxContent>
                          </wps:txbx>
                          <wps:bodyPr wrap="square" rtlCol="0">
                            <a:noAutofit/>
                          </wps:bodyPr>
                        </wps:wsp>
                      </wpg:grpSp>
                      <wpg:grpSp>
                        <wpg:cNvPr id="960909253" name="Group 9609092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DD8E19-30B7-046C-9997-4C756F8EA1E6}"/>
                            </a:ext>
                          </a:extLst>
                        </wpg:cNvPr>
                        <wpg:cNvGrpSpPr/>
                        <wpg:grpSpPr>
                          <a:xfrm>
                            <a:off x="57910" y="711383"/>
                            <a:ext cx="3651784" cy="1307645"/>
                            <a:chOff x="54717" y="711383"/>
                            <a:chExt cx="3321728" cy="1189457"/>
                          </a:xfrm>
                        </wpg:grpSpPr>
                        <wpg:grpSp>
                          <wpg:cNvPr id="154534798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53CA9B3-B6E5-F341-E8E9-DEBB9C058491}"/>
                              </a:ext>
                            </a:extLst>
                          </wpg:cNvPr>
                          <wpg:cNvGrpSpPr/>
                          <wpg:grpSpPr>
                            <a:xfrm flipH="1">
                              <a:off x="54717" y="711383"/>
                              <a:ext cx="3321728" cy="1189457"/>
                              <a:chOff x="22578" y="711383"/>
                              <a:chExt cx="3321728" cy="1189457"/>
                            </a:xfrm>
                          </wpg:grpSpPr>
                          <wps:wsp>
                            <wps:cNvPr id="1445104762" name="Freeform: Shape 14451047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EDED930-5979-BECC-C2FA-5A3C27072F8B}"/>
                                </a:ext>
                              </a:extLst>
                            </wps:cNvPr>
                            <wps:cNvSpPr/>
                            <wps:spPr>
                              <a:xfrm>
                                <a:off x="611857" y="92087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988937144" name="Freeform: Shape 988937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0DDEF13-3334-5F38-218C-6D5AB6C88A21}"/>
                                </a:ext>
                              </a:extLst>
                            </wps:cNvPr>
                            <wps:cNvSpPr/>
                            <wps:spPr>
                              <a:xfrm>
                                <a:off x="2148841" y="92087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246770816" name="Freeform: Shape 2467708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621B800-A94F-F5C8-1FED-EAA83A876F3C}"/>
                                </a:ext>
                              </a:extLst>
                            </wps:cNvPr>
                            <wps:cNvSpPr/>
                            <wps:spPr>
                              <a:xfrm>
                                <a:off x="611554" y="92087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83937330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9B46EE-70A6-A9CB-0F96-875A05AB8C1B}"/>
                                </a:ext>
                              </a:extLst>
                            </wpg:cNvPr>
                            <wpg:cNvGrpSpPr/>
                            <wpg:grpSpPr>
                              <a:xfrm>
                                <a:off x="2226638" y="747229"/>
                                <a:ext cx="1117668" cy="1117669"/>
                                <a:chOff x="2226638" y="747229"/>
                                <a:chExt cx="1117668" cy="1117669"/>
                              </a:xfrm>
                            </wpg:grpSpPr>
                            <wps:wsp>
                              <wps:cNvPr id="1673964527" name="Freeform: Shape 16739645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2616F16-281C-4F00-057A-DF3B4F0B0483}"/>
                                  </a:ext>
                                </a:extLst>
                              </wps:cNvPr>
                              <wps:cNvSpPr/>
                              <wps:spPr>
                                <a:xfrm>
                                  <a:off x="2226638" y="74722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1393043781" name="Freeform: Shape 13930437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AAE1DA-E5E6-47E4-7A58-9F944D7E5AFD}"/>
                                  </a:ext>
                                </a:extLst>
                              </wps:cNvPr>
                              <wps:cNvSpPr/>
                              <wps:spPr>
                                <a:xfrm>
                                  <a:off x="2339922" y="78529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921520352" name="Freeform: Shape 9215203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BBF72C5-964F-8063-AF1F-EB35AD2DE917}"/>
                                  </a:ext>
                                </a:extLst>
                              </wps:cNvPr>
                              <wps:cNvSpPr/>
                              <wps:spPr>
                                <a:xfrm>
                                  <a:off x="2334614" y="87325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2065756941" name="Freeform: Shape 20657569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31E16F0-1AFF-CED8-BD57-C90D02F690A5}"/>
                                  </a:ext>
                                </a:extLst>
                              </wps:cNvPr>
                              <wps:cNvSpPr/>
                              <wps:spPr>
                                <a:xfrm rot="-2700000">
                                  <a:off x="2367423" y="88808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32577792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A4BD20-B9F1-B025-E486-A390F057E5CC}"/>
                                </a:ext>
                              </a:extLst>
                            </wpg:cNvPr>
                            <wpg:cNvGrpSpPr/>
                            <wpg:grpSpPr>
                              <a:xfrm>
                                <a:off x="22578" y="711383"/>
                                <a:ext cx="697557" cy="1189457"/>
                                <a:chOff x="22578" y="711383"/>
                                <a:chExt cx="697557" cy="1189457"/>
                              </a:xfrm>
                            </wpg:grpSpPr>
                            <wps:wsp>
                              <wps:cNvPr id="1921860108" name="Freeform: Shape 19218601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EA17CA4-4DAC-7789-A8BB-0D36E76AEDC5}"/>
                                  </a:ext>
                                </a:extLst>
                              </wps:cNvPr>
                              <wps:cNvSpPr/>
                              <wps:spPr>
                                <a:xfrm>
                                  <a:off x="22578" y="71138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793712693" name="Freeform: Shape 7937126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8EDDDEA-8586-2204-7318-18D9742132A2}"/>
                                  </a:ext>
                                </a:extLst>
                              </wps:cNvPr>
                              <wps:cNvSpPr/>
                              <wps:spPr>
                                <a:xfrm>
                                  <a:off x="23299" y="74055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574643865" name="Freeform: Shape 5746438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F5E882-8977-B9D1-D2B9-46198133A0B8}"/>
                                  </a:ext>
                                </a:extLst>
                              </wps:cNvPr>
                              <wps:cNvSpPr/>
                              <wps:spPr>
                                <a:xfrm>
                                  <a:off x="183973" y="98639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643959992" name="Freeform: Shape 16439599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935AE82-D3B9-A767-C072-33502DE563CB}"/>
                                  </a:ext>
                                </a:extLst>
                              </wps:cNvPr>
                              <wps:cNvSpPr/>
                              <wps:spPr>
                                <a:xfrm>
                                  <a:off x="187802" y="98626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2101433253" name="Freeform: Shape 21014332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D1BEB6-E1AA-773A-E24E-487412954332}"/>
                                  </a:ext>
                                </a:extLst>
                              </wps:cNvPr>
                              <wps:cNvSpPr/>
                              <wps:spPr>
                                <a:xfrm>
                                  <a:off x="223365" y="103214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554398623" name="Freeform: Shape 15543986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A2E84C-D2E2-DA46-714C-397E31A0598E}"/>
                                  </a:ext>
                                </a:extLst>
                              </wps:cNvPr>
                              <wps:cNvSpPr/>
                              <wps:spPr>
                                <a:xfrm>
                                  <a:off x="92300" y="76118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174213112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9C3801B-8A6F-EDDC-27E8-33C8ED0AC943}"/>
                                  </a:ext>
                                </a:extLst>
                              </wpg:cNvPr>
                              <wpg:cNvGrpSpPr/>
                              <wpg:grpSpPr>
                                <a:xfrm>
                                  <a:off x="238188" y="1032140"/>
                                  <a:ext cx="334543" cy="522327"/>
                                  <a:chOff x="238188" y="1032140"/>
                                  <a:chExt cx="334543" cy="522327"/>
                                </a:xfrm>
                                <a:solidFill>
                                  <a:srgbClr val="FFE982"/>
                                </a:solidFill>
                              </wpg:grpSpPr>
                              <wps:wsp>
                                <wps:cNvPr id="463627143" name="Freeform: Shape 4636271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6846946-AAFB-B95C-5022-B06505CBC82F}"/>
                                    </a:ext>
                                  </a:extLst>
                                </wps:cNvPr>
                                <wps:cNvSpPr/>
                                <wps:spPr>
                                  <a:xfrm>
                                    <a:off x="312801" y="112802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240295869" name="Freeform: Shape 12402958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E6A0FEB-44F6-24CF-1D1E-272E2C7CD03E}"/>
                                    </a:ext>
                                  </a:extLst>
                                </wps:cNvPr>
                                <wps:cNvSpPr/>
                                <wps:spPr>
                                  <a:xfrm>
                                    <a:off x="238188" y="103214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902547116" name="Freeform: Shape 9025471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9DBD99E-A559-2CAB-6B20-C2C22A801DDB}"/>
                                    </a:ext>
                                  </a:extLst>
                                </wps:cNvPr>
                                <wps:cNvSpPr/>
                                <wps:spPr>
                                  <a:xfrm>
                                    <a:off x="423203" y="132926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579881802" name="Freeform: Shape 5798818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E6349B7-0B3B-552A-CE38-CCEA45E77E88}"/>
                                    </a:ext>
                                  </a:extLst>
                                </wps:cNvPr>
                                <wps:cNvSpPr/>
                                <wps:spPr>
                                  <a:xfrm>
                                    <a:off x="485228" y="144270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909100406"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FC4A108-9667-DF66-1F69-6E9368FD86F0}"/>
                              </a:ext>
                            </a:extLst>
                          </wps:cNvPr>
                          <wps:cNvSpPr txBox="1"/>
                          <wps:spPr>
                            <a:xfrm>
                              <a:off x="259140" y="1084054"/>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02</w:t>
                                </w:r>
                              </w:p>
                            </w:txbxContent>
                          </wps:txbx>
                          <wps:bodyPr wrap="square" rtlCol="0" anchor="ctr">
                            <a:noAutofit/>
                          </wps:bodyPr>
                        </wps:wsp>
                        <wps:wsp>
                          <wps:cNvPr id="1204531364" name="TextBox 2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D897BC0-6D4A-1BBF-7292-FC7E4A3CCC2D}"/>
                              </a:ext>
                            </a:extLst>
                          </wps:cNvPr>
                          <wps:cNvSpPr txBox="1"/>
                          <wps:spPr>
                            <a:xfrm>
                              <a:off x="1021926" y="1096909"/>
                              <a:ext cx="1642913" cy="396770"/>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الاستماع الفعّال</w:t>
                                </w:r>
                              </w:p>
                            </w:txbxContent>
                          </wps:txbx>
                          <wps:bodyPr wrap="square" rtlCol="0">
                            <a:noAutofit/>
                          </wps:bodyPr>
                        </wps:wsp>
                      </wpg:grpSp>
                      <wpg:grpSp>
                        <wpg:cNvPr id="1134843667" name="Group 11348436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77EC938-4884-8646-8BA9-BCB9C77D08FF}"/>
                            </a:ext>
                          </a:extLst>
                        </wpg:cNvPr>
                        <wpg:cNvGrpSpPr/>
                        <wpg:grpSpPr>
                          <a:xfrm>
                            <a:off x="35332" y="2111205"/>
                            <a:ext cx="3651785" cy="1307645"/>
                            <a:chOff x="32139" y="2111206"/>
                            <a:chExt cx="3321728" cy="1189457"/>
                          </a:xfrm>
                        </wpg:grpSpPr>
                        <wpg:grpSp>
                          <wpg:cNvPr id="186488983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DB0B07-1482-2756-A9D4-0EC6028FF679}"/>
                              </a:ext>
                            </a:extLst>
                          </wpg:cNvPr>
                          <wpg:cNvGrpSpPr/>
                          <wpg:grpSpPr>
                            <a:xfrm flipH="1">
                              <a:off x="32139" y="2111206"/>
                              <a:ext cx="3321728" cy="1189457"/>
                              <a:chOff x="0" y="2111206"/>
                              <a:chExt cx="3321728" cy="1189457"/>
                            </a:xfrm>
                          </wpg:grpSpPr>
                          <wps:wsp>
                            <wps:cNvPr id="2133308985" name="Freeform: Shape 21333089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EEDB2E5-1C0B-ABAB-A016-0C5C9CDB093A}"/>
                                </a:ext>
                              </a:extLst>
                            </wps:cNvPr>
                            <wps:cNvSpPr/>
                            <wps:spPr>
                              <a:xfrm>
                                <a:off x="589279" y="2320693"/>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782966530" name="Freeform: Shape 7829665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C74043A-BFB3-3EEB-5FF1-538408387B52}"/>
                                </a:ext>
                              </a:extLst>
                            </wps:cNvPr>
                            <wps:cNvSpPr/>
                            <wps:spPr>
                              <a:xfrm>
                                <a:off x="2126263" y="2320693"/>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310001691" name="Freeform: Shape 3100016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DA74212-0DCB-5FF7-7177-94FE8336E503}"/>
                                </a:ext>
                              </a:extLst>
                            </wps:cNvPr>
                            <wps:cNvSpPr/>
                            <wps:spPr>
                              <a:xfrm>
                                <a:off x="588976" y="2320693"/>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200603875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05F0A8C-0BBB-7269-524E-70BCE8EC9120}"/>
                                </a:ext>
                              </a:extLst>
                            </wpg:cNvPr>
                            <wpg:cNvGrpSpPr/>
                            <wpg:grpSpPr>
                              <a:xfrm>
                                <a:off x="2204060" y="2147052"/>
                                <a:ext cx="1117668" cy="1117669"/>
                                <a:chOff x="2204060" y="2147052"/>
                                <a:chExt cx="1117668" cy="1117669"/>
                              </a:xfrm>
                            </wpg:grpSpPr>
                            <wps:wsp>
                              <wps:cNvPr id="1026824360" name="Freeform: Shape 10268243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358A65-5EFB-8692-C67B-EF791FC08D88}"/>
                                  </a:ext>
                                </a:extLst>
                              </wps:cNvPr>
                              <wps:cNvSpPr/>
                              <wps:spPr>
                                <a:xfrm>
                                  <a:off x="2204060" y="2147052"/>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545131989" name="Freeform: Shape 5451319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356D2-681D-F9F1-608B-E241AB022058}"/>
                                  </a:ext>
                                </a:extLst>
                              </wps:cNvPr>
                              <wps:cNvSpPr/>
                              <wps:spPr>
                                <a:xfrm>
                                  <a:off x="2317344" y="2185117"/>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1509619144" name="Freeform: Shape 15096191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F4B4CF-94F2-E7BF-9BFF-9FF9F013EC0C}"/>
                                  </a:ext>
                                </a:extLst>
                              </wps:cNvPr>
                              <wps:cNvSpPr/>
                              <wps:spPr>
                                <a:xfrm>
                                  <a:off x="2312036" y="2273074"/>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91843155" name="Freeform: Shape 1918431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56C27AA-6E7C-911B-061E-EA737E9C3F5B}"/>
                                  </a:ext>
                                </a:extLst>
                              </wps:cNvPr>
                              <wps:cNvSpPr/>
                              <wps:spPr>
                                <a:xfrm rot="-2700000">
                                  <a:off x="2344845" y="2287903"/>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39331514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624F9AC-A2EF-24BB-1488-C2E51A9F566F}"/>
                                </a:ext>
                              </a:extLst>
                            </wpg:cNvPr>
                            <wpg:cNvGrpSpPr/>
                            <wpg:grpSpPr>
                              <a:xfrm>
                                <a:off x="0" y="2111206"/>
                                <a:ext cx="697557" cy="1189457"/>
                                <a:chOff x="0" y="2111206"/>
                                <a:chExt cx="697557" cy="1189457"/>
                              </a:xfrm>
                            </wpg:grpSpPr>
                            <wps:wsp>
                              <wps:cNvPr id="965589634" name="Freeform: Shape 9655896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FFF5308-22D8-5EE7-EDE4-40A4F7ABCC07}"/>
                                  </a:ext>
                                </a:extLst>
                              </wps:cNvPr>
                              <wps:cNvSpPr/>
                              <wps:spPr>
                                <a:xfrm>
                                  <a:off x="0" y="2111206"/>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1802393487" name="Freeform: Shape 18023934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B64A05F-8737-029E-8163-C61FDEB8E92D}"/>
                                  </a:ext>
                                </a:extLst>
                              </wps:cNvPr>
                              <wps:cNvSpPr/>
                              <wps:spPr>
                                <a:xfrm>
                                  <a:off x="721" y="2140380"/>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803030001" name="Freeform: Shape 80303000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CAA1E71-C80C-D4E6-0CBF-AE827EE34911}"/>
                                  </a:ext>
                                </a:extLst>
                              </wps:cNvPr>
                              <wps:cNvSpPr/>
                              <wps:spPr>
                                <a:xfrm>
                                  <a:off x="161395" y="2386214"/>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927699791" name="Freeform: Shape 19276997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A8139DE-D69E-C964-BDD7-2B04EFA2A78D}"/>
                                  </a:ext>
                                </a:extLst>
                              </wps:cNvPr>
                              <wps:cNvSpPr/>
                              <wps:spPr>
                                <a:xfrm>
                                  <a:off x="165224" y="2386090"/>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1120125510" name="Freeform: Shape 11201255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A68F941-B199-FA74-D2A6-CF8FA2312A79}"/>
                                  </a:ext>
                                </a:extLst>
                              </wps:cNvPr>
                              <wps:cNvSpPr/>
                              <wps:spPr>
                                <a:xfrm>
                                  <a:off x="200787" y="2431963"/>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901414550" name="Freeform: Shape 19014145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9659BB-F0B7-54C2-0CA1-F6A80D256376}"/>
                                  </a:ext>
                                </a:extLst>
                              </wps:cNvPr>
                              <wps:cNvSpPr/>
                              <wps:spPr>
                                <a:xfrm>
                                  <a:off x="69722" y="2161004"/>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106895300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6BD5432-E41D-DC42-DE40-E537F73CFD5F}"/>
                                  </a:ext>
                                </a:extLst>
                              </wpg:cNvPr>
                              <wpg:cNvGrpSpPr/>
                              <wpg:grpSpPr>
                                <a:xfrm>
                                  <a:off x="215610" y="2431963"/>
                                  <a:ext cx="334543" cy="522327"/>
                                  <a:chOff x="215610" y="2431963"/>
                                  <a:chExt cx="334543" cy="522327"/>
                                </a:xfrm>
                                <a:solidFill>
                                  <a:srgbClr val="FFE982"/>
                                </a:solidFill>
                              </wpg:grpSpPr>
                              <wps:wsp>
                                <wps:cNvPr id="972603639" name="Freeform: Shape 9726036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DEBEDA-4633-8B23-FD8E-DD013DFD5C33}"/>
                                    </a:ext>
                                  </a:extLst>
                                </wps:cNvPr>
                                <wps:cNvSpPr/>
                                <wps:spPr>
                                  <a:xfrm>
                                    <a:off x="290223" y="2527848"/>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547742037" name="Freeform: Shape 15477420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5F54065-1931-A55D-AD64-B75A6FEE9241}"/>
                                    </a:ext>
                                  </a:extLst>
                                </wps:cNvPr>
                                <wps:cNvSpPr/>
                                <wps:spPr>
                                  <a:xfrm>
                                    <a:off x="215610" y="2431963"/>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1642981640" name="Freeform: Shape 16429816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A4E69FE-7DB5-4CB1-9531-33293A8DA937}"/>
                                    </a:ext>
                                  </a:extLst>
                                </wps:cNvPr>
                                <wps:cNvSpPr/>
                                <wps:spPr>
                                  <a:xfrm>
                                    <a:off x="400625" y="2729089"/>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520062810" name="Freeform: Shape 5200628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3092420-CD82-E380-441D-71CA0D6FE27D}"/>
                                    </a:ext>
                                  </a:extLst>
                                </wps:cNvPr>
                                <wps:cNvSpPr/>
                                <wps:spPr>
                                  <a:xfrm>
                                    <a:off x="462650" y="2842524"/>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2058380362"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1E62667-34E0-0CF3-9323-8EF499F78C60}"/>
                              </a:ext>
                            </a:extLst>
                          </wps:cNvPr>
                          <wps:cNvSpPr txBox="1"/>
                          <wps:spPr>
                            <a:xfrm>
                              <a:off x="212375" y="2495436"/>
                              <a:ext cx="72079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04</w:t>
                                </w:r>
                              </w:p>
                            </w:txbxContent>
                          </wps:txbx>
                          <wps:bodyPr wrap="square" rtlCol="0" anchor="ctr">
                            <a:noAutofit/>
                          </wps:bodyPr>
                        </wps:wsp>
                        <wps:wsp>
                          <wps:cNvPr id="1896147773" name="TextBox 3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37EF736-248E-CD03-526E-A041ED86E4FD}"/>
                              </a:ext>
                            </a:extLst>
                          </wps:cNvPr>
                          <wps:cNvSpPr txBox="1"/>
                          <wps:spPr>
                            <a:xfrm>
                              <a:off x="1053087" y="2385889"/>
                              <a:ext cx="1575585"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السبب الجذري للنزاع</w:t>
                                </w:r>
                              </w:p>
                            </w:txbxContent>
                          </wps:txbx>
                          <wps:bodyPr wrap="square" rtlCol="0">
                            <a:noAutofit/>
                          </wps:bodyPr>
                        </wps:wsp>
                      </wpg:grpSp>
                      <wpg:grpSp>
                        <wpg:cNvPr id="2069113032" name="Group 20691130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0E575E5-BAA7-53ED-A4F6-03853CE41AE7}"/>
                            </a:ext>
                          </a:extLst>
                        </wpg:cNvPr>
                        <wpg:cNvGrpSpPr/>
                        <wpg:grpSpPr>
                          <a:xfrm>
                            <a:off x="72278" y="3504341"/>
                            <a:ext cx="3651785" cy="1307645"/>
                            <a:chOff x="69085" y="3504342"/>
                            <a:chExt cx="3321728" cy="1189457"/>
                          </a:xfrm>
                        </wpg:grpSpPr>
                        <wpg:grpSp>
                          <wpg:cNvPr id="193639042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DD40E0F-CD79-7D0B-D54B-B67E360057D3}"/>
                              </a:ext>
                            </a:extLst>
                          </wpg:cNvPr>
                          <wpg:cNvGrpSpPr/>
                          <wpg:grpSpPr>
                            <a:xfrm flipH="1">
                              <a:off x="69085" y="3504342"/>
                              <a:ext cx="3321728" cy="1189457"/>
                              <a:chOff x="36946" y="3504342"/>
                              <a:chExt cx="3321728" cy="1189457"/>
                            </a:xfrm>
                          </wpg:grpSpPr>
                          <wps:wsp>
                            <wps:cNvPr id="361140458" name="Freeform: Shape 3611404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70C3E5E-6014-0114-6C5F-3AEDA58358A3}"/>
                                </a:ext>
                              </a:extLst>
                            </wps:cNvPr>
                            <wps:cNvSpPr/>
                            <wps:spPr>
                              <a:xfrm>
                                <a:off x="626225" y="3713829"/>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348968994" name="Freeform: Shape 13489689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395EADB-3500-9CFF-A219-F67B125A4E8D}"/>
                                </a:ext>
                              </a:extLst>
                            </wps:cNvPr>
                            <wps:cNvSpPr/>
                            <wps:spPr>
                              <a:xfrm>
                                <a:off x="2163209" y="3713829"/>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896738643" name="Freeform: Shape 8967386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90C92B-62A6-F5BF-5372-2716325CDE98}"/>
                                </a:ext>
                              </a:extLst>
                            </wps:cNvPr>
                            <wps:cNvSpPr/>
                            <wps:spPr>
                              <a:xfrm>
                                <a:off x="625922" y="3713829"/>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56946654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1D9C30B-8FCC-CD20-13F0-562C03ED3B14}"/>
                                </a:ext>
                              </a:extLst>
                            </wpg:cNvPr>
                            <wpg:cNvGrpSpPr/>
                            <wpg:grpSpPr>
                              <a:xfrm>
                                <a:off x="2241006" y="3540188"/>
                                <a:ext cx="1117668" cy="1117669"/>
                                <a:chOff x="2241006" y="3540188"/>
                                <a:chExt cx="1117668" cy="1117669"/>
                              </a:xfrm>
                            </wpg:grpSpPr>
                            <wps:wsp>
                              <wps:cNvPr id="1626198208" name="Freeform: Shape 1626198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858D26A-3AE9-59DF-0678-5909945C0DBC}"/>
                                  </a:ext>
                                </a:extLst>
                              </wps:cNvPr>
                              <wps:cNvSpPr/>
                              <wps:spPr>
                                <a:xfrm>
                                  <a:off x="2241006" y="3540188"/>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35400417" name="Freeform: Shape 354004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947F3C3-78D2-47EA-C403-51D2C8ABCE53}"/>
                                  </a:ext>
                                </a:extLst>
                              </wps:cNvPr>
                              <wps:cNvSpPr/>
                              <wps:spPr>
                                <a:xfrm>
                                  <a:off x="2354290" y="3578253"/>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1376530818" name="Freeform: Shape 13765308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7327565-A734-71DC-59C8-9DF7977F71D8}"/>
                                  </a:ext>
                                </a:extLst>
                              </wps:cNvPr>
                              <wps:cNvSpPr/>
                              <wps:spPr>
                                <a:xfrm>
                                  <a:off x="2348982" y="3666210"/>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938987058" name="Freeform: Shape 9389870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25128F6-3F20-6F97-64C2-76F1B85BD9E7}"/>
                                  </a:ext>
                                </a:extLst>
                              </wps:cNvPr>
                              <wps:cNvSpPr/>
                              <wps:spPr>
                                <a:xfrm rot="-2700000">
                                  <a:off x="2381791" y="3681039"/>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1762605643"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54FA8B2-519A-D891-B887-ADBFE975A859}"/>
                                </a:ext>
                              </a:extLst>
                            </wpg:cNvPr>
                            <wpg:cNvGrpSpPr/>
                            <wpg:grpSpPr>
                              <a:xfrm>
                                <a:off x="36946" y="3504342"/>
                                <a:ext cx="697557" cy="1189457"/>
                                <a:chOff x="36946" y="3504342"/>
                                <a:chExt cx="697557" cy="1189457"/>
                              </a:xfrm>
                            </wpg:grpSpPr>
                            <wps:wsp>
                              <wps:cNvPr id="1559823597" name="Freeform: Shape 15598235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8B63AE9-2329-0556-E996-5B2AA6D3F189}"/>
                                  </a:ext>
                                </a:extLst>
                              </wps:cNvPr>
                              <wps:cNvSpPr/>
                              <wps:spPr>
                                <a:xfrm>
                                  <a:off x="36946" y="3504342"/>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26150821" name="Freeform: Shape 261508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CC883B-7CB7-F863-7F16-BC9ACEBA6EB7}"/>
                                  </a:ext>
                                </a:extLst>
                              </wps:cNvPr>
                              <wps:cNvSpPr/>
                              <wps:spPr>
                                <a:xfrm>
                                  <a:off x="37667" y="3533516"/>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1699912634" name="Freeform: Shape 16999126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866F29-D4AB-1872-DD58-1D3D254C724F}"/>
                                  </a:ext>
                                </a:extLst>
                              </wps:cNvPr>
                              <wps:cNvSpPr/>
                              <wps:spPr>
                                <a:xfrm>
                                  <a:off x="198341" y="3779350"/>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465032478" name="Freeform: Shape 14650324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AD6034E-17A1-D55A-E8F4-C9CCC1FE667F}"/>
                                  </a:ext>
                                </a:extLst>
                              </wps:cNvPr>
                              <wps:cNvSpPr/>
                              <wps:spPr>
                                <a:xfrm>
                                  <a:off x="202170" y="3779226"/>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658887485" name="Freeform: Shape 658887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FDA5C8-43B5-93ED-DBA6-9AE5114DCE43}"/>
                                  </a:ext>
                                </a:extLst>
                              </wps:cNvPr>
                              <wps:cNvSpPr/>
                              <wps:spPr>
                                <a:xfrm>
                                  <a:off x="237733" y="3825099"/>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1872846485" name="Freeform: Shape 187284648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B93D76-D4E6-9F30-E4D3-DDEDAD90834A}"/>
                                  </a:ext>
                                </a:extLst>
                              </wps:cNvPr>
                              <wps:cNvSpPr/>
                              <wps:spPr>
                                <a:xfrm>
                                  <a:off x="106668" y="3554140"/>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84600640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9C231CC-0635-8F26-C21B-E6B780521644}"/>
                                  </a:ext>
                                </a:extLst>
                              </wpg:cNvPr>
                              <wpg:cNvGrpSpPr/>
                              <wpg:grpSpPr>
                                <a:xfrm>
                                  <a:off x="252556" y="3825099"/>
                                  <a:ext cx="334543" cy="522327"/>
                                  <a:chOff x="252556" y="3825099"/>
                                  <a:chExt cx="334543" cy="522327"/>
                                </a:xfrm>
                                <a:solidFill>
                                  <a:srgbClr val="FFE982"/>
                                </a:solidFill>
                              </wpg:grpSpPr>
                              <wps:wsp>
                                <wps:cNvPr id="1647643215" name="Freeform: Shape 16476432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ED17A-DDDA-0FFE-ADBF-3F358CF19EBF}"/>
                                    </a:ext>
                                  </a:extLst>
                                </wps:cNvPr>
                                <wps:cNvSpPr/>
                                <wps:spPr>
                                  <a:xfrm>
                                    <a:off x="327169" y="3920984"/>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424344402" name="Freeform: Shape 14243444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F5662F4-1059-EB06-18BC-9AB673E25EFB}"/>
                                    </a:ext>
                                  </a:extLst>
                                </wps:cNvPr>
                                <wps:cNvSpPr/>
                                <wps:spPr>
                                  <a:xfrm>
                                    <a:off x="252556" y="3825099"/>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784973968" name="Freeform: Shape 7849739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6AA9B2F-0779-9E88-CECA-511D68F328CC}"/>
                                    </a:ext>
                                  </a:extLst>
                                </wps:cNvPr>
                                <wps:cNvSpPr/>
                                <wps:spPr>
                                  <a:xfrm>
                                    <a:off x="437571" y="4122225"/>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1973163583" name="Freeform: Shape 19731635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1DDAA6C-A46D-620E-C5C8-91330F64D8DA}"/>
                                    </a:ext>
                                  </a:extLst>
                                </wps:cNvPr>
                                <wps:cNvSpPr/>
                                <wps:spPr>
                                  <a:xfrm>
                                    <a:off x="499596" y="4235660"/>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814799320"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3A5D00-A571-FE47-47D1-47D6FE53ADF8}"/>
                              </a:ext>
                            </a:extLst>
                          </wps:cNvPr>
                          <wps:cNvSpPr txBox="1"/>
                          <wps:spPr>
                            <a:xfrm>
                              <a:off x="212376" y="3907399"/>
                              <a:ext cx="720135"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06</w:t>
                                </w:r>
                              </w:p>
                            </w:txbxContent>
                          </wps:txbx>
                          <wps:bodyPr wrap="square" rtlCol="0" anchor="ctr">
                            <a:noAutofit/>
                          </wps:bodyPr>
                        </wps:wsp>
                        <wps:wsp>
                          <wps:cNvPr id="232832878" name="TextBox 3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CCC81B6-DB4C-685A-C44E-CAFBD4DB679C}"/>
                              </a:ext>
                            </a:extLst>
                          </wps:cNvPr>
                          <wps:cNvSpPr txBox="1"/>
                          <wps:spPr>
                            <a:xfrm>
                              <a:off x="1106592" y="3786704"/>
                              <a:ext cx="1525420"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البحث عن حلول توافقية</w:t>
                                </w:r>
                              </w:p>
                            </w:txbxContent>
                          </wps:txbx>
                          <wps:bodyPr wrap="square" rtlCol="0">
                            <a:noAutofit/>
                          </wps:bodyPr>
                        </wps:wsp>
                      </wpg:grpSp>
                      <wpg:grpSp>
                        <wpg:cNvPr id="1142131538" name="Group 11421315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1A76F3D-3F7C-1C6D-95A5-A719A18DB5C0}"/>
                            </a:ext>
                          </a:extLst>
                        </wpg:cNvPr>
                        <wpg:cNvGrpSpPr/>
                        <wpg:grpSpPr>
                          <a:xfrm>
                            <a:off x="67471" y="4859014"/>
                            <a:ext cx="3651784" cy="1307645"/>
                            <a:chOff x="64278" y="4859013"/>
                            <a:chExt cx="3321728" cy="1189457"/>
                          </a:xfrm>
                        </wpg:grpSpPr>
                        <wpg:grpSp>
                          <wpg:cNvPr id="1476392652"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E59C7B5-FDAB-AD00-F8D1-B39E15495C3B}"/>
                              </a:ext>
                            </a:extLst>
                          </wpg:cNvPr>
                          <wpg:cNvGrpSpPr/>
                          <wpg:grpSpPr>
                            <a:xfrm flipH="1">
                              <a:off x="64278" y="4859013"/>
                              <a:ext cx="3321728" cy="1189457"/>
                              <a:chOff x="32139" y="4859013"/>
                              <a:chExt cx="3321728" cy="1189457"/>
                            </a:xfrm>
                          </wpg:grpSpPr>
                          <wps:wsp>
                            <wps:cNvPr id="496243317" name="Freeform: Shape 4962433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C80FDF9-98D2-EDDB-0F5A-DB519B7456D2}"/>
                                </a:ext>
                              </a:extLst>
                            </wps:cNvPr>
                            <wps:cNvSpPr/>
                            <wps:spPr>
                              <a:xfrm>
                                <a:off x="621418" y="5068500"/>
                                <a:ext cx="2456900" cy="770387"/>
                              </a:xfrm>
                              <a:custGeom>
                                <a:avLst/>
                                <a:gdLst>
                                  <a:gd name="connsiteX0" fmla="*/ 0 w 2456900"/>
                                  <a:gd name="connsiteY0" fmla="*/ 770388 h 770387"/>
                                  <a:gd name="connsiteX1" fmla="*/ 2071706 w 2456900"/>
                                  <a:gd name="connsiteY1" fmla="*/ 770388 h 770387"/>
                                  <a:gd name="connsiteX2" fmla="*/ 2456900 w 2456900"/>
                                  <a:gd name="connsiteY2" fmla="*/ 385194 h 770387"/>
                                  <a:gd name="connsiteX3" fmla="*/ 2456900 w 2456900"/>
                                  <a:gd name="connsiteY3" fmla="*/ 385194 h 770387"/>
                                  <a:gd name="connsiteX4" fmla="*/ 2071706 w 2456900"/>
                                  <a:gd name="connsiteY4" fmla="*/ 0 h 770387"/>
                                  <a:gd name="connsiteX5" fmla="*/ 0 w 2456900"/>
                                  <a:gd name="connsiteY5" fmla="*/ 0 h 770387"/>
                                  <a:gd name="connsiteX6" fmla="*/ 0 w 2456900"/>
                                  <a:gd name="connsiteY6" fmla="*/ 770388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456900" h="770387">
                                    <a:moveTo>
                                      <a:pt x="0" y="770388"/>
                                    </a:moveTo>
                                    <a:lnTo>
                                      <a:pt x="2071706" y="770388"/>
                                    </a:lnTo>
                                    <a:cubicBezTo>
                                      <a:pt x="2283563" y="770388"/>
                                      <a:pt x="2456900" y="597051"/>
                                      <a:pt x="2456900" y="385194"/>
                                    </a:cubicBezTo>
                                    <a:lnTo>
                                      <a:pt x="2456900" y="385194"/>
                                    </a:lnTo>
                                    <a:cubicBezTo>
                                      <a:pt x="2456900" y="173337"/>
                                      <a:pt x="2283563" y="0"/>
                                      <a:pt x="2071706" y="0"/>
                                    </a:cubicBezTo>
                                    <a:lnTo>
                                      <a:pt x="0" y="0"/>
                                    </a:lnTo>
                                    <a:lnTo>
                                      <a:pt x="0" y="770388"/>
                                    </a:lnTo>
                                    <a:close/>
                                  </a:path>
                                </a:pathLst>
                              </a:custGeom>
                              <a:solidFill>
                                <a:srgbClr val="FFFFFF"/>
                              </a:solidFill>
                              <a:ln w="15136" cap="flat">
                                <a:solidFill>
                                  <a:schemeClr val="tx1"/>
                                </a:solidFill>
                                <a:prstDash val="solid"/>
                                <a:miter/>
                              </a:ln>
                            </wps:spPr>
                            <wps:bodyPr rtlCol="0" anchor="ctr"/>
                          </wps:wsp>
                          <wps:wsp>
                            <wps:cNvPr id="1716316256" name="Freeform: Shape 17163162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72AEF37-2E27-7A6D-6C93-0A6ABA30E7FA}"/>
                                </a:ext>
                              </a:extLst>
                            </wps:cNvPr>
                            <wps:cNvSpPr/>
                            <wps:spPr>
                              <a:xfrm>
                                <a:off x="2158402" y="5068500"/>
                                <a:ext cx="919915" cy="770387"/>
                              </a:xfrm>
                              <a:custGeom>
                                <a:avLst/>
                                <a:gdLst>
                                  <a:gd name="connsiteX0" fmla="*/ 119046 w 919915"/>
                                  <a:gd name="connsiteY0" fmla="*/ 0 h 770387"/>
                                  <a:gd name="connsiteX1" fmla="*/ 534722 w 919915"/>
                                  <a:gd name="connsiteY1" fmla="*/ 0 h 770387"/>
                                  <a:gd name="connsiteX2" fmla="*/ 919916 w 919915"/>
                                  <a:gd name="connsiteY2" fmla="*/ 385194 h 770387"/>
                                  <a:gd name="connsiteX3" fmla="*/ 919916 w 919915"/>
                                  <a:gd name="connsiteY3" fmla="*/ 385194 h 770387"/>
                                  <a:gd name="connsiteX4" fmla="*/ 534722 w 919915"/>
                                  <a:gd name="connsiteY4" fmla="*/ 770388 h 770387"/>
                                  <a:gd name="connsiteX5" fmla="*/ 119046 w 919915"/>
                                  <a:gd name="connsiteY5" fmla="*/ 770388 h 770387"/>
                                  <a:gd name="connsiteX6" fmla="*/ 0 w 919915"/>
                                  <a:gd name="connsiteY6" fmla="*/ 385194 h 770387"/>
                                  <a:gd name="connsiteX7" fmla="*/ 119046 w 919915"/>
                                  <a:gd name="connsiteY7"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919915" h="770387">
                                    <a:moveTo>
                                      <a:pt x="119046" y="0"/>
                                    </a:moveTo>
                                    <a:lnTo>
                                      <a:pt x="534722" y="0"/>
                                    </a:lnTo>
                                    <a:cubicBezTo>
                                      <a:pt x="746579" y="0"/>
                                      <a:pt x="919916" y="173337"/>
                                      <a:pt x="919916" y="385194"/>
                                    </a:cubicBezTo>
                                    <a:lnTo>
                                      <a:pt x="919916" y="385194"/>
                                    </a:lnTo>
                                    <a:cubicBezTo>
                                      <a:pt x="919916" y="597051"/>
                                      <a:pt x="746579" y="770388"/>
                                      <a:pt x="534722" y="770388"/>
                                    </a:cubicBezTo>
                                    <a:lnTo>
                                      <a:pt x="119046" y="770388"/>
                                    </a:lnTo>
                                    <a:cubicBezTo>
                                      <a:pt x="43979" y="660744"/>
                                      <a:pt x="0" y="528049"/>
                                      <a:pt x="0" y="385194"/>
                                    </a:cubicBezTo>
                                    <a:cubicBezTo>
                                      <a:pt x="0" y="242339"/>
                                      <a:pt x="43979" y="109644"/>
                                      <a:pt x="119046" y="0"/>
                                    </a:cubicBezTo>
                                    <a:close/>
                                  </a:path>
                                </a:pathLst>
                              </a:custGeom>
                              <a:solidFill>
                                <a:srgbClr val="000000">
                                  <a:alpha val="5000"/>
                                </a:srgbClr>
                              </a:solidFill>
                              <a:ln w="15136" cap="flat">
                                <a:solidFill>
                                  <a:schemeClr val="tx1">
                                    <a:alpha val="5000"/>
                                  </a:schemeClr>
                                </a:solidFill>
                                <a:prstDash val="solid"/>
                                <a:miter/>
                              </a:ln>
                            </wps:spPr>
                            <wps:bodyPr rtlCol="0" anchor="ctr"/>
                          </wps:wsp>
                          <wps:wsp>
                            <wps:cNvPr id="779518431" name="Freeform: Shape 7795184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7CCD5CE-13A9-1D40-2D0E-C554DD16D90A}"/>
                                </a:ext>
                              </a:extLst>
                            </wps:cNvPr>
                            <wps:cNvSpPr/>
                            <wps:spPr>
                              <a:xfrm>
                                <a:off x="621115" y="5068500"/>
                                <a:ext cx="295568" cy="770387"/>
                              </a:xfrm>
                              <a:custGeom>
                                <a:avLst/>
                                <a:gdLst>
                                  <a:gd name="connsiteX0" fmla="*/ 295568 w 295568"/>
                                  <a:gd name="connsiteY0" fmla="*/ 0 h 770387"/>
                                  <a:gd name="connsiteX1" fmla="*/ 174854 w 295568"/>
                                  <a:gd name="connsiteY1" fmla="*/ 385194 h 770387"/>
                                  <a:gd name="connsiteX2" fmla="*/ 295568 w 295568"/>
                                  <a:gd name="connsiteY2" fmla="*/ 770388 h 770387"/>
                                  <a:gd name="connsiteX3" fmla="*/ 0 w 295568"/>
                                  <a:gd name="connsiteY3" fmla="*/ 770388 h 770387"/>
                                  <a:gd name="connsiteX4" fmla="*/ 0 w 295568"/>
                                  <a:gd name="connsiteY4" fmla="*/ 0 h 770387"/>
                                  <a:gd name="connsiteX5" fmla="*/ 295568 w 295568"/>
                                  <a:gd name="connsiteY5" fmla="*/ 0 h 770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95568" h="770387">
                                    <a:moveTo>
                                      <a:pt x="295568" y="0"/>
                                    </a:moveTo>
                                    <a:cubicBezTo>
                                      <a:pt x="218529" y="116013"/>
                                      <a:pt x="174854" y="246736"/>
                                      <a:pt x="174854" y="385194"/>
                                    </a:cubicBezTo>
                                    <a:cubicBezTo>
                                      <a:pt x="174854" y="523651"/>
                                      <a:pt x="218529" y="654375"/>
                                      <a:pt x="295568" y="770388"/>
                                    </a:cubicBezTo>
                                    <a:lnTo>
                                      <a:pt x="0" y="770388"/>
                                    </a:lnTo>
                                    <a:lnTo>
                                      <a:pt x="0" y="0"/>
                                    </a:lnTo>
                                    <a:lnTo>
                                      <a:pt x="295568" y="0"/>
                                    </a:lnTo>
                                    <a:close/>
                                  </a:path>
                                </a:pathLst>
                              </a:custGeom>
                              <a:solidFill>
                                <a:srgbClr val="000000">
                                  <a:alpha val="5000"/>
                                </a:srgbClr>
                              </a:solidFill>
                              <a:ln w="15136" cap="flat">
                                <a:solidFill>
                                  <a:schemeClr val="tx1">
                                    <a:alpha val="5000"/>
                                  </a:schemeClr>
                                </a:solidFill>
                                <a:prstDash val="solid"/>
                                <a:miter/>
                              </a:ln>
                            </wps:spPr>
                            <wps:bodyPr rtlCol="0" anchor="ctr"/>
                          </wps:wsp>
                          <wpg:grpSp>
                            <wpg:cNvPr id="1788539291"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184EC18-A872-1FD3-9C21-6786ECF76E10}"/>
                                </a:ext>
                              </a:extLst>
                            </wpg:cNvPr>
                            <wpg:cNvGrpSpPr/>
                            <wpg:grpSpPr>
                              <a:xfrm>
                                <a:off x="2236199" y="4894859"/>
                                <a:ext cx="1117668" cy="1117669"/>
                                <a:chOff x="2236199" y="4894859"/>
                                <a:chExt cx="1117668" cy="1117669"/>
                              </a:xfrm>
                            </wpg:grpSpPr>
                            <wps:wsp>
                              <wps:cNvPr id="596930637" name="Freeform: Shape 5969306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9C62ED2-7776-3A4E-B3F3-32221E25428D}"/>
                                  </a:ext>
                                </a:extLst>
                              </wps:cNvPr>
                              <wps:cNvSpPr/>
                              <wps:spPr>
                                <a:xfrm>
                                  <a:off x="2236199" y="4894859"/>
                                  <a:ext cx="1117668" cy="1117669"/>
                                </a:xfrm>
                                <a:custGeom>
                                  <a:avLst/>
                                  <a:gdLst>
                                    <a:gd name="connsiteX0" fmla="*/ 1117669 w 1117668"/>
                                    <a:gd name="connsiteY0" fmla="*/ 558835 h 1117669"/>
                                    <a:gd name="connsiteX1" fmla="*/ 558834 w 1117668"/>
                                    <a:gd name="connsiteY1" fmla="*/ 1117669 h 1117669"/>
                                    <a:gd name="connsiteX2" fmla="*/ 0 w 1117668"/>
                                    <a:gd name="connsiteY2" fmla="*/ 558835 h 1117669"/>
                                    <a:gd name="connsiteX3" fmla="*/ 558834 w 1117668"/>
                                    <a:gd name="connsiteY3" fmla="*/ 0 h 1117669"/>
                                    <a:gd name="connsiteX4" fmla="*/ 1117669 w 1117668"/>
                                    <a:gd name="connsiteY4" fmla="*/ 558835 h 111766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17668" h="1117669">
                                      <a:moveTo>
                                        <a:pt x="1117669" y="558835"/>
                                      </a:moveTo>
                                      <a:cubicBezTo>
                                        <a:pt x="1117669" y="867470"/>
                                        <a:pt x="867470" y="1117669"/>
                                        <a:pt x="558834" y="1117669"/>
                                      </a:cubicBezTo>
                                      <a:cubicBezTo>
                                        <a:pt x="250198" y="1117669"/>
                                        <a:pt x="0" y="867470"/>
                                        <a:pt x="0" y="558835"/>
                                      </a:cubicBezTo>
                                      <a:cubicBezTo>
                                        <a:pt x="0" y="250199"/>
                                        <a:pt x="250198" y="0"/>
                                        <a:pt x="558834" y="0"/>
                                      </a:cubicBezTo>
                                      <a:cubicBezTo>
                                        <a:pt x="867470" y="0"/>
                                        <a:pt x="1117669" y="250199"/>
                                        <a:pt x="1117669" y="558835"/>
                                      </a:cubicBezTo>
                                      <a:close/>
                                    </a:path>
                                  </a:pathLst>
                                </a:custGeom>
                                <a:solidFill>
                                  <a:srgbClr val="4AABB0"/>
                                </a:solidFill>
                                <a:ln w="15136" cap="flat">
                                  <a:solidFill>
                                    <a:schemeClr val="tx1"/>
                                  </a:solidFill>
                                  <a:prstDash val="solid"/>
                                  <a:miter/>
                                </a:ln>
                              </wps:spPr>
                              <wps:bodyPr rtlCol="0" anchor="ctr"/>
                            </wps:wsp>
                            <wps:wsp>
                              <wps:cNvPr id="1650972138" name="Freeform: Shape 16509721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FBB4898-EA08-C808-B7AE-68943202CA07}"/>
                                  </a:ext>
                                </a:extLst>
                              </wps:cNvPr>
                              <wps:cNvSpPr/>
                              <wps:spPr>
                                <a:xfrm>
                                  <a:off x="2349483" y="4932924"/>
                                  <a:ext cx="891102" cy="514704"/>
                                </a:xfrm>
                                <a:custGeom>
                                  <a:avLst/>
                                  <a:gdLst>
                                    <a:gd name="connsiteX0" fmla="*/ 445551 w 891102"/>
                                    <a:gd name="connsiteY0" fmla="*/ 0 h 514704"/>
                                    <a:gd name="connsiteX1" fmla="*/ 891102 w 891102"/>
                                    <a:gd name="connsiteY1" fmla="*/ 257352 h 514704"/>
                                    <a:gd name="connsiteX2" fmla="*/ 445551 w 891102"/>
                                    <a:gd name="connsiteY2" fmla="*/ 514704 h 514704"/>
                                    <a:gd name="connsiteX3" fmla="*/ 0 w 891102"/>
                                    <a:gd name="connsiteY3" fmla="*/ 257352 h 514704"/>
                                    <a:gd name="connsiteX4" fmla="*/ 445551 w 891102"/>
                                    <a:gd name="connsiteY4" fmla="*/ 0 h 5147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91102" h="514704">
                                      <a:moveTo>
                                        <a:pt x="445551" y="0"/>
                                      </a:moveTo>
                                      <a:cubicBezTo>
                                        <a:pt x="636025" y="0"/>
                                        <a:pt x="802235" y="103578"/>
                                        <a:pt x="891102" y="257352"/>
                                      </a:cubicBezTo>
                                      <a:cubicBezTo>
                                        <a:pt x="802083" y="411126"/>
                                        <a:pt x="635873" y="514704"/>
                                        <a:pt x="445551" y="514704"/>
                                      </a:cubicBezTo>
                                      <a:cubicBezTo>
                                        <a:pt x="255229" y="514704"/>
                                        <a:pt x="88868" y="411126"/>
                                        <a:pt x="0" y="257352"/>
                                      </a:cubicBezTo>
                                      <a:cubicBezTo>
                                        <a:pt x="89019" y="103578"/>
                                        <a:pt x="255229" y="0"/>
                                        <a:pt x="445551" y="0"/>
                                      </a:cubicBezTo>
                                      <a:close/>
                                    </a:path>
                                  </a:pathLst>
                                </a:custGeom>
                                <a:solidFill>
                                  <a:srgbClr val="4AABB0"/>
                                </a:solidFill>
                                <a:ln w="15136" cap="flat">
                                  <a:solidFill>
                                    <a:schemeClr val="tx1">
                                      <a:alpha val="30000"/>
                                    </a:schemeClr>
                                  </a:solidFill>
                                  <a:prstDash val="solid"/>
                                  <a:miter/>
                                </a:ln>
                              </wps:spPr>
                              <wps:bodyPr rtlCol="0" anchor="ctr"/>
                            </wps:wsp>
                            <wps:wsp>
                              <wps:cNvPr id="266929077" name="Freeform: Shape 2669290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42B84FC-FC8D-2AC4-3303-DC0B684A7EF0}"/>
                                  </a:ext>
                                </a:extLst>
                              </wps:cNvPr>
                              <wps:cNvSpPr/>
                              <wps:spPr>
                                <a:xfrm>
                                  <a:off x="2344175" y="5020881"/>
                                  <a:ext cx="901717" cy="901717"/>
                                </a:xfrm>
                                <a:custGeom>
                                  <a:avLst/>
                                  <a:gdLst>
                                    <a:gd name="connsiteX0" fmla="*/ 901718 w 901717"/>
                                    <a:gd name="connsiteY0" fmla="*/ 450859 h 901717"/>
                                    <a:gd name="connsiteX1" fmla="*/ 450859 w 901717"/>
                                    <a:gd name="connsiteY1" fmla="*/ 901718 h 901717"/>
                                    <a:gd name="connsiteX2" fmla="*/ 0 w 901717"/>
                                    <a:gd name="connsiteY2" fmla="*/ 450859 h 901717"/>
                                    <a:gd name="connsiteX3" fmla="*/ 450859 w 901717"/>
                                    <a:gd name="connsiteY3" fmla="*/ 0 h 901717"/>
                                    <a:gd name="connsiteX4" fmla="*/ 901718 w 901717"/>
                                    <a:gd name="connsiteY4" fmla="*/ 450859 h 9017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01717" h="901717">
                                      <a:moveTo>
                                        <a:pt x="901718" y="450859"/>
                                      </a:moveTo>
                                      <a:cubicBezTo>
                                        <a:pt x="901718" y="699861"/>
                                        <a:pt x="699861" y="901718"/>
                                        <a:pt x="450859" y="901718"/>
                                      </a:cubicBezTo>
                                      <a:cubicBezTo>
                                        <a:pt x="201857" y="901718"/>
                                        <a:pt x="0" y="699861"/>
                                        <a:pt x="0" y="450859"/>
                                      </a:cubicBezTo>
                                      <a:cubicBezTo>
                                        <a:pt x="0" y="201856"/>
                                        <a:pt x="201857" y="0"/>
                                        <a:pt x="450859" y="0"/>
                                      </a:cubicBezTo>
                                      <a:cubicBezTo>
                                        <a:pt x="699861" y="0"/>
                                        <a:pt x="901718" y="201856"/>
                                        <a:pt x="901718" y="450859"/>
                                      </a:cubicBezTo>
                                      <a:close/>
                                    </a:path>
                                  </a:pathLst>
                                </a:custGeom>
                                <a:solidFill>
                                  <a:srgbClr val="000000">
                                    <a:alpha val="15000"/>
                                  </a:srgbClr>
                                </a:solidFill>
                                <a:ln w="15136" cap="flat">
                                  <a:solidFill>
                                    <a:schemeClr val="tx1">
                                      <a:alpha val="15000"/>
                                    </a:schemeClr>
                                  </a:solidFill>
                                  <a:prstDash val="solid"/>
                                  <a:miter/>
                                </a:ln>
                              </wps:spPr>
                              <wps:bodyPr rtlCol="0" anchor="ctr"/>
                            </wps:wsp>
                            <wps:wsp>
                              <wps:cNvPr id="1197499110" name="Freeform: Shape 11974991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A207DE0-A6F7-94AD-0141-C9B740B2EB01}"/>
                                  </a:ext>
                                </a:extLst>
                              </wps:cNvPr>
                              <wps:cNvSpPr/>
                              <wps:spPr>
                                <a:xfrm rot="-2700000">
                                  <a:off x="2376984" y="5035710"/>
                                  <a:ext cx="835901" cy="835901"/>
                                </a:xfrm>
                                <a:custGeom>
                                  <a:avLst/>
                                  <a:gdLst>
                                    <a:gd name="connsiteX0" fmla="*/ 835901 w 835901"/>
                                    <a:gd name="connsiteY0" fmla="*/ 417951 h 835901"/>
                                    <a:gd name="connsiteX1" fmla="*/ 417951 w 835901"/>
                                    <a:gd name="connsiteY1" fmla="*/ 835901 h 835901"/>
                                    <a:gd name="connsiteX2" fmla="*/ 0 w 835901"/>
                                    <a:gd name="connsiteY2" fmla="*/ 417951 h 835901"/>
                                    <a:gd name="connsiteX3" fmla="*/ 417951 w 835901"/>
                                    <a:gd name="connsiteY3" fmla="*/ 0 h 835901"/>
                                    <a:gd name="connsiteX4" fmla="*/ 835901 w 835901"/>
                                    <a:gd name="connsiteY4" fmla="*/ 417951 h 8359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35901" h="835901">
                                      <a:moveTo>
                                        <a:pt x="835901" y="417951"/>
                                      </a:moveTo>
                                      <a:cubicBezTo>
                                        <a:pt x="835901" y="648779"/>
                                        <a:pt x="648778" y="835901"/>
                                        <a:pt x="417951" y="835901"/>
                                      </a:cubicBezTo>
                                      <a:cubicBezTo>
                                        <a:pt x="187123" y="835901"/>
                                        <a:pt x="0" y="648779"/>
                                        <a:pt x="0" y="417951"/>
                                      </a:cubicBezTo>
                                      <a:cubicBezTo>
                                        <a:pt x="0" y="187123"/>
                                        <a:pt x="187123" y="0"/>
                                        <a:pt x="417951" y="0"/>
                                      </a:cubicBezTo>
                                      <a:cubicBezTo>
                                        <a:pt x="648778" y="0"/>
                                        <a:pt x="835901" y="187123"/>
                                        <a:pt x="835901" y="417951"/>
                                      </a:cubicBezTo>
                                      <a:close/>
                                    </a:path>
                                  </a:pathLst>
                                </a:custGeom>
                                <a:solidFill>
                                  <a:srgbClr val="FFFFFF"/>
                                </a:solidFill>
                                <a:ln w="15136" cap="flat">
                                  <a:solidFill>
                                    <a:schemeClr val="tx1"/>
                                  </a:solidFill>
                                  <a:prstDash val="solid"/>
                                  <a:miter/>
                                </a:ln>
                              </wps:spPr>
                              <wps:bodyPr rtlCol="0" anchor="ctr"/>
                            </wps:wsp>
                          </wpg:grpSp>
                          <wpg:grpSp>
                            <wpg:cNvPr id="810699670"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BD759E95-5197-4400-24B9-05733E759B90}"/>
                                </a:ext>
                              </a:extLst>
                            </wpg:cNvPr>
                            <wpg:cNvGrpSpPr/>
                            <wpg:grpSpPr>
                              <a:xfrm>
                                <a:off x="32139" y="4859013"/>
                                <a:ext cx="697557" cy="1189457"/>
                                <a:chOff x="32139" y="4859013"/>
                                <a:chExt cx="697557" cy="1189457"/>
                              </a:xfrm>
                            </wpg:grpSpPr>
                            <wps:wsp>
                              <wps:cNvPr id="1434309351" name="Freeform: Shape 14343093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48A6D19-0B38-0AD7-1872-1EBEB302C3BE}"/>
                                  </a:ext>
                                </a:extLst>
                              </wps:cNvPr>
                              <wps:cNvSpPr/>
                              <wps:spPr>
                                <a:xfrm>
                                  <a:off x="32139" y="4859013"/>
                                  <a:ext cx="697557" cy="1189457"/>
                                </a:xfrm>
                                <a:custGeom>
                                  <a:avLst/>
                                  <a:gdLst>
                                    <a:gd name="connsiteX0" fmla="*/ 12852 w 697557"/>
                                    <a:gd name="connsiteY0" fmla="*/ 623646 h 1189457"/>
                                    <a:gd name="connsiteX1" fmla="*/ 632802 w 697557"/>
                                    <a:gd name="connsiteY1" fmla="*/ 1179447 h 1189457"/>
                                    <a:gd name="connsiteX2" fmla="*/ 697557 w 697557"/>
                                    <a:gd name="connsiteY2" fmla="*/ 1150482 h 1189457"/>
                                    <a:gd name="connsiteX3" fmla="*/ 697557 w 697557"/>
                                    <a:gd name="connsiteY3" fmla="*/ 38879 h 1189457"/>
                                    <a:gd name="connsiteX4" fmla="*/ 632802 w 697557"/>
                                    <a:gd name="connsiteY4" fmla="*/ 9914 h 1189457"/>
                                    <a:gd name="connsiteX5" fmla="*/ 12852 w 697557"/>
                                    <a:gd name="connsiteY5" fmla="*/ 565715 h 1189457"/>
                                    <a:gd name="connsiteX6" fmla="*/ 12852 w 697557"/>
                                    <a:gd name="connsiteY6" fmla="*/ 623494 h 1189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97557" h="1189457">
                                      <a:moveTo>
                                        <a:pt x="12852" y="623646"/>
                                      </a:moveTo>
                                      <a:lnTo>
                                        <a:pt x="632802" y="1179447"/>
                                      </a:lnTo>
                                      <a:cubicBezTo>
                                        <a:pt x="657825" y="1201892"/>
                                        <a:pt x="697557" y="1184149"/>
                                        <a:pt x="697557" y="1150482"/>
                                      </a:cubicBezTo>
                                      <a:lnTo>
                                        <a:pt x="697557" y="38879"/>
                                      </a:lnTo>
                                      <a:cubicBezTo>
                                        <a:pt x="697557" y="5364"/>
                                        <a:pt x="657825" y="-12379"/>
                                        <a:pt x="632802" y="9914"/>
                                      </a:cubicBezTo>
                                      <a:lnTo>
                                        <a:pt x="12852" y="565715"/>
                                      </a:lnTo>
                                      <a:cubicBezTo>
                                        <a:pt x="-4284" y="581184"/>
                                        <a:pt x="-4284" y="608026"/>
                                        <a:pt x="12852" y="623494"/>
                                      </a:cubicBezTo>
                                      <a:close/>
                                    </a:path>
                                  </a:pathLst>
                                </a:custGeom>
                                <a:solidFill>
                                  <a:srgbClr val="4AABB0"/>
                                </a:solidFill>
                                <a:ln w="15136" cap="flat">
                                  <a:solidFill>
                                    <a:schemeClr val="tx1"/>
                                  </a:solidFill>
                                  <a:prstDash val="solid"/>
                                  <a:miter/>
                                </a:ln>
                              </wps:spPr>
                              <wps:bodyPr rtlCol="0" anchor="ctr"/>
                            </wps:wsp>
                            <wps:wsp>
                              <wps:cNvPr id="956616434" name="Freeform: Shape 9566164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AA9CB31-75DA-CFE6-89F8-E39DA049D51C}"/>
                                  </a:ext>
                                </a:extLst>
                              </wps:cNvPr>
                              <wps:cNvSpPr/>
                              <wps:spPr>
                                <a:xfrm>
                                  <a:off x="32860" y="4888187"/>
                                  <a:ext cx="696836" cy="1160187"/>
                                </a:xfrm>
                                <a:custGeom>
                                  <a:avLst/>
                                  <a:gdLst>
                                    <a:gd name="connsiteX0" fmla="*/ 613581 w 696836"/>
                                    <a:gd name="connsiteY0" fmla="*/ 1084912 h 1160187"/>
                                    <a:gd name="connsiteX1" fmla="*/ 660896 w 696836"/>
                                    <a:gd name="connsiteY1" fmla="*/ 1063833 h 1160187"/>
                                    <a:gd name="connsiteX2" fmla="*/ 660896 w 696836"/>
                                    <a:gd name="connsiteY2" fmla="*/ 758256 h 1160187"/>
                                    <a:gd name="connsiteX3" fmla="*/ 672724 w 696836"/>
                                    <a:gd name="connsiteY3" fmla="*/ 372910 h 1160187"/>
                                    <a:gd name="connsiteX4" fmla="*/ 695624 w 696836"/>
                                    <a:gd name="connsiteY4" fmla="*/ 0 h 1160187"/>
                                    <a:gd name="connsiteX5" fmla="*/ 696837 w 696836"/>
                                    <a:gd name="connsiteY5" fmla="*/ 9554 h 1160187"/>
                                    <a:gd name="connsiteX6" fmla="*/ 696837 w 696836"/>
                                    <a:gd name="connsiteY6" fmla="*/ 1121309 h 1160187"/>
                                    <a:gd name="connsiteX7" fmla="*/ 632082 w 696836"/>
                                    <a:gd name="connsiteY7" fmla="*/ 1150274 h 1160187"/>
                                    <a:gd name="connsiteX8" fmla="*/ 12132 w 696836"/>
                                    <a:gd name="connsiteY8" fmla="*/ 594473 h 1160187"/>
                                    <a:gd name="connsiteX9" fmla="*/ 0 w 696836"/>
                                    <a:gd name="connsiteY9" fmla="*/ 572635 h 1160187"/>
                                    <a:gd name="connsiteX10" fmla="*/ 613581 w 696836"/>
                                    <a:gd name="connsiteY10" fmla="*/ 1085064 h 11601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96836" h="1160187">
                                      <a:moveTo>
                                        <a:pt x="613581" y="1084912"/>
                                      </a:moveTo>
                                      <a:cubicBezTo>
                                        <a:pt x="636025" y="1104930"/>
                                        <a:pt x="660896" y="1093860"/>
                                        <a:pt x="660896" y="1063833"/>
                                      </a:cubicBezTo>
                                      <a:lnTo>
                                        <a:pt x="660896" y="758256"/>
                                      </a:lnTo>
                                      <a:cubicBezTo>
                                        <a:pt x="660896" y="629656"/>
                                        <a:pt x="664839" y="501207"/>
                                        <a:pt x="672724" y="372910"/>
                                      </a:cubicBezTo>
                                      <a:lnTo>
                                        <a:pt x="695624" y="0"/>
                                      </a:lnTo>
                                      <a:cubicBezTo>
                                        <a:pt x="696382" y="3033"/>
                                        <a:pt x="696837" y="6218"/>
                                        <a:pt x="696837" y="9554"/>
                                      </a:cubicBezTo>
                                      <a:lnTo>
                                        <a:pt x="696837" y="1121309"/>
                                      </a:lnTo>
                                      <a:cubicBezTo>
                                        <a:pt x="696837" y="1154824"/>
                                        <a:pt x="657104" y="1172567"/>
                                        <a:pt x="632082" y="1150274"/>
                                      </a:cubicBezTo>
                                      <a:lnTo>
                                        <a:pt x="12132" y="594473"/>
                                      </a:lnTo>
                                      <a:cubicBezTo>
                                        <a:pt x="5459" y="588558"/>
                                        <a:pt x="1517" y="580824"/>
                                        <a:pt x="0" y="572635"/>
                                      </a:cubicBezTo>
                                      <a:lnTo>
                                        <a:pt x="613581" y="1085064"/>
                                      </a:lnTo>
                                      <a:close/>
                                    </a:path>
                                  </a:pathLst>
                                </a:custGeom>
                                <a:solidFill>
                                  <a:srgbClr val="4AABB0"/>
                                </a:solidFill>
                                <a:ln w="15136" cap="flat">
                                  <a:solidFill>
                                    <a:schemeClr val="tx1">
                                      <a:alpha val="15000"/>
                                    </a:schemeClr>
                                  </a:solidFill>
                                  <a:prstDash val="solid"/>
                                  <a:miter/>
                                </a:ln>
                              </wps:spPr>
                              <wps:bodyPr rtlCol="0" anchor="ctr"/>
                            </wps:wsp>
                            <wps:wsp>
                              <wps:cNvPr id="1046284452" name="Freeform: Shape 10462844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404CCF21-000A-E66B-EA07-883031A86F4F}"/>
                                  </a:ext>
                                </a:extLst>
                              </wps:cNvPr>
                              <wps:cNvSpPr/>
                              <wps:spPr>
                                <a:xfrm>
                                  <a:off x="193534" y="5134021"/>
                                  <a:ext cx="428035" cy="668765"/>
                                </a:xfrm>
                                <a:custGeom>
                                  <a:avLst/>
                                  <a:gdLst>
                                    <a:gd name="connsiteX0" fmla="*/ 7962 w 428035"/>
                                    <a:gd name="connsiteY0" fmla="*/ 350609 h 668765"/>
                                    <a:gd name="connsiteX1" fmla="*/ 388303 w 428035"/>
                                    <a:gd name="connsiteY1" fmla="*/ 663162 h 668765"/>
                                    <a:gd name="connsiteX2" fmla="*/ 428035 w 428035"/>
                                    <a:gd name="connsiteY2" fmla="*/ 646936 h 668765"/>
                                    <a:gd name="connsiteX3" fmla="*/ 428035 w 428035"/>
                                    <a:gd name="connsiteY3" fmla="*/ 21830 h 668765"/>
                                    <a:gd name="connsiteX4" fmla="*/ 388303 w 428035"/>
                                    <a:gd name="connsiteY4" fmla="*/ 5603 h 668765"/>
                                    <a:gd name="connsiteX5" fmla="*/ 7962 w 428035"/>
                                    <a:gd name="connsiteY5" fmla="*/ 318156 h 668765"/>
                                    <a:gd name="connsiteX6" fmla="*/ 7962 w 428035"/>
                                    <a:gd name="connsiteY6" fmla="*/ 350609 h 668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8035" h="668765">
                                      <a:moveTo>
                                        <a:pt x="7962" y="350609"/>
                                      </a:moveTo>
                                      <a:lnTo>
                                        <a:pt x="388303" y="663162"/>
                                      </a:lnTo>
                                      <a:cubicBezTo>
                                        <a:pt x="403620" y="675749"/>
                                        <a:pt x="428035" y="665741"/>
                                        <a:pt x="428035" y="646936"/>
                                      </a:cubicBezTo>
                                      <a:lnTo>
                                        <a:pt x="428035" y="21830"/>
                                      </a:lnTo>
                                      <a:cubicBezTo>
                                        <a:pt x="428035" y="3025"/>
                                        <a:pt x="403620" y="-6984"/>
                                        <a:pt x="388303" y="5603"/>
                                      </a:cubicBezTo>
                                      <a:lnTo>
                                        <a:pt x="7962" y="318156"/>
                                      </a:lnTo>
                                      <a:cubicBezTo>
                                        <a:pt x="-2654" y="326800"/>
                                        <a:pt x="-2654" y="341965"/>
                                        <a:pt x="7962" y="350609"/>
                                      </a:cubicBezTo>
                                      <a:close/>
                                    </a:path>
                                  </a:pathLst>
                                </a:custGeom>
                                <a:solidFill>
                                  <a:srgbClr val="4AABB0">
                                    <a:alpha val="15000"/>
                                  </a:srgbClr>
                                </a:solidFill>
                                <a:ln w="15136" cap="flat">
                                  <a:solidFill>
                                    <a:schemeClr val="tx1">
                                      <a:alpha val="15000"/>
                                    </a:schemeClr>
                                  </a:solidFill>
                                  <a:prstDash val="solid"/>
                                  <a:miter/>
                                </a:ln>
                              </wps:spPr>
                              <wps:bodyPr rtlCol="0" anchor="ctr"/>
                            </wps:wsp>
                            <wps:wsp>
                              <wps:cNvPr id="1256424103" name="Freeform: Shape 12564241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89E3FB-2BB5-4613-5E72-ADE56AB18A6C}"/>
                                  </a:ext>
                                </a:extLst>
                              </wps:cNvPr>
                              <wps:cNvSpPr/>
                              <wps:spPr>
                                <a:xfrm>
                                  <a:off x="197363" y="5133897"/>
                                  <a:ext cx="409192" cy="639677"/>
                                </a:xfrm>
                                <a:custGeom>
                                  <a:avLst/>
                                  <a:gdLst>
                                    <a:gd name="connsiteX0" fmla="*/ 7620 w 409192"/>
                                    <a:gd name="connsiteY0" fmla="*/ 335417 h 639677"/>
                                    <a:gd name="connsiteX1" fmla="*/ 371280 w 409192"/>
                                    <a:gd name="connsiteY1" fmla="*/ 634321 h 639677"/>
                                    <a:gd name="connsiteX2" fmla="*/ 409193 w 409192"/>
                                    <a:gd name="connsiteY2" fmla="*/ 618853 h 639677"/>
                                    <a:gd name="connsiteX3" fmla="*/ 409193 w 409192"/>
                                    <a:gd name="connsiteY3" fmla="*/ 20892 h 639677"/>
                                    <a:gd name="connsiteX4" fmla="*/ 371280 w 409192"/>
                                    <a:gd name="connsiteY4" fmla="*/ 5424 h 639677"/>
                                    <a:gd name="connsiteX5" fmla="*/ 7620 w 409192"/>
                                    <a:gd name="connsiteY5" fmla="*/ 304328 h 639677"/>
                                    <a:gd name="connsiteX6" fmla="*/ 7620 w 409192"/>
                                    <a:gd name="connsiteY6" fmla="*/ 335417 h 6396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09192" h="639677">
                                      <a:moveTo>
                                        <a:pt x="7620" y="335417"/>
                                      </a:moveTo>
                                      <a:lnTo>
                                        <a:pt x="371280" y="634321"/>
                                      </a:lnTo>
                                      <a:cubicBezTo>
                                        <a:pt x="385990" y="646302"/>
                                        <a:pt x="409193" y="636899"/>
                                        <a:pt x="409193" y="618853"/>
                                      </a:cubicBezTo>
                                      <a:lnTo>
                                        <a:pt x="409193" y="20892"/>
                                      </a:lnTo>
                                      <a:cubicBezTo>
                                        <a:pt x="409193" y="2846"/>
                                        <a:pt x="385838" y="-6708"/>
                                        <a:pt x="371280" y="5424"/>
                                      </a:cubicBezTo>
                                      <a:lnTo>
                                        <a:pt x="7620" y="304328"/>
                                      </a:lnTo>
                                      <a:cubicBezTo>
                                        <a:pt x="-2540" y="312669"/>
                                        <a:pt x="-2540" y="327076"/>
                                        <a:pt x="7620" y="335417"/>
                                      </a:cubicBezTo>
                                      <a:close/>
                                    </a:path>
                                  </a:pathLst>
                                </a:custGeom>
                                <a:solidFill>
                                  <a:srgbClr val="4AABB0"/>
                                </a:solidFill>
                                <a:ln w="15136" cap="flat">
                                  <a:solidFill>
                                    <a:schemeClr val="tx1"/>
                                  </a:solidFill>
                                  <a:prstDash val="solid"/>
                                  <a:miter/>
                                </a:ln>
                              </wps:spPr>
                              <wps:bodyPr rtlCol="0" anchor="ctr"/>
                            </wps:wsp>
                            <wps:wsp>
                              <wps:cNvPr id="504679094" name="Freeform: Shape 5046790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A5EE110-F672-E07F-BBDE-1112892D428C}"/>
                                  </a:ext>
                                </a:extLst>
                              </wps:cNvPr>
                              <wps:cNvSpPr/>
                              <wps:spPr>
                                <a:xfrm>
                                  <a:off x="232926" y="5179770"/>
                                  <a:ext cx="349366" cy="547847"/>
                                </a:xfrm>
                                <a:custGeom>
                                  <a:avLst/>
                                  <a:gdLst>
                                    <a:gd name="connsiteX0" fmla="*/ 6483 w 349366"/>
                                    <a:gd name="connsiteY0" fmla="*/ 287269 h 547847"/>
                                    <a:gd name="connsiteX1" fmla="*/ 316913 w 349366"/>
                                    <a:gd name="connsiteY1" fmla="*/ 543256 h 547847"/>
                                    <a:gd name="connsiteX2" fmla="*/ 349366 w 349366"/>
                                    <a:gd name="connsiteY2" fmla="*/ 529911 h 547847"/>
                                    <a:gd name="connsiteX3" fmla="*/ 349366 w 349366"/>
                                    <a:gd name="connsiteY3" fmla="*/ 17936 h 547847"/>
                                    <a:gd name="connsiteX4" fmla="*/ 316913 w 349366"/>
                                    <a:gd name="connsiteY4" fmla="*/ 4591 h 547847"/>
                                    <a:gd name="connsiteX5" fmla="*/ 6483 w 349366"/>
                                    <a:gd name="connsiteY5" fmla="*/ 260578 h 547847"/>
                                    <a:gd name="connsiteX6" fmla="*/ 6483 w 349366"/>
                                    <a:gd name="connsiteY6" fmla="*/ 287269 h 5478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49366" h="547847">
                                      <a:moveTo>
                                        <a:pt x="6483" y="287269"/>
                                      </a:moveTo>
                                      <a:lnTo>
                                        <a:pt x="316913" y="543256"/>
                                      </a:lnTo>
                                      <a:cubicBezTo>
                                        <a:pt x="329500" y="553568"/>
                                        <a:pt x="349366" y="545379"/>
                                        <a:pt x="349366" y="529911"/>
                                      </a:cubicBezTo>
                                      <a:lnTo>
                                        <a:pt x="349366" y="17936"/>
                                      </a:lnTo>
                                      <a:cubicBezTo>
                                        <a:pt x="349366" y="2468"/>
                                        <a:pt x="329500" y="-5721"/>
                                        <a:pt x="316913" y="4591"/>
                                      </a:cubicBezTo>
                                      <a:lnTo>
                                        <a:pt x="6483" y="260578"/>
                                      </a:lnTo>
                                      <a:cubicBezTo>
                                        <a:pt x="-2161" y="267706"/>
                                        <a:pt x="-2161" y="280141"/>
                                        <a:pt x="6483" y="287269"/>
                                      </a:cubicBezTo>
                                      <a:close/>
                                    </a:path>
                                  </a:pathLst>
                                </a:custGeom>
                                <a:solidFill>
                                  <a:srgbClr val="4AABB0"/>
                                </a:solidFill>
                                <a:ln w="15136" cap="flat">
                                  <a:solidFill>
                                    <a:schemeClr val="tx1"/>
                                  </a:solidFill>
                                  <a:prstDash val="solid"/>
                                  <a:miter/>
                                </a:ln>
                              </wps:spPr>
                              <wps:bodyPr rtlCol="0" anchor="ctr"/>
                            </wps:wsp>
                            <wps:wsp>
                              <wps:cNvPr id="538879123" name="Freeform: Shape 5388791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D8FE78CA-540D-5107-0A3C-E374A11714DB}"/>
                                  </a:ext>
                                </a:extLst>
                              </wps:cNvPr>
                              <wps:cNvSpPr/>
                              <wps:spPr>
                                <a:xfrm>
                                  <a:off x="101861" y="4908811"/>
                                  <a:ext cx="548370" cy="491501"/>
                                </a:xfrm>
                                <a:custGeom>
                                  <a:avLst/>
                                  <a:gdLst>
                                    <a:gd name="connsiteX0" fmla="*/ 548371 w 548370"/>
                                    <a:gd name="connsiteY0" fmla="*/ 0 h 491501"/>
                                    <a:gd name="connsiteX1" fmla="*/ 0 w 548370"/>
                                    <a:gd name="connsiteY1" fmla="*/ 491501 h 491501"/>
                                    <a:gd name="connsiteX2" fmla="*/ 548371 w 548370"/>
                                    <a:gd name="connsiteY2" fmla="*/ 0 h 491501"/>
                                  </a:gdLst>
                                  <a:ahLst/>
                                  <a:cxnLst>
                                    <a:cxn ang="0">
                                      <a:pos x="connsiteX0" y="connsiteY0"/>
                                    </a:cxn>
                                    <a:cxn ang="0">
                                      <a:pos x="connsiteX1" y="connsiteY1"/>
                                    </a:cxn>
                                    <a:cxn ang="0">
                                      <a:pos x="connsiteX2" y="connsiteY2"/>
                                    </a:cxn>
                                  </a:cxnLst>
                                  <a:rect l="l" t="t" r="r" b="b"/>
                                  <a:pathLst>
                                    <a:path w="548370" h="491501">
                                      <a:moveTo>
                                        <a:pt x="548371" y="0"/>
                                      </a:moveTo>
                                      <a:cubicBezTo>
                                        <a:pt x="456773" y="120714"/>
                                        <a:pt x="234453" y="389440"/>
                                        <a:pt x="0" y="491501"/>
                                      </a:cubicBezTo>
                                      <a:lnTo>
                                        <a:pt x="548371" y="0"/>
                                      </a:lnTo>
                                      <a:close/>
                                    </a:path>
                                  </a:pathLst>
                                </a:custGeom>
                                <a:solidFill>
                                  <a:srgbClr val="4AABB0"/>
                                </a:solidFill>
                                <a:ln w="15136" cap="flat">
                                  <a:solidFill>
                                    <a:schemeClr val="tx1"/>
                                  </a:solidFill>
                                  <a:prstDash val="solid"/>
                                  <a:miter/>
                                </a:ln>
                              </wps:spPr>
                              <wps:bodyPr rtlCol="0" anchor="ctr"/>
                            </wps:wsp>
                            <wpg:grpSp>
                              <wpg:cNvPr id="763222896" name="Graphic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62CC6B79-C0B2-3E5F-9D22-4515F6A88BBD}"/>
                                  </a:ext>
                                </a:extLst>
                              </wpg:cNvPr>
                              <wpg:cNvGrpSpPr/>
                              <wpg:grpSpPr>
                                <a:xfrm>
                                  <a:off x="247749" y="5179770"/>
                                  <a:ext cx="334543" cy="522327"/>
                                  <a:chOff x="247749" y="5179770"/>
                                  <a:chExt cx="334543" cy="522327"/>
                                </a:xfrm>
                                <a:solidFill>
                                  <a:srgbClr val="FFE982"/>
                                </a:solidFill>
                              </wpg:grpSpPr>
                              <wps:wsp>
                                <wps:cNvPr id="930452106" name="Freeform: Shape 9304521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54FE47A-9A67-58A8-784F-F3D7D173BFF6}"/>
                                    </a:ext>
                                  </a:extLst>
                                </wps:cNvPr>
                                <wps:cNvSpPr/>
                                <wps:spPr>
                                  <a:xfrm>
                                    <a:off x="322362" y="5275655"/>
                                    <a:ext cx="259930" cy="330144"/>
                                  </a:xfrm>
                                  <a:custGeom>
                                    <a:avLst/>
                                    <a:gdLst>
                                      <a:gd name="connsiteX0" fmla="*/ 259930 w 259930"/>
                                      <a:gd name="connsiteY0" fmla="*/ 155746 h 330144"/>
                                      <a:gd name="connsiteX1" fmla="*/ 259930 w 259930"/>
                                      <a:gd name="connsiteY1" fmla="*/ 0 h 330144"/>
                                      <a:gd name="connsiteX2" fmla="*/ 0 w 259930"/>
                                      <a:gd name="connsiteY2" fmla="*/ 259778 h 330144"/>
                                      <a:gd name="connsiteX3" fmla="*/ 85380 w 259930"/>
                                      <a:gd name="connsiteY3" fmla="*/ 330145 h 330144"/>
                                      <a:gd name="connsiteX4" fmla="*/ 259930 w 259930"/>
                                      <a:gd name="connsiteY4" fmla="*/ 155746 h 33014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9930" h="330144">
                                        <a:moveTo>
                                          <a:pt x="259930" y="155746"/>
                                        </a:moveTo>
                                        <a:lnTo>
                                          <a:pt x="259930" y="0"/>
                                        </a:lnTo>
                                        <a:lnTo>
                                          <a:pt x="0" y="259778"/>
                                        </a:lnTo>
                                        <a:lnTo>
                                          <a:pt x="85380" y="330145"/>
                                        </a:lnTo>
                                        <a:lnTo>
                                          <a:pt x="259930" y="155746"/>
                                        </a:lnTo>
                                        <a:close/>
                                      </a:path>
                                    </a:pathLst>
                                  </a:custGeom>
                                  <a:solidFill>
                                    <a:srgbClr val="4AABB0"/>
                                  </a:solidFill>
                                  <a:ln w="15136" cap="flat">
                                    <a:solidFill>
                                      <a:schemeClr val="tx1"/>
                                    </a:solidFill>
                                    <a:prstDash val="solid"/>
                                    <a:miter/>
                                  </a:ln>
                                </wps:spPr>
                                <wps:bodyPr rtlCol="0" anchor="ctr"/>
                              </wps:wsp>
                              <wps:wsp>
                                <wps:cNvPr id="1343407609" name="Freeform: Shape 13434076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6C8AD1D-7349-E002-DA21-C3F4F5E7CE98}"/>
                                    </a:ext>
                                  </a:extLst>
                                </wps:cNvPr>
                                <wps:cNvSpPr/>
                                <wps:spPr>
                                  <a:xfrm>
                                    <a:off x="247749" y="5179770"/>
                                    <a:ext cx="334542" cy="332309"/>
                                  </a:xfrm>
                                  <a:custGeom>
                                    <a:avLst/>
                                    <a:gdLst>
                                      <a:gd name="connsiteX0" fmla="*/ 46254 w 334542"/>
                                      <a:gd name="connsiteY0" fmla="*/ 332309 h 332309"/>
                                      <a:gd name="connsiteX1" fmla="*/ 334542 w 334542"/>
                                      <a:gd name="connsiteY1" fmla="*/ 44020 h 332309"/>
                                      <a:gd name="connsiteX2" fmla="*/ 334542 w 334542"/>
                                      <a:gd name="connsiteY2" fmla="*/ 17936 h 332309"/>
                                      <a:gd name="connsiteX3" fmla="*/ 302089 w 334542"/>
                                      <a:gd name="connsiteY3" fmla="*/ 4591 h 332309"/>
                                      <a:gd name="connsiteX4" fmla="*/ 229751 w 334542"/>
                                      <a:gd name="connsiteY4" fmla="*/ 64190 h 332309"/>
                                      <a:gd name="connsiteX5" fmla="*/ 0 w 334542"/>
                                      <a:gd name="connsiteY5" fmla="*/ 293941 h 332309"/>
                                      <a:gd name="connsiteX6" fmla="*/ 46254 w 334542"/>
                                      <a:gd name="connsiteY6" fmla="*/ 332158 h 3323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34542" h="332309">
                                        <a:moveTo>
                                          <a:pt x="46254" y="332309"/>
                                        </a:moveTo>
                                        <a:lnTo>
                                          <a:pt x="334542" y="44020"/>
                                        </a:lnTo>
                                        <a:lnTo>
                                          <a:pt x="334542" y="17936"/>
                                        </a:lnTo>
                                        <a:cubicBezTo>
                                          <a:pt x="334542" y="2468"/>
                                          <a:pt x="314676" y="-5721"/>
                                          <a:pt x="302089" y="4591"/>
                                        </a:cubicBezTo>
                                        <a:lnTo>
                                          <a:pt x="229751" y="64190"/>
                                        </a:lnTo>
                                        <a:lnTo>
                                          <a:pt x="0" y="293941"/>
                                        </a:lnTo>
                                        <a:lnTo>
                                          <a:pt x="46254" y="332158"/>
                                        </a:lnTo>
                                        <a:close/>
                                      </a:path>
                                    </a:pathLst>
                                  </a:custGeom>
                                  <a:solidFill>
                                    <a:srgbClr val="4AABB0"/>
                                  </a:solidFill>
                                  <a:ln w="15136" cap="flat">
                                    <a:solidFill>
                                      <a:schemeClr val="tx1"/>
                                    </a:solidFill>
                                    <a:prstDash val="solid"/>
                                    <a:miter/>
                                  </a:ln>
                                </wps:spPr>
                                <wps:bodyPr rtlCol="0" anchor="ctr"/>
                              </wps:wsp>
                              <wps:wsp>
                                <wps:cNvPr id="881644652" name="Freeform: Shape 8816446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C8E166FE-B3E0-80B8-488C-47640D391790}"/>
                                    </a:ext>
                                  </a:extLst>
                                </wps:cNvPr>
                                <wps:cNvSpPr/>
                                <wps:spPr>
                                  <a:xfrm>
                                    <a:off x="432764" y="5476896"/>
                                    <a:ext cx="149528" cy="178948"/>
                                  </a:xfrm>
                                  <a:custGeom>
                                    <a:avLst/>
                                    <a:gdLst>
                                      <a:gd name="connsiteX0" fmla="*/ 149528 w 149528"/>
                                      <a:gd name="connsiteY0" fmla="*/ 65058 h 178948"/>
                                      <a:gd name="connsiteX1" fmla="*/ 149528 w 149528"/>
                                      <a:gd name="connsiteY1" fmla="*/ 0 h 178948"/>
                                      <a:gd name="connsiteX2" fmla="*/ 0 w 149528"/>
                                      <a:gd name="connsiteY2" fmla="*/ 149528 h 178948"/>
                                      <a:gd name="connsiteX3" fmla="*/ 35638 w 149528"/>
                                      <a:gd name="connsiteY3" fmla="*/ 178948 h 178948"/>
                                      <a:gd name="connsiteX4" fmla="*/ 149528 w 149528"/>
                                      <a:gd name="connsiteY4" fmla="*/ 65058 h 17894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9528" h="178948">
                                        <a:moveTo>
                                          <a:pt x="149528" y="65058"/>
                                        </a:moveTo>
                                        <a:lnTo>
                                          <a:pt x="149528" y="0"/>
                                        </a:lnTo>
                                        <a:lnTo>
                                          <a:pt x="0" y="149528"/>
                                        </a:lnTo>
                                        <a:lnTo>
                                          <a:pt x="35638" y="178948"/>
                                        </a:lnTo>
                                        <a:lnTo>
                                          <a:pt x="149528" y="65058"/>
                                        </a:lnTo>
                                        <a:close/>
                                      </a:path>
                                    </a:pathLst>
                                  </a:custGeom>
                                  <a:solidFill>
                                    <a:srgbClr val="4AABB0"/>
                                  </a:solidFill>
                                  <a:ln w="15136" cap="flat">
                                    <a:solidFill>
                                      <a:schemeClr val="tx1"/>
                                    </a:solidFill>
                                    <a:prstDash val="solid"/>
                                    <a:miter/>
                                  </a:ln>
                                </wps:spPr>
                                <wps:bodyPr rtlCol="0" anchor="ctr"/>
                              </wps:wsp>
                              <wps:wsp>
                                <wps:cNvPr id="625983497" name="Freeform: Shape 6259834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27858F3-9EA1-047E-1042-08D2754A15E8}"/>
                                    </a:ext>
                                  </a:extLst>
                                </wps:cNvPr>
                                <wps:cNvSpPr/>
                                <wps:spPr>
                                  <a:xfrm>
                                    <a:off x="494789" y="5590331"/>
                                    <a:ext cx="87502" cy="111766"/>
                                  </a:xfrm>
                                  <a:custGeom>
                                    <a:avLst/>
                                    <a:gdLst>
                                      <a:gd name="connsiteX0" fmla="*/ 87503 w 87502"/>
                                      <a:gd name="connsiteY0" fmla="*/ 53988 h 111766"/>
                                      <a:gd name="connsiteX1" fmla="*/ 87503 w 87502"/>
                                      <a:gd name="connsiteY1" fmla="*/ 0 h 111766"/>
                                      <a:gd name="connsiteX2" fmla="*/ 0 w 87502"/>
                                      <a:gd name="connsiteY2" fmla="*/ 87351 h 111766"/>
                                      <a:gd name="connsiteX3" fmla="*/ 29724 w 87502"/>
                                      <a:gd name="connsiteY3" fmla="*/ 111767 h 111766"/>
                                      <a:gd name="connsiteX4" fmla="*/ 87503 w 87502"/>
                                      <a:gd name="connsiteY4" fmla="*/ 53988 h 11176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7502" h="111766">
                                        <a:moveTo>
                                          <a:pt x="87503" y="53988"/>
                                        </a:moveTo>
                                        <a:lnTo>
                                          <a:pt x="87503" y="0"/>
                                        </a:lnTo>
                                        <a:lnTo>
                                          <a:pt x="0" y="87351"/>
                                        </a:lnTo>
                                        <a:lnTo>
                                          <a:pt x="29724" y="111767"/>
                                        </a:lnTo>
                                        <a:lnTo>
                                          <a:pt x="87503" y="53988"/>
                                        </a:lnTo>
                                        <a:close/>
                                      </a:path>
                                    </a:pathLst>
                                  </a:custGeom>
                                  <a:solidFill>
                                    <a:srgbClr val="4AABB0"/>
                                  </a:solidFill>
                                  <a:ln w="15136" cap="flat">
                                    <a:solidFill>
                                      <a:schemeClr val="tx1"/>
                                    </a:solidFill>
                                    <a:prstDash val="solid"/>
                                    <a:miter/>
                                  </a:ln>
                                </wps:spPr>
                                <wps:bodyPr rtlCol="0" anchor="ctr"/>
                              </wps:wsp>
                            </wpg:grpSp>
                          </wpg:grpSp>
                        </wpg:grpSp>
                        <wps:wsp>
                          <wps:cNvPr id="734624189" name="TextBox 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CF4AF89-1AF2-5F1D-27D5-FDF2F71957E0}"/>
                              </a:ext>
                            </a:extLst>
                          </wps:cNvPr>
                          <wps:cNvSpPr txBox="1"/>
                          <wps:spPr>
                            <a:xfrm>
                              <a:off x="253316" y="5231338"/>
                              <a:ext cx="720136" cy="601489"/>
                            </a:xfrm>
                            <a:prstGeom prst="rect">
                              <a:avLst/>
                            </a:prstGeom>
                            <a:noFill/>
                          </wps:spPr>
                          <wps:txbx>
                            <w:txbxContent>
                              <w:p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08</w:t>
                                </w:r>
                              </w:p>
                            </w:txbxContent>
                          </wps:txbx>
                          <wps:bodyPr wrap="square" rtlCol="0" anchor="ctr">
                            <a:noAutofit/>
                          </wps:bodyPr>
                        </wps:wsp>
                        <wps:wsp>
                          <wps:cNvPr id="2056382208" name="TextBox 36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629C7FE-327D-DC84-6DA0-C9AAAEB7100A}"/>
                              </a:ext>
                            </a:extLst>
                          </wps:cNvPr>
                          <wps:cNvSpPr txBox="1"/>
                          <wps:spPr>
                            <a:xfrm>
                              <a:off x="1158600" y="5140823"/>
                              <a:ext cx="1367004" cy="697514"/>
                            </a:xfrm>
                            <a:prstGeom prst="rect">
                              <a:avLst/>
                            </a:prstGeom>
                            <a:noFill/>
                            <a:ln>
                              <a:noFill/>
                            </a:ln>
                          </wps:spPr>
                          <wps:txbx>
                            <w:txbxContent>
                              <w:p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وضع خطة عمل لحل النزاع</w:t>
                                </w:r>
                              </w:p>
                            </w:txbxContent>
                          </wps:txbx>
                          <wps:bodyPr wrap="square" rtlCol="0">
                            <a:noAutofit/>
                          </wps:bodyPr>
                        </wps:wsp>
                      </wpg:grp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8F40896" id="Group 385" o:spid="_x0000_s2432" style="width:457.65pt;height:405.45pt;mso-position-horizontal-relative:char;mso-position-vertical-relative:line" coordorigin="353" coordsize="68895,6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">
                <v:group id="Group 805206494" o:spid="_x0000_s2433" style="position:absolute;left:32635;width:36518;height:13076" coordorigin="32635"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">
                  <v:group id="Graphic 2" o:spid="_x0000_s2434" style="position:absolute;left:32635;width:33217;height:11894" coordorigin="32635"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">
                    <v:shape id="Freeform: Shape 1613051595" o:spid="_x0000_s2435" style="position:absolute;left:38528;top:2094;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5948041" o:spid="_x0000_s2436" style="position:absolute;left:53898;top:2094;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94146709" o:spid="_x0000_s2437" style="position:absolute;left:38525;top:2094;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38" style="position:absolute;left:54676;top:358;width:11176;height:11177" coordorigin="54676,358"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">
                      <v:shape id="Freeform: Shape 1107229778" o:spid="_x0000_s2439" style="position:absolute;left:54676;top:358;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236549743" o:spid="_x0000_s2440" style="position:absolute;left:55808;top:739;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369568339" o:spid="_x0000_s2441" style="position:absolute;left:55755;top:1618;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202708849" o:spid="_x0000_s2442" style="position:absolute;left:56083;top:1766;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443" style="position:absolute;left:32635;width:6976;height:11894" coordorigin="32635"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">
                      <v:shape id="Freeform: Shape 1012609828" o:spid="_x0000_s2444" style="position:absolute;left:32635;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18518128" o:spid="_x0000_s2445" style="position:absolute;left:32642;top:291;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1783504084" o:spid="_x0000_s2446" style="position:absolute;left:34249;top:2750;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9842864" o:spid="_x0000_s2447" style="position:absolute;left:34287;top:2748;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107218732" o:spid="_x0000_s2448" style="position:absolute;left:34643;top:3207;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1062400430" o:spid="_x0000_s2449" style="position:absolute;left:33332;top:497;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450" style="position:absolute;left:34791;top:3207;width:3345;height:5223" coordorigin="34791,3207"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">
                        <v:shape id="Freeform: Shape 140073518" o:spid="_x0000_s2451" style="position:absolute;left:35537;top:4166;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240694877" o:spid="_x0000_s2452" style="position:absolute;left:34791;top:3207;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2059212906" o:spid="_x0000_s2453" style="position:absolute;left:36641;top:6178;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1430839635" o:spid="_x0000_s2454" style="position:absolute;left:37261;top:7313;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455" type="#_x0000_t202" style="position:absolute;left:56971;top:3065;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" filled="f" stroked="f">
                    <v:textbox>
                      <w:txbxContent>
                        <w:p w14:paraId="6810CFAE"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01</w:t>
                          </w:r>
                        </w:p>
                      </w:txbxContent>
                    </v:textbox>
                  </v:shape>
                  <v:shape id="TextBox 196" o:spid="_x0000_s2456" type="#_x0000_t202" style="position:absolute;left:39215;top:2799;width:14746;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" filled="f" stroked="f">
                    <v:textbox>
                      <w:txbxContent>
                        <w:p w14:paraId="4F74983D"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الاعتراف بالمشكلة مبكراً</w:t>
                          </w:r>
                        </w:p>
                      </w:txbxContent>
                    </v:textbox>
                  </v:shape>
                </v:group>
                <v:group id="Group 1872358358" o:spid="_x0000_s2457" style="position:absolute;left:32409;top:13998;width:36518;height:13076" coordorigin="32409,13998"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">
                  <v:group id="Graphic 2" o:spid="_x0000_s2458" style="position:absolute;left:32409;top:13998;width:33217;height:11894" coordorigin="32409,13998"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">
                    <v:shape id="Freeform: Shape 1604469438" o:spid="_x0000_s2459" style="position:absolute;left:38302;top:16093;width:24569;height:7703;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29075495" o:spid="_x0000_s2460" style="position:absolute;left:53672;top:16093;width:9199;height:7703;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27944703" o:spid="_x0000_s2461" style="position:absolute;left:38299;top:16093;width:2956;height:7703;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62" style="position:absolute;left:54450;top:14356;width:11176;height:11177" coordorigin="54450,14356"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">
                      <v:shape id="Freeform: Shape 2070949364" o:spid="_x0000_s2463" style="position:absolute;left:54450;top:14356;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456034101" o:spid="_x0000_s2464" style="position:absolute;left:55583;top:14737;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1616913542" o:spid="_x0000_s2465" style="position:absolute;left:55530;top:15616;width:9017;height:9018;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52955116" o:spid="_x0000_s2466" style="position:absolute;left:55858;top:15765;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467" style="position:absolute;left:32409;top:13998;width:6976;height:11894" coordorigin="32409,13998"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">
                      <v:shape id="Freeform: Shape 1578034993" o:spid="_x0000_s2468" style="position:absolute;left:32409;top:13998;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687490178" o:spid="_x0000_s2469" style="position:absolute;left:32416;top:14289;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1566490778" o:spid="_x0000_s2470" style="position:absolute;left:34023;top:16748;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1885291431" o:spid="_x0000_s2471" style="position:absolute;left:34061;top:16747;width:4092;height:6396;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383053536" o:spid="_x0000_s2472" style="position:absolute;left:34417;top:17205;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2038768573" o:spid="_x0000_s2473" style="position:absolute;left:33106;top:14496;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474" style="position:absolute;left:34565;top:17205;width:3346;height:5224" coordorigin="34565,17205"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">
                        <v:shape id="Freeform: Shape 1348392619" o:spid="_x0000_s2475" style="position:absolute;left:35311;top:18164;width:2600;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977694355" o:spid="_x0000_s2476" style="position:absolute;left:34565;top:17205;width:3346;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1243993927" o:spid="_x0000_s2477" style="position:absolute;left:36415;top:20177;width:1496;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2023929565" o:spid="_x0000_s2478" style="position:absolute;left:37036;top:21311;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479" type="#_x0000_t202" style="position:absolute;left:56503;top:17179;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" filled="f" stroked="f">
                    <v:textbox>
                      <w:txbxContent>
                        <w:p w14:paraId="13E076EB"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03</w:t>
                          </w:r>
                        </w:p>
                      </w:txbxContent>
                    </v:textbox>
                  </v:shape>
                  <v:shape id="TextBox 220" o:spid="_x0000_s2480" type="#_x0000_t202" style="position:absolute;left:38509;top:17101;width:16429;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" filled="f" stroked="f">
                    <v:textbox>
                      <w:txbxContent>
                        <w:p w14:paraId="74B1BE3E"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الحفاظ على هدوء الأعصاب</w:t>
                          </w:r>
                        </w:p>
                      </w:txbxContent>
                    </v:textbox>
                  </v:shape>
                </v:group>
                <v:group id="Group 260105500" o:spid="_x0000_s2481" style="position:absolute;left:32449;top:28004;width:36518;height:13076" coordorigin="32449,28004"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">
                  <v:group id="Graphic 2" o:spid="_x0000_s2482" style="position:absolute;left:32449;top:28004;width:33217;height:11894" coordorigin="32449,28004"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">
                    <v:shape id="Freeform: Shape 1032939169" o:spid="_x0000_s2483" style="position:absolute;left:38342;top:3009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04590489" o:spid="_x0000_s2484" style="position:absolute;left:53711;top:30098;width:9200;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021129549" o:spid="_x0000_s2485" style="position:absolute;left:38339;top:30098;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486" style="position:absolute;left:54489;top:28362;width:11177;height:11177" coordorigin="54489,28362"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">
                      <v:shape id="Freeform: Shape 156245239" o:spid="_x0000_s2487" style="position:absolute;left:54489;top:28362;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2081693574" o:spid="_x0000_s2488" style="position:absolute;left:55622;top:28743;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129916348" o:spid="_x0000_s2489" style="position:absolute;left:55569;top:2962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383318136" o:spid="_x0000_s2490" style="position:absolute;left:55897;top:29771;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491" style="position:absolute;left:32449;top:28004;width:6975;height:11894" coordorigin="32449,28004"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">
                      <v:shape id="Freeform: Shape 721062099" o:spid="_x0000_s2492" style="position:absolute;left:32449;top:28004;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102714587" o:spid="_x0000_s2493" style="position:absolute;left:32456;top:28295;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674851819" o:spid="_x0000_s2494" style="position:absolute;left:34063;top:30754;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2138474286" o:spid="_x0000_s2495" style="position:absolute;left:34101;top:30752;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2005890637" o:spid="_x0000_s2496" style="position:absolute;left:34457;top:31211;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749170636" o:spid="_x0000_s2497" style="position:absolute;left:33146;top:28502;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498" style="position:absolute;left:34605;top:31211;width:3345;height:5223" coordorigin="34605,31211"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">
                        <v:shape id="Freeform: Shape 1886707083" o:spid="_x0000_s2499" style="position:absolute;left:35351;top:32170;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1286521665" o:spid="_x0000_s2500" style="position:absolute;left:34605;top:31211;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722850471" o:spid="_x0000_s2501" style="position:absolute;left:36455;top:34182;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1484769535" o:spid="_x0000_s2502" style="position:absolute;left:37075;top:35317;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503" type="#_x0000_t202" style="position:absolute;left:56503;top:31299;width:7208;height:60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" filled="f" stroked="f">
                    <v:textbox>
                      <w:txbxContent>
                        <w:p w14:paraId="5AC45051"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05</w:t>
                          </w:r>
                        </w:p>
                      </w:txbxContent>
                    </v:textbox>
                  </v:shape>
                  <v:shape id="TextBox 244" o:spid="_x0000_s2504" type="#_x0000_t202" style="position:absolute;left:39290;top:30956;width:15169;height:6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" filled="f" stroked="f">
                    <v:textbox>
                      <w:txbxContent>
                        <w:p w14:paraId="0F8C319B"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التركيز على الحقائق وليس العواطف</w:t>
                          </w:r>
                        </w:p>
                      </w:txbxContent>
                    </v:textbox>
                  </v:shape>
                </v:group>
                <v:group id="Group 593481692" o:spid="_x0000_s2505" style="position:absolute;left:32731;top:41476;width:36517;height:13076" coordorigin="32731,41476"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">
                  <v:group id="Graphic 2" o:spid="_x0000_s2506" style="position:absolute;left:32731;top:41476;width:33217;height:11894" coordorigin="32731,41476"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">
                    <v:shape id="Freeform: Shape 1579739150" o:spid="_x0000_s2507" style="position:absolute;left:38623;top:43571;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89098816" o:spid="_x0000_s2508" style="position:absolute;left:53993;top:43571;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442557041" o:spid="_x0000_s2509" style="position:absolute;left:38620;top:43571;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10" style="position:absolute;left:54771;top:41834;width:11177;height:11177" coordorigin="54771,41834"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">
                      <v:shape id="Freeform: Shape 2067047250" o:spid="_x0000_s2511" style="position:absolute;left:54771;top:41834;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" path="m1117669,558835v,308635,-250199,558834,-558835,558834c250198,1117669,,867470,,558835,,250199,250198,,558834,v308636,,558835,250199,558835,558835xe" fillcolor="#ffd100" strokecolor="black [3213]" strokeweight=".42044mm">
                        <v:stroke joinstyle="miter"/>
                        <v:path arrowok="t" o:connecttype="custom" o:connectlocs="1117669,558835;558834,1117669;0,558835;558834,0;1117669,558835" o:connectangles="0,0,0,0,0"/>
                      </v:shape>
                      <v:shape id="Freeform: Shape 796678174" o:spid="_x0000_s2512" style="position:absolute;left:55904;top:42215;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" path="m445551,c636025,,802235,103578,891102,257352,802083,411126,635873,514704,445551,514704,255229,514704,88868,411126,,257352,89019,103578,255229,,445551,xe" strokecolor="black [3213]" strokeweight=".42044mm">
                        <v:fill opacity="19789f"/>
                        <v:stroke opacity="19789f" joinstyle="miter"/>
                        <v:path arrowok="t" o:connecttype="custom" o:connectlocs="445551,0;891102,257352;445551,514704;0,257352;445551,0" o:connectangles="0,0,0,0,0"/>
                      </v:shape>
                      <v:shape id="Freeform: Shape 70729742" o:spid="_x0000_s2513" style="position:absolute;left:55851;top:43094;width:9017;height:9018;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627314875" o:spid="_x0000_s2514" style="position:absolute;left:56179;top:43243;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15" style="position:absolute;left:32731;top:41476;width:6975;height:11894" coordorigin="32731,41476"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">
                      <v:shape id="Freeform: Shape 2748218" o:spid="_x0000_s2516" style="position:absolute;left:32731;top:41476;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" path="m12852,623646r619950,555801c657825,1201892,697557,1184149,697557,1150482r,-1111603c697557,5364,657825,-12379,632802,9914l12852,565715v-17136,15469,-17136,42311,,57779l12852,623646xe" fillcolor="#ffd100" strokecolor="black [3213]" strokeweight=".42044mm">
                        <v:stroke joinstyle="miter"/>
                        <v:path arrowok="t" o:connecttype="custom" o:connectlocs="12852,623646;632802,1179447;697557,1150482;697557,38879;632802,9914;12852,565715;12852,623494" o:connectangles="0,0,0,0,0,0,0"/>
                      </v:shape>
                      <v:shape id="Freeform: Shape 763626727" o:spid="_x0000_s2517" style="position:absolute;left:32738;top:41768;width:6968;height:11601;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" path="m613581,1084912v22444,20018,47315,8948,47315,-21079l660896,758256v,-128600,3943,-257049,11828,-385346l695624,v758,3033,1213,6218,1213,9554l696837,1121309v,33515,-39733,51258,-64755,28965l12132,594473c5459,588558,1517,580824,,572635r613581,512429l613581,1084912xe" fillcolor="black" strokecolor="black [3213]" strokeweight=".42044mm">
                        <v:fill opacity="9766f"/>
                        <v:stroke opacity="9766f" joinstyle="miter"/>
                        <v:path arrowok="t" o:connecttype="custom" o:connectlocs="613581,1084912;660896,1063833;660896,758256;672724,372910;695624,0;696837,9554;696837,1121309;632082,1150274;12132,594473;0,572635;613581,1085064" o:connectangles="0,0,0,0,0,0,0,0,0,0,0"/>
                      </v:shape>
                      <v:shape id="Freeform: Shape 783324350" o:spid="_x0000_s2518" style="position:absolute;left:34344;top:44226;width:4281;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" path="m7962,350609l388303,663162v15317,12587,39732,2579,39732,-16226l428035,21830v,-18805,-24415,-28814,-39732,-16227l7962,318156v-10616,8644,-10616,23809,,32453xe" fillcolor="black" strokecolor="black [3213]" strokeweight=".42044mm">
                        <v:fill opacity="9766f"/>
                        <v:stroke opacity="9766f" joinstyle="miter"/>
                        <v:path arrowok="t" o:connecttype="custom" o:connectlocs="7962,350609;388303,663162;428035,646936;428035,21830;388303,5603;7962,318156;7962,350609" o:connectangles="0,0,0,0,0,0,0"/>
                      </v:shape>
                      <v:shape id="Freeform: Shape 1939957793" o:spid="_x0000_s2519" style="position:absolute;left:34383;top:44225;width:4092;height:6396;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" path="m7620,335417l371280,634321v14710,11981,37913,2578,37913,-15468l409193,20892v,-18046,-23355,-27600,-37913,-15468l7620,304328v-10160,8341,-10160,22748,,31089xe" fillcolor="#ffe982" strokecolor="black [3213]" strokeweight=".42044mm">
                        <v:stroke joinstyle="miter"/>
                        <v:path arrowok="t" o:connecttype="custom" o:connectlocs="7620,335417;371280,634321;409193,618853;409193,20892;371280,5424;7620,304328;7620,335417" o:connectangles="0,0,0,0,0,0,0"/>
                      </v:shape>
                      <v:shape id="Freeform: Shape 1906737291" o:spid="_x0000_s2520" style="position:absolute;left:34738;top:44683;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" path="m6483,287269l316913,543256v12587,10312,32453,2123,32453,-13345l349366,17936v,-15468,-19866,-23657,-32453,-13345l6483,260578v-8644,7128,-8644,19563,,26691xe" fillcolor="#ffd100" strokecolor="black [3213]" strokeweight=".42044mm">
                        <v:stroke joinstyle="miter"/>
                        <v:path arrowok="t" o:connecttype="custom" o:connectlocs="6483,287269;316913,543256;349366,529911;349366,17936;316913,4591;6483,260578;6483,287269" o:connectangles="0,0,0,0,0,0,0"/>
                      </v:shape>
                      <v:shape id="Freeform: Shape 536832706" o:spid="_x0000_s2521" style="position:absolute;left:33428;top:41974;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" path="m548371,c456773,120714,234453,389440,,491501l548371,xe" fillcolor="#ffe982" strokecolor="black [3213]" strokeweight=".42044mm">
                        <v:stroke joinstyle="miter"/>
                        <v:path arrowok="t" o:connecttype="custom" o:connectlocs="548371,0;0,491501;548371,0" o:connectangles="0,0,0"/>
                      </v:shape>
                      <v:group id="Graphic 2" o:spid="_x0000_s2522" style="position:absolute;left:34887;top:44683;width:3345;height:5224" coordorigin="34887,44683"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">
                        <v:shape id="Freeform: Shape 1795242687" o:spid="_x0000_s2523" style="position:absolute;left:35633;top:45642;width:2599;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" path="m259930,155746l259930,,,259778r85380,70367l259930,155746xe" fillcolor="#ffe982" strokecolor="black [3213]" strokeweight=".42044mm">
                          <v:stroke joinstyle="miter"/>
                          <v:path arrowok="t" o:connecttype="custom" o:connectlocs="259930,155746;259930,0;0,259778;85380,330145;259930,155746" o:connectangles="0,0,0,0,0"/>
                        </v:shape>
                        <v:shape id="Freeform: Shape 731933216" o:spid="_x0000_s2524" style="position:absolute;left:34887;top:44683;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" path="m46254,332309l334542,44020r,-26084c334542,2468,314676,-5721,302089,4591l229751,64190,,293941r46254,38217l46254,332309xe" fillcolor="#ffe982" strokecolor="black [3213]" strokeweight=".42044mm">
                          <v:stroke joinstyle="miter"/>
                          <v:path arrowok="t" o:connecttype="custom" o:connectlocs="46254,332309;334542,44020;334542,17936;302089,4591;229751,64190;0,293941;46254,332158" o:connectangles="0,0,0,0,0,0,0"/>
                        </v:shape>
                        <v:shape id="Freeform: Shape 1983958622" o:spid="_x0000_s2525" style="position:absolute;left:36737;top:47655;width:1495;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" path="m149528,65058l149528,,,149528r35638,29420l149528,65058xe" fillcolor="#ffe982" strokecolor="black [3213]" strokeweight=".42044mm">
                          <v:stroke joinstyle="miter"/>
                          <v:path arrowok="t" o:connecttype="custom" o:connectlocs="149528,65058;149528,0;0,149528;35638,178948;149528,65058" o:connectangles="0,0,0,0,0"/>
                        </v:shape>
                        <v:shape id="Freeform: Shape 974669682" o:spid="_x0000_s2526" style="position:absolute;left:37357;top:48789;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" path="m87503,53988l87503,,,87351r29724,24416l87503,53988xe" fillcolor="#ffe982" strokecolor="black [3213]" strokeweight=".42044mm">
                          <v:stroke joinstyle="miter"/>
                          <v:path arrowok="t" o:connecttype="custom" o:connectlocs="87503,53988;87503,0;0,87351;29724,111767;87503,53988" o:connectangles="0,0,0,0,0"/>
                        </v:shape>
                      </v:group>
                    </v:group>
                  </v:group>
                  <v:shape id="TextBox 22" o:spid="_x0000_s2527" type="#_x0000_t202" style="position:absolute;left:56659;top:44980;width:7202;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" filled="f" stroked="f">
                    <v:textbox>
                      <w:txbxContent>
                        <w:p w14:paraId="1251CF6D"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07</w:t>
                          </w:r>
                        </w:p>
                      </w:txbxContent>
                    </v:textbox>
                  </v:shape>
                  <v:shape id="TextBox 268" o:spid="_x0000_s2528" type="#_x0000_t202" style="position:absolute;left:39189;top:44110;width:16423;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" filled="f" stroked="f">
                    <v:textbox>
                      <w:txbxContent>
                        <w:p w14:paraId="7CE697BC"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استخدام وسيط أو طرف ثالث إذا لزم الأمر</w:t>
                          </w:r>
                        </w:p>
                      </w:txbxContent>
                    </v:textbox>
                  </v:shape>
                </v:group>
                <v:group id="Group 960909253" o:spid="_x0000_s2529" style="position:absolute;left:579;top:7113;width:36517;height:13077" coordorigin="547,711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">
                  <v:group id="Graphic 2" o:spid="_x0000_s2530" style="position:absolute;left:547;top:7113;width:33217;height:11895;flip:x" coordorigin="225,711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">
                    <v:shape id="Freeform: Shape 1445104762" o:spid="_x0000_s2531" style="position:absolute;left:6118;top:920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988937144" o:spid="_x0000_s2532" style="position:absolute;left:21488;top:9208;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246770816" o:spid="_x0000_s2533" style="position:absolute;left:6115;top:9208;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34" style="position:absolute;left:22266;top:7472;width:11177;height:11176" coordorigin="22266,7472"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">
                      <v:shape id="Freeform: Shape 1673964527" o:spid="_x0000_s2535" style="position:absolute;left:22266;top:7472;width:11177;height:11176;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1393043781" o:spid="_x0000_s2536" style="position:absolute;left:23399;top:7852;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921520352" o:spid="_x0000_s2537" style="position:absolute;left:23346;top:873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2065756941" o:spid="_x0000_s2538" style="position:absolute;left:23674;top:8880;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39" style="position:absolute;left:225;top:7113;width:6976;height:11895" coordorigin="225,7113"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">
                      <v:shape id="Freeform: Shape 1921860108" o:spid="_x0000_s2540" style="position:absolute;left:225;top:7113;width:6976;height:11895;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793712693" o:spid="_x0000_s2541" style="position:absolute;left:232;top:7405;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574643865" o:spid="_x0000_s2542" style="position:absolute;left:1839;top:9863;width:4281;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643959992" o:spid="_x0000_s2543" style="position:absolute;left:1878;top:9862;width:4091;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2101433253" o:spid="_x0000_s2544" style="position:absolute;left:2233;top:10321;width:3494;height:5478;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&#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554398623" o:spid="_x0000_s2545" style="position:absolute;left:923;top:7611;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" path="m548371,c456773,120714,234453,389440,,491501l548371,xe" fillcolor="#4aabb0" strokecolor="black [3213]" strokeweight=".42044mm">
                        <v:stroke joinstyle="miter"/>
                        <v:path arrowok="t" o:connecttype="custom" o:connectlocs="548371,0;0,491501;548371,0" o:connectangles="0,0,0"/>
                      </v:shape>
                      <v:group id="Graphic 2" o:spid="_x0000_s2546" style="position:absolute;left:2381;top:10321;width:3346;height:5223" coordorigin="2381,10321"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">
                        <v:shape id="Freeform: Shape 463627143" o:spid="_x0000_s2547" style="position:absolute;left:3128;top:11280;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240295869" o:spid="_x0000_s2548" style="position:absolute;left:2381;top:10321;width:3346;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902547116" o:spid="_x0000_s2549" style="position:absolute;left:4232;top:13292;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579881802" o:spid="_x0000_s2550" style="position:absolute;left:4852;top:14427;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551" type="#_x0000_t202" style="position:absolute;left:2591;top:10840;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" filled="f" stroked="f">
                    <v:textbox>
                      <w:txbxContent>
                        <w:p w14:paraId="0CE26E26"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02</w:t>
                          </w:r>
                        </w:p>
                      </w:txbxContent>
                    </v:textbox>
                  </v:shape>
                  <v:shape id="TextBox 292" o:spid="_x0000_s2552" type="#_x0000_t202" style="position:absolute;left:10219;top:10969;width:16429;height:3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" filled="f" stroked="f">
                    <v:textbox>
                      <w:txbxContent>
                        <w:p w14:paraId="09662C71"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الاستماع الفعّال</w:t>
                          </w:r>
                        </w:p>
                      </w:txbxContent>
                    </v:textbox>
                  </v:shape>
                </v:group>
                <v:group id="Group 1134843667" o:spid="_x0000_s2553" style="position:absolute;left:353;top:21112;width:36518;height:13076" coordorigin="321,21112"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">
                  <v:group id="Graphic 2" o:spid="_x0000_s2554" style="position:absolute;left:321;top:21112;width:33217;height:11894;flip:x" coordorigin=",21112"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">
                    <v:shape id="Freeform: Shape 2133308985" o:spid="_x0000_s2555" style="position:absolute;left:5892;top:23206;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782966530" o:spid="_x0000_s2556" style="position:absolute;left:21262;top:23206;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310001691" o:spid="_x0000_s2557" style="position:absolute;left:5889;top:23206;width:2956;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58" style="position:absolute;left:22040;top:21470;width:11177;height:11177" coordorigin="22040,21470"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">
                      <v:shape id="Freeform: Shape 1026824360" o:spid="_x0000_s2559" style="position:absolute;left:22040;top:21470;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545131989" o:spid="_x0000_s2560" style="position:absolute;left:23173;top:21851;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1509619144" o:spid="_x0000_s2561" style="position:absolute;left:23120;top:22730;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91843155" o:spid="_x0000_s2562" style="position:absolute;left:23448;top:22879;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63" style="position:absolute;top:21112;width:6975;height:11894" coordorigin=",21112"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">
                      <v:shape id="Freeform: Shape 965589634" o:spid="_x0000_s2564" style="position:absolute;top:21112;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1802393487" o:spid="_x0000_s2565" style="position:absolute;left:7;top:21403;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803030001" o:spid="_x0000_s2566" style="position:absolute;left:1613;top:23862;width:4281;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927699791" o:spid="_x0000_s2567" style="position:absolute;left:1652;top:23860;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1120125510" o:spid="_x0000_s2568" style="position:absolute;left:2007;top:24319;width:3494;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901414550" o:spid="_x0000_s2569" style="position:absolute;left:697;top:21610;width:5483;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" path="m548371,c456773,120714,234453,389440,,491501l548371,xe" fillcolor="#4aabb0" strokecolor="black [3213]" strokeweight=".42044mm">
                        <v:stroke joinstyle="miter"/>
                        <v:path arrowok="t" o:connecttype="custom" o:connectlocs="548371,0;0,491501;548371,0" o:connectangles="0,0,0"/>
                      </v:shape>
                      <v:group id="Graphic 2" o:spid="_x0000_s2570" style="position:absolute;left:2156;top:24319;width:3345;height:5223" coordorigin="2156,24319"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">
                        <v:shape id="Freeform: Shape 972603639" o:spid="_x0000_s2571" style="position:absolute;left:2902;top:25278;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547742037" o:spid="_x0000_s2572" style="position:absolute;left:2156;top:24319;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1642981640" o:spid="_x0000_s2573" style="position:absolute;left:4006;top:27290;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520062810" o:spid="_x0000_s2574" style="position:absolute;left:4626;top:28425;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575" type="#_x0000_t202" style="position:absolute;left:2123;top:24954;width:7208;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" filled="f" stroked="f">
                    <v:textbox>
                      <w:txbxContent>
                        <w:p w14:paraId="7D2CE3A7"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04</w:t>
                          </w:r>
                        </w:p>
                      </w:txbxContent>
                    </v:textbox>
                  </v:shape>
                  <v:shape id="TextBox 316" o:spid="_x0000_s2576" type="#_x0000_t202" style="position:absolute;left:10530;top:23858;width:15756;height:6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" filled="f" stroked="f">
                    <v:textbox>
                      <w:txbxContent>
                        <w:p w14:paraId="6610C1D3"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تحديد السبب الجذري للنزاع</w:t>
                          </w:r>
                        </w:p>
                      </w:txbxContent>
                    </v:textbox>
                  </v:shape>
                </v:group>
                <v:group id="Group 2069113032" o:spid="_x0000_s2577" style="position:absolute;left:722;top:35043;width:36518;height:13076" coordorigin="690,3504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">
                  <v:group id="Graphic 2" o:spid="_x0000_s2578" style="position:absolute;left:690;top:35043;width:33218;height:11894;flip:x" coordorigin="369,35043"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">
                    <v:shape id="Freeform: Shape 361140458" o:spid="_x0000_s2579" style="position:absolute;left:6262;top:37138;width:24569;height:7704;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348968994" o:spid="_x0000_s2580" style="position:absolute;left:21632;top:37138;width:9199;height:7704;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896738643" o:spid="_x0000_s2581" style="position:absolute;left:6259;top:37138;width:2955;height:7704;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582" style="position:absolute;left:22410;top:35401;width:11176;height:11177" coordorigin="22410,35401"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">
                      <v:shape id="Freeform: Shape 1626198208" o:spid="_x0000_s2583" style="position:absolute;left:22410;top:35401;width:11176;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35400417" o:spid="_x0000_s2584" style="position:absolute;left:23542;top:35782;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1376530818" o:spid="_x0000_s2585" style="position:absolute;left:23489;top:36662;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938987058" o:spid="_x0000_s2586" style="position:absolute;left:23817;top:36810;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587" style="position:absolute;left:369;top:35043;width:6976;height:11894" coordorigin="369,35043"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">
                      <v:shape id="Freeform: Shape 1559823597" o:spid="_x0000_s2588" style="position:absolute;left:369;top:35043;width:6976;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26150821" o:spid="_x0000_s2589" style="position:absolute;left:376;top:35335;width:6969;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1699912634" o:spid="_x0000_s2590" style="position:absolute;left:1983;top:37793;width:4280;height:6688;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465032478" o:spid="_x0000_s2591" style="position:absolute;left:2021;top:37792;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658887485" o:spid="_x0000_s2592" style="position:absolute;left:2377;top:38250;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&#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1872846485" o:spid="_x0000_s2593" style="position:absolute;left:1066;top:35541;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" path="m548371,c456773,120714,234453,389440,,491501l548371,xe" fillcolor="#4aabb0" strokecolor="black [3213]" strokeweight=".42044mm">
                        <v:stroke joinstyle="miter"/>
                        <v:path arrowok="t" o:connecttype="custom" o:connectlocs="548371,0;0,491501;548371,0" o:connectangles="0,0,0"/>
                      </v:shape>
                      <v:group id="Graphic 2" o:spid="_x0000_s2594" style="position:absolute;left:2525;top:38250;width:3345;height:5224" coordorigin="2525,38250"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">
                        <v:shape id="Freeform: Shape 1647643215" o:spid="_x0000_s2595" style="position:absolute;left:3271;top:39209;width:2599;height:3302;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424344402" o:spid="_x0000_s2596" style="position:absolute;left:2525;top:38250;width:3345;height:3324;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784973968" o:spid="_x0000_s2597" style="position:absolute;left:4375;top:41222;width:1495;height:1789;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1973163583" o:spid="_x0000_s2598" style="position:absolute;left:4995;top:42356;width:875;height:1118;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599" type="#_x0000_t202" style="position:absolute;left:2123;top:39073;width:7202;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" filled="f" stroked="f">
                    <v:textbox>
                      <w:txbxContent>
                        <w:p w14:paraId="14DB7307"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06</w:t>
                          </w:r>
                        </w:p>
                      </w:txbxContent>
                    </v:textbox>
                  </v:shape>
                  <v:shape id="TextBox 340" o:spid="_x0000_s2600" type="#_x0000_t202" style="position:absolute;left:11065;top:37867;width:15255;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" filled="f" stroked="f">
                    <v:textbox>
                      <w:txbxContent>
                        <w:p w14:paraId="29A4094B"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البحث عن حلول توافقية</w:t>
                          </w:r>
                        </w:p>
                      </w:txbxContent>
                    </v:textbox>
                  </v:shape>
                </v:group>
                <v:group id="Group 1142131538" o:spid="_x0000_s2601" style="position:absolute;left:674;top:48590;width:36518;height:13076" coordorigin="642,48590"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">
                  <v:group id="Graphic 2" o:spid="_x0000_s2602" style="position:absolute;left:642;top:48590;width:33218;height:11894;flip:x" coordorigin="321,48590" coordsize="33217,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">
                    <v:shape id="Freeform: Shape 496243317" o:spid="_x0000_s2603" style="position:absolute;left:6214;top:50685;width:24569;height:7703;visibility:visible;mso-wrap-style:square;v-text-anchor:middle" coordsize="2456900,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" path="m,770388r2071706,c2283563,770388,2456900,597051,2456900,385194r,c2456900,173337,2283563,,2071706,l,,,770388xe" strokecolor="black [3213]" strokeweight=".42044mm">
                      <v:stroke joinstyle="miter"/>
                      <v:path arrowok="t" o:connecttype="custom" o:connectlocs="0,770388;2071706,770388;2456900,385194;2456900,385194;2071706,0;0,0;0,770388" o:connectangles="0,0,0,0,0,0,0"/>
                    </v:shape>
                    <v:shape id="Freeform: Shape 1716316256" o:spid="_x0000_s2604" style="position:absolute;left:21584;top:50685;width:9199;height:7703;visibility:visible;mso-wrap-style:square;v-text-anchor:middle" coordsize="919915,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" path="m119046,l534722,c746579,,919916,173337,919916,385194r,c919916,597051,746579,770388,534722,770388r-415676,c43979,660744,,528049,,385194,,242339,43979,109644,119046,xe" fillcolor="black" strokecolor="black [3213]" strokeweight=".42044mm">
                      <v:fill opacity="3341f"/>
                      <v:stroke opacity="3341f" joinstyle="miter"/>
                      <v:path arrowok="t" o:connecttype="custom" o:connectlocs="119046,0;534722,0;919916,385194;919916,385194;534722,770388;119046,770388;0,385194;119046,0" o:connectangles="0,0,0,0,0,0,0,0"/>
                    </v:shape>
                    <v:shape id="Freeform: Shape 779518431" o:spid="_x0000_s2605" style="position:absolute;left:6211;top:50685;width:2955;height:7703;visibility:visible;mso-wrap-style:square;v-text-anchor:middle" coordsize="295568,770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" path="m295568,c218529,116013,174854,246736,174854,385194v,138457,43675,269181,120714,385194l,770388,,,295568,xe" fillcolor="black" strokecolor="black [3213]" strokeweight=".42044mm">
                      <v:fill opacity="3341f"/>
                      <v:stroke opacity="3341f" joinstyle="miter"/>
                      <v:path arrowok="t" o:connecttype="custom" o:connectlocs="295568,0;174854,385194;295568,770388;0,770388;0,0;295568,0" o:connectangles="0,0,0,0,0,0"/>
                    </v:shape>
                    <v:group id="Graphic 2" o:spid="_x0000_s2606" style="position:absolute;left:22361;top:48948;width:11177;height:11177" coordorigin="22361,48948" coordsize="11176,1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">
                      <v:shape id="Freeform: Shape 596930637" o:spid="_x0000_s2607" style="position:absolute;left:22361;top:48948;width:11177;height:11177;visibility:visible;mso-wrap-style:square;v-text-anchor:middle" coordsize="1117668,1117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" path="m1117669,558835v,308635,-250199,558834,-558835,558834c250198,1117669,,867470,,558835,,250199,250198,,558834,v308636,,558835,250199,558835,558835xe" fillcolor="#4aabb0" strokecolor="black [3213]" strokeweight=".42044mm">
                        <v:stroke joinstyle="miter"/>
                        <v:path arrowok="t" o:connecttype="custom" o:connectlocs="1117669,558835;558834,1117669;0,558835;558834,0;1117669,558835" o:connectangles="0,0,0,0,0"/>
                      </v:shape>
                      <v:shape id="Freeform: Shape 1650972138" o:spid="_x0000_s2608" style="position:absolute;left:23494;top:49329;width:8911;height:5147;visibility:visible;mso-wrap-style:square;v-text-anchor:middle" coordsize="891102,514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" path="m445551,c636025,,802235,103578,891102,257352,802083,411126,635873,514704,445551,514704,255229,514704,88868,411126,,257352,89019,103578,255229,,445551,xe" fillcolor="#4aabb0" strokecolor="black [3213]" strokeweight=".42044mm">
                        <v:stroke opacity="19789f" joinstyle="miter"/>
                        <v:path arrowok="t" o:connecttype="custom" o:connectlocs="445551,0;891102,257352;445551,514704;0,257352;445551,0" o:connectangles="0,0,0,0,0"/>
                      </v:shape>
                      <v:shape id="Freeform: Shape 266929077" o:spid="_x0000_s2609" style="position:absolute;left:23441;top:50208;width:9017;height:9017;visibility:visible;mso-wrap-style:square;v-text-anchor:middle" coordsize="901717,90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" path="m901718,450859v,249002,-201857,450859,-450859,450859c201857,901718,,699861,,450859,,201856,201857,,450859,,699861,,901718,201856,901718,450859xe" fillcolor="black" strokecolor="black [3213]" strokeweight=".42044mm">
                        <v:fill opacity="9766f"/>
                        <v:stroke opacity="9766f" joinstyle="miter"/>
                        <v:path arrowok="t" o:connecttype="custom" o:connectlocs="901718,450859;450859,901718;0,450859;450859,0;901718,450859" o:connectangles="0,0,0,0,0"/>
                      </v:shape>
                      <v:shape id="Freeform: Shape 1197499110" o:spid="_x0000_s2610" style="position:absolute;left:23769;top:50357;width:8359;height:8359;rotation:-45;visibility:visible;mso-wrap-style:square;v-text-anchor:middle" coordsize="835901,835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" path="m835901,417951v,230828,-187123,417950,-417950,417950c187123,835901,,648779,,417951,,187123,187123,,417951,,648778,,835901,187123,835901,417951xe" strokecolor="black [3213]" strokeweight=".42044mm">
                        <v:stroke joinstyle="miter"/>
                        <v:path arrowok="t" o:connecttype="custom" o:connectlocs="835901,417951;417951,835901;0,417951;417951,0;835901,417951" o:connectangles="0,0,0,0,0"/>
                      </v:shape>
                    </v:group>
                    <v:group id="Graphic 2" o:spid="_x0000_s2611" style="position:absolute;left:321;top:48590;width:6975;height:11894" coordorigin="321,48590" coordsize="6975,1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">
                      <v:shape id="Freeform: Shape 1434309351" o:spid="_x0000_s2612" style="position:absolute;left:321;top:48590;width:6975;height:11894;visibility:visible;mso-wrap-style:square;v-text-anchor:middle" coordsize="697557,118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" path="m12852,623646r619950,555801c657825,1201892,697557,1184149,697557,1150482r,-1111603c697557,5364,657825,-12379,632802,9914l12852,565715v-17136,15469,-17136,42311,,57779l12852,623646xe" fillcolor="#4aabb0" strokecolor="black [3213]" strokeweight=".42044mm">
                        <v:stroke joinstyle="miter"/>
                        <v:path arrowok="t" o:connecttype="custom" o:connectlocs="12852,623646;632802,1179447;697557,1150482;697557,38879;632802,9914;12852,565715;12852,623494" o:connectangles="0,0,0,0,0,0,0"/>
                      </v:shape>
                      <v:shape id="Freeform: Shape 956616434" o:spid="_x0000_s2613" style="position:absolute;left:328;top:48881;width:6968;height:11602;visibility:visible;mso-wrap-style:square;v-text-anchor:middle" coordsize="696836,1160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" path="m613581,1084912v22444,20018,47315,8948,47315,-21079l660896,758256v,-128600,3943,-257049,11828,-385346l695624,v758,3033,1213,6218,1213,9554l696837,1121309v,33515,-39733,51258,-64755,28965l12132,594473c5459,588558,1517,580824,,572635r613581,512429l613581,1084912xe" fillcolor="#4aabb0" strokecolor="black [3213]" strokeweight=".42044mm">
                        <v:stroke opacity="9766f" joinstyle="miter"/>
                        <v:path arrowok="t" o:connecttype="custom" o:connectlocs="613581,1084912;660896,1063833;660896,758256;672724,372910;695624,0;696837,9554;696837,1121309;632082,1150274;12132,594473;0,572635;613581,1085064" o:connectangles="0,0,0,0,0,0,0,0,0,0,0"/>
                      </v:shape>
                      <v:shape id="Freeform: Shape 1046284452" o:spid="_x0000_s2614" style="position:absolute;left:1935;top:51340;width:4280;height:6687;visibility:visible;mso-wrap-style:square;v-text-anchor:middle" coordsize="428035,668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" path="m7962,350609l388303,663162v15317,12587,39732,2579,39732,-16226l428035,21830v,-18805,-24415,-28814,-39732,-16227l7962,318156v-10616,8644,-10616,23809,,32453xe" fillcolor="#4aabb0" strokecolor="black [3213]" strokeweight=".42044mm">
                        <v:fill opacity="9766f"/>
                        <v:stroke opacity="9766f" joinstyle="miter"/>
                        <v:path arrowok="t" o:connecttype="custom" o:connectlocs="7962,350609;388303,663162;428035,646936;428035,21830;388303,5603;7962,318156;7962,350609" o:connectangles="0,0,0,0,0,0,0"/>
                      </v:shape>
                      <v:shape id="Freeform: Shape 1256424103" o:spid="_x0000_s2615" style="position:absolute;left:1973;top:51338;width:4092;height:6397;visibility:visible;mso-wrap-style:square;v-text-anchor:middle" coordsize="409192,639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" path="m7620,335417l371280,634321v14710,11981,37913,2578,37913,-15468l409193,20892v,-18046,-23355,-27600,-37913,-15468l7620,304328v-10160,8341,-10160,22748,,31089xe" fillcolor="#4aabb0" strokecolor="black [3213]" strokeweight=".42044mm">
                        <v:stroke joinstyle="miter"/>
                        <v:path arrowok="t" o:connecttype="custom" o:connectlocs="7620,335417;371280,634321;409193,618853;409193,20892;371280,5424;7620,304328;7620,335417" o:connectangles="0,0,0,0,0,0,0"/>
                      </v:shape>
                      <v:shape id="Freeform: Shape 504679094" o:spid="_x0000_s2616" style="position:absolute;left:2329;top:51797;width:3493;height:5479;visibility:visible;mso-wrap-style:square;v-text-anchor:middle" coordsize="349366,547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" path="m6483,287269l316913,543256v12587,10312,32453,2123,32453,-13345l349366,17936v,-15468,-19866,-23657,-32453,-13345l6483,260578v-8644,7128,-8644,19563,,26691xe" fillcolor="#4aabb0" strokecolor="black [3213]" strokeweight=".42044mm">
                        <v:stroke joinstyle="miter"/>
                        <v:path arrowok="t" o:connecttype="custom" o:connectlocs="6483,287269;316913,543256;349366,529911;349366,17936;316913,4591;6483,260578;6483,287269" o:connectangles="0,0,0,0,0,0,0"/>
                      </v:shape>
                      <v:shape id="Freeform: Shape 538879123" o:spid="_x0000_s2617" style="position:absolute;left:1018;top:49088;width:5484;height:4915;visibility:visible;mso-wrap-style:square;v-text-anchor:middle" coordsize="548370,491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" path="m548371,c456773,120714,234453,389440,,491501l548371,xe" fillcolor="#4aabb0" strokecolor="black [3213]" strokeweight=".42044mm">
                        <v:stroke joinstyle="miter"/>
                        <v:path arrowok="t" o:connecttype="custom" o:connectlocs="548371,0;0,491501;548371,0" o:connectangles="0,0,0"/>
                      </v:shape>
                      <v:group id="Graphic 2" o:spid="_x0000_s2618" style="position:absolute;left:2477;top:51797;width:3345;height:5223" coordorigin="2477,51797" coordsize="3345,5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">
                        <v:shape id="Freeform: Shape 930452106" o:spid="_x0000_s2619" style="position:absolute;left:3223;top:52756;width:2599;height:3301;visibility:visible;mso-wrap-style:square;v-text-anchor:middle" coordsize="259930,33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" path="m259930,155746l259930,,,259778r85380,70367l259930,155746xe" fillcolor="#4aabb0" strokecolor="black [3213]" strokeweight=".42044mm">
                          <v:stroke joinstyle="miter"/>
                          <v:path arrowok="t" o:connecttype="custom" o:connectlocs="259930,155746;259930,0;0,259778;85380,330145;259930,155746" o:connectangles="0,0,0,0,0"/>
                        </v:shape>
                        <v:shape id="Freeform: Shape 1343407609" o:spid="_x0000_s2620" style="position:absolute;left:2477;top:51797;width:3345;height:3323;visibility:visible;mso-wrap-style:square;v-text-anchor:middle" coordsize="334542,33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" path="m46254,332309l334542,44020r,-26084c334542,2468,314676,-5721,302089,4591l229751,64190,,293941r46254,38217l46254,332309xe" fillcolor="#4aabb0" strokecolor="black [3213]" strokeweight=".42044mm">
                          <v:stroke joinstyle="miter"/>
                          <v:path arrowok="t" o:connecttype="custom" o:connectlocs="46254,332309;334542,44020;334542,17936;302089,4591;229751,64190;0,293941;46254,332158" o:connectangles="0,0,0,0,0,0,0"/>
                        </v:shape>
                        <v:shape id="Freeform: Shape 881644652" o:spid="_x0000_s2621" style="position:absolute;left:4327;top:54768;width:1495;height:1790;visibility:visible;mso-wrap-style:square;v-text-anchor:middle" coordsize="149528,178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" path="m149528,65058l149528,,,149528r35638,29420l149528,65058xe" fillcolor="#4aabb0" strokecolor="black [3213]" strokeweight=".42044mm">
                          <v:stroke joinstyle="miter"/>
                          <v:path arrowok="t" o:connecttype="custom" o:connectlocs="149528,65058;149528,0;0,149528;35638,178948;149528,65058" o:connectangles="0,0,0,0,0"/>
                        </v:shape>
                        <v:shape id="Freeform: Shape 625983497" o:spid="_x0000_s2622" style="position:absolute;left:4947;top:55903;width:875;height:1117;visibility:visible;mso-wrap-style:square;v-text-anchor:middle" coordsize="87502,111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" path="m87503,53988l87503,,,87351r29724,24416l87503,53988xe" fillcolor="#4aabb0" strokecolor="black [3213]" strokeweight=".42044mm">
                          <v:stroke joinstyle="miter"/>
                          <v:path arrowok="t" o:connecttype="custom" o:connectlocs="87503,53988;87503,0;0,87351;29724,111767;87503,53988" o:connectangles="0,0,0,0,0"/>
                        </v:shape>
                      </v:group>
                    </v:group>
                  </v:group>
                  <v:shape id="TextBox 22" o:spid="_x0000_s2623" type="#_x0000_t202" style="position:absolute;left:2533;top:52313;width:7201;height:60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" filled="f" stroked="f">
                    <v:textbox>
                      <w:txbxContent>
                        <w:p w14:paraId="077FC2A1" w14:textId="77777777" w:rsidR="00424055" w:rsidRDefault="00424055" w:rsidP="00424055">
                          <w:pPr>
                            <w:bidi w:val="0"/>
                            <w:jc w:val="center"/>
                            <w:textAlignment w:val="baseline"/>
                            <w:rPr>
                              <w:rFonts w:ascii="Calibri" w:hAnsi="Calibri" w:cstheme="minorBidi"/>
                              <w:b/>
                              <w:bCs/>
                              <w:kern w:val="24"/>
                              <w:position w:val="1"/>
                              <w:sz w:val="54"/>
                              <w:szCs w:val="54"/>
                            </w:rPr>
                          </w:pPr>
                          <w:r>
                            <w:rPr>
                              <w:rFonts w:ascii="Calibri" w:hAnsi="Calibri" w:cstheme="minorBidi"/>
                              <w:b/>
                              <w:bCs/>
                              <w:kern w:val="24"/>
                              <w:position w:val="1"/>
                              <w:sz w:val="54"/>
                              <w:szCs w:val="54"/>
                            </w:rPr>
                            <w:t>08</w:t>
                          </w:r>
                        </w:p>
                      </w:txbxContent>
                    </v:textbox>
                  </v:shape>
                  <v:shape id="TextBox 364" o:spid="_x0000_s2624" type="#_x0000_t202" style="position:absolute;left:11586;top:51408;width:13670;height:6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" filled="f" stroked="f">
                    <v:textbox>
                      <w:txbxContent>
                        <w:p w14:paraId="60D2C0E5" w14:textId="77777777" w:rsidR="00424055" w:rsidRDefault="00424055" w:rsidP="00424055">
                          <w:pPr>
                            <w:jc w:val="center"/>
                            <w:rPr>
                              <w:rFonts w:eastAsia="Calibri" w:hAnsi="Adobe Arabic" w:cs="Adobe Arabic"/>
                              <w:b/>
                              <w:bCs/>
                              <w:kern w:val="24"/>
                              <w:sz w:val="36"/>
                              <w:szCs w:val="36"/>
                              <w:lang w:bidi="ar-EG"/>
                            </w:rPr>
                          </w:pPr>
                          <w:r>
                            <w:rPr>
                              <w:rFonts w:eastAsia="Calibri" w:hAnsi="Adobe Arabic" w:cs="Adobe Arabic"/>
                              <w:b/>
                              <w:bCs/>
                              <w:kern w:val="24"/>
                              <w:sz w:val="36"/>
                              <w:szCs w:val="36"/>
                              <w:rtl/>
                              <w:lang w:bidi="ar-EG"/>
                            </w:rPr>
                            <w:t>وضع خطة عمل لحل النزاع</w:t>
                          </w:r>
                        </w:p>
                      </w:txbxContent>
                    </v:textbox>
                  </v:shape>
                </v:group>
                <w10:anchorlock/>
              </v:group>
            </w:pict>
          </mc:Fallback>
        </mc:AlternateContent>
      </w:r>
    </w:p>
    <w:p w:rsidR="000D578D" w:rsidRDefault="000D578D" w:rsidP="00916BB1">
      <w:pPr>
        <w:pageBreakBefore/>
        <w:rPr>
          <w:rFonts w:ascii="Sakkal Majalla" w:hAnsi="Sakkal Majalla"/>
          <w:color w:val="auto"/>
          <w:sz w:val="32"/>
          <w:szCs w:val="32"/>
        </w:rPr>
      </w:pPr>
      <w:r>
        <w:rPr>
          <w:noProof/>
        </w:rPr>
        <w:lastRenderedPageBreak/>
        <mc:AlternateContent>
          <mc:Choice Requires="wpg">
            <w:drawing>
              <wp:inline distT="0" distB="0" distL="0" distR="0" wp14:anchorId="1EBBAC7E" wp14:editId="02394FEC">
                <wp:extent cx="5731510" cy="892175"/>
                <wp:effectExtent l="0" t="0" r="2540" b="22225"/>
                <wp:docPr id="85730214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2035936642" name="مجموعة 47"/>
                        <wpg:cNvGrpSpPr>
                          <a:grpSpLocks/>
                        </wpg:cNvGrpSpPr>
                        <wpg:grpSpPr bwMode="auto">
                          <a:xfrm>
                            <a:off x="0" y="0"/>
                            <a:ext cx="57315" cy="8953"/>
                            <a:chOff x="0" y="0"/>
                            <a:chExt cx="58781" cy="9188"/>
                          </a:xfrm>
                        </wpg:grpSpPr>
                        <wpg:grpSp>
                          <wpg:cNvPr id="898197359" name="مجموعة 48"/>
                          <wpg:cNvGrpSpPr>
                            <a:grpSpLocks/>
                          </wpg:cNvGrpSpPr>
                          <wpg:grpSpPr bwMode="auto">
                            <a:xfrm>
                              <a:off x="0" y="0"/>
                              <a:ext cx="58781" cy="9188"/>
                              <a:chOff x="0" y="0"/>
                              <a:chExt cx="62403" cy="9190"/>
                            </a:xfrm>
                          </wpg:grpSpPr>
                          <wpg:grpSp>
                            <wpg:cNvPr id="941742980" name="مجموعة 49"/>
                            <wpg:cNvGrpSpPr>
                              <a:grpSpLocks/>
                            </wpg:cNvGrpSpPr>
                            <wpg:grpSpPr bwMode="auto">
                              <a:xfrm>
                                <a:off x="0" y="1692"/>
                                <a:ext cx="54330" cy="5806"/>
                                <a:chOff x="0" y="1692"/>
                                <a:chExt cx="54330" cy="5806"/>
                              </a:xfrm>
                            </wpg:grpSpPr>
                            <wps:wsp>
                              <wps:cNvPr id="7129212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594448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388832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5735223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الاعتراف بالمشكلة مبكراً</w:t>
                                </w:r>
                              </w:p>
                            </w:txbxContent>
                          </wps:txbx>
                          <wps:bodyPr rot="0" vert="horz" wrap="square" lIns="91440" tIns="45720" rIns="91440" bIns="45720" anchor="t" anchorCtr="0" upright="1">
                            <a:spAutoFit/>
                          </wps:bodyPr>
                        </wps:wsp>
                      </wpg:grpSp>
                      <pic:pic xmlns:pic="http://schemas.openxmlformats.org/drawingml/2006/picture">
                        <pic:nvPicPr>
                          <pic:cNvPr id="143093547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EBBAC7E" id="_x0000_s2625"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Vt0rtN0AAAAFAQAA&#10;DwAAAGRycy9kb3ducmV2LnhtbEyPQUvDQBCF74L/YRnBm91NtcXGbEop6qkIbQXpbZudJqHZ2ZDd&#10;Jum/d/SilwfDe7z3TbYcXSN67ELtSUMyUSCQCm9rKjV87t8enkGEaMiaxhNquGKAZX57k5nU+oG2&#10;2O9iKbiEQmo0VDG2qZShqNCZMPEtEnsn3zkT+exKaTszcLlr5FSpuXSmJl6oTIvrCovz7uI0vA9m&#10;WD0mr/3mfFpfD/vZx9cmQa3v78bVC4iIY/wLww8+o0POTEd/IRtEo4Efib/K3kJN5yCOHHpS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">
                <v:group id="مجموعة 47" o:spid="_x0000_s26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">
                  <v:group id="مجموعة 48" o:spid="_x0000_s26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">
                    <v:group id="مجموعة 49" o:spid="_x0000_s26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">
                      <v:shape id="شكل حر 50" o:spid="_x0000_s26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" fillcolor="#a5a5a5 [2092]" stroked="f" strokeweight="1pt">
                        <v:stroke joinstyle="miter"/>
                      </v:roundrect>
                    </v:group>
                    <v:oval id="شكل بيضاوي 52" o:spid="_x0000_s26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" filled="f" strokecolor="#168489" strokeweight="1pt">
                      <v:stroke joinstyle="miter"/>
                    </v:oval>
                  </v:group>
                  <v:shape id="مربع نص 41" o:spid="_x0000_s2632"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" filled="f" stroked="f">
                    <v:textbox style="mso-fit-shape-to-text:t">
                      <w:txbxContent>
                        <w:p w14:paraId="33242254" w14:textId="0B74929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الاعتراف </w:t>
                          </w:r>
                          <w:r w:rsidRPr="00BC599A">
                            <w:rPr>
                              <w:rFonts w:eastAsia="Calibri" w:hAnsi="Adobe Arabic" w:cs="Adobe Arabic"/>
                              <w:b/>
                              <w:bCs/>
                              <w:color w:val="FFFFFF"/>
                              <w:kern w:val="24"/>
                              <w:sz w:val="36"/>
                              <w:szCs w:val="36"/>
                              <w:rtl/>
                              <w:lang w:bidi="ar-EG"/>
                            </w:rPr>
                            <w:t>بالمشكلة مبكراً</w:t>
                          </w:r>
                        </w:p>
                      </w:txbxContent>
                    </v:textbox>
                  </v:shape>
                </v:group>
                <v:shape id="صورة 54" o:spid="_x0000_s26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الاعتراف بالمشكلة بمجرد ظهور النزاع وعدم تجاهلها أو تأجيل التعامل معها. النزاعات التي تُهمل قد تتفاقم وتتحول إلى مشكلات أكبر تؤثر على الإنتاجية والعلاقات داخل الفريق.</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بمجرد ملاحظة أن هناك نزاعاً، سواءً كان صغيراً أو كبيراً، من الأفضل التعامل معه بسرعة وبطريقة مدروسة.</w:t>
      </w:r>
    </w:p>
    <w:p w:rsidR="00AB5C58" w:rsidRDefault="000D578D" w:rsidP="00AB5C58">
      <w:pPr>
        <w:rPr>
          <w:rFonts w:ascii="Sakkal Majalla" w:hAnsi="Sakkal Majalla"/>
          <w:sz w:val="32"/>
          <w:szCs w:val="32"/>
        </w:rPr>
      </w:pPr>
      <w:r>
        <w:rPr>
          <w:noProof/>
        </w:rPr>
        <mc:AlternateContent>
          <mc:Choice Requires="wpg">
            <w:drawing>
              <wp:inline distT="0" distB="0" distL="0" distR="0" wp14:anchorId="4E37F6D5" wp14:editId="059E70F5">
                <wp:extent cx="5731510" cy="892175"/>
                <wp:effectExtent l="0" t="0" r="2540" b="22225"/>
                <wp:docPr id="158278067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671852695" name="مجموعة 47"/>
                        <wpg:cNvGrpSpPr>
                          <a:grpSpLocks/>
                        </wpg:cNvGrpSpPr>
                        <wpg:grpSpPr bwMode="auto">
                          <a:xfrm>
                            <a:off x="0" y="0"/>
                            <a:ext cx="57315" cy="8953"/>
                            <a:chOff x="0" y="0"/>
                            <a:chExt cx="58781" cy="9188"/>
                          </a:xfrm>
                        </wpg:grpSpPr>
                        <wpg:grpSp>
                          <wpg:cNvPr id="643383857" name="مجموعة 48"/>
                          <wpg:cNvGrpSpPr>
                            <a:grpSpLocks/>
                          </wpg:cNvGrpSpPr>
                          <wpg:grpSpPr bwMode="auto">
                            <a:xfrm>
                              <a:off x="0" y="0"/>
                              <a:ext cx="58781" cy="9188"/>
                              <a:chOff x="0" y="0"/>
                              <a:chExt cx="62403" cy="9190"/>
                            </a:xfrm>
                          </wpg:grpSpPr>
                          <wpg:grpSp>
                            <wpg:cNvPr id="1078694499" name="مجموعة 49"/>
                            <wpg:cNvGrpSpPr>
                              <a:grpSpLocks/>
                            </wpg:cNvGrpSpPr>
                            <wpg:grpSpPr bwMode="auto">
                              <a:xfrm>
                                <a:off x="0" y="1692"/>
                                <a:ext cx="54330" cy="5806"/>
                                <a:chOff x="0" y="1692"/>
                                <a:chExt cx="54330" cy="5806"/>
                              </a:xfrm>
                            </wpg:grpSpPr>
                            <wps:wsp>
                              <wps:cNvPr id="22866382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5166561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216558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815366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الاستماع الفعّال</w:t>
                                </w:r>
                              </w:p>
                            </w:txbxContent>
                          </wps:txbx>
                          <wps:bodyPr rot="0" vert="horz" wrap="square" lIns="91440" tIns="45720" rIns="91440" bIns="45720" anchor="t" anchorCtr="0" upright="1">
                            <a:spAutoFit/>
                          </wps:bodyPr>
                        </wps:wsp>
                      </wpg:grpSp>
                      <pic:pic xmlns:pic="http://schemas.openxmlformats.org/drawingml/2006/picture">
                        <pic:nvPicPr>
                          <pic:cNvPr id="171036350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E37F6D5" id="_x0000_s2634"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">
                <v:group id="مجموعة 47" o:spid="_x0000_s26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">
                  <v:group id="مجموعة 48" o:spid="_x0000_s26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">
                    <v:group id="مجموعة 49" o:spid="_x0000_s26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">
                      <v:shape id="شكل حر 50" o:spid="_x0000_s26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" fillcolor="#a5a5a5 [2092]" stroked="f" strokeweight="1pt">
                        <v:stroke joinstyle="miter"/>
                      </v:roundrect>
                    </v:group>
                    <v:oval id="شكل بيضاوي 52" o:spid="_x0000_s26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" filled="f" strokecolor="#168489" strokeweight="1pt">
                      <v:stroke joinstyle="miter"/>
                    </v:oval>
                  </v:group>
                  <v:shape id="مربع نص 41" o:spid="_x0000_s2641"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" filled="f" stroked="f">
                    <v:textbox style="mso-fit-shape-to-text:t">
                      <w:txbxContent>
                        <w:p w14:paraId="6BBBCF4C" w14:textId="379CA28B"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الاستماع </w:t>
                          </w:r>
                          <w:r w:rsidRPr="00BC599A">
                            <w:rPr>
                              <w:rFonts w:eastAsia="Calibri" w:hAnsi="Adobe Arabic" w:cs="Adobe Arabic"/>
                              <w:b/>
                              <w:bCs/>
                              <w:color w:val="FFFFFF"/>
                              <w:kern w:val="24"/>
                              <w:sz w:val="36"/>
                              <w:szCs w:val="36"/>
                              <w:rtl/>
                              <w:lang w:bidi="ar-EG"/>
                            </w:rPr>
                            <w:t>الفعّال</w:t>
                          </w:r>
                        </w:p>
                      </w:txbxContent>
                    </v:textbox>
                  </v:shape>
                </v:group>
                <v:shape id="صورة 54" o:spid="_x0000_s26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عند التعامل مع النزاعات، يجب أن تكون الخطوة الأولى هي الاستماع إلى جميع الأطراف المعنية. الاستماع الفعّال يتطلب الانتباه الكامل لما يقوله الآخرون دون مقاطعتهم أو إطلاق الأحكام المسبقة.</w:t>
      </w:r>
    </w:p>
    <w:p w:rsidR="00AB5C58" w:rsidRPr="00D1678E" w:rsidRDefault="00AB5C58" w:rsidP="00DF5DFA">
      <w:pPr>
        <w:pStyle w:val="ListParagraph"/>
        <w:numPr>
          <w:ilvl w:val="0"/>
          <w:numId w:val="8"/>
        </w:numPr>
        <w:spacing w:line="276" w:lineRule="auto"/>
        <w:jc w:val="both"/>
        <w:rPr>
          <w:rFonts w:ascii="Sakkal Majalla" w:hAnsi="Sakkal Majalla"/>
          <w:sz w:val="32"/>
          <w:szCs w:val="32"/>
          <w:rtl/>
        </w:rPr>
      </w:pPr>
      <w:r w:rsidRPr="00D1678E">
        <w:rPr>
          <w:rFonts w:ascii="Sakkal Majalla" w:hAnsi="Sakkal Majalla" w:cs="Sakkal Majalla"/>
          <w:sz w:val="32"/>
          <w:szCs w:val="32"/>
          <w:rtl/>
        </w:rPr>
        <w:t>امنح كل طرف الفرصة للتعبير عن مشاعره ومخاوفه، وتجنّب التحيّز لأي طرف. يجب أن يشعر الجميع بأن أصواتهم مسموعة وأن مخاوفهم تؤخذ على محمل الجد</w:t>
      </w:r>
      <w:r w:rsidRPr="00D1678E">
        <w:rPr>
          <w:rFonts w:ascii="Sakkal Majalla" w:hAnsi="Sakkal Majalla"/>
          <w:sz w:val="32"/>
          <w:szCs w:val="32"/>
          <w:rtl/>
        </w:rPr>
        <w:t>.</w:t>
      </w:r>
    </w:p>
    <w:p w:rsidR="000D578D" w:rsidRDefault="000D578D" w:rsidP="00AB5C58">
      <w:pPr>
        <w:rPr>
          <w:rFonts w:ascii="Sakkal Majalla" w:hAnsi="Sakkal Majalla"/>
          <w:sz w:val="32"/>
          <w:szCs w:val="32"/>
        </w:rPr>
      </w:pPr>
      <w:r>
        <w:rPr>
          <w:noProof/>
        </w:rPr>
        <mc:AlternateContent>
          <mc:Choice Requires="wpg">
            <w:drawing>
              <wp:inline distT="0" distB="0" distL="0" distR="0" wp14:anchorId="03ADED60" wp14:editId="5D18455E">
                <wp:extent cx="5731510" cy="892175"/>
                <wp:effectExtent l="0" t="0" r="2540" b="22225"/>
                <wp:docPr id="183840884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227580757" name="مجموعة 47"/>
                        <wpg:cNvGrpSpPr>
                          <a:grpSpLocks/>
                        </wpg:cNvGrpSpPr>
                        <wpg:grpSpPr bwMode="auto">
                          <a:xfrm>
                            <a:off x="0" y="0"/>
                            <a:ext cx="57315" cy="8953"/>
                            <a:chOff x="0" y="0"/>
                            <a:chExt cx="58781" cy="9188"/>
                          </a:xfrm>
                        </wpg:grpSpPr>
                        <wpg:grpSp>
                          <wpg:cNvPr id="86644672" name="مجموعة 48"/>
                          <wpg:cNvGrpSpPr>
                            <a:grpSpLocks/>
                          </wpg:cNvGrpSpPr>
                          <wpg:grpSpPr bwMode="auto">
                            <a:xfrm>
                              <a:off x="0" y="0"/>
                              <a:ext cx="58781" cy="9188"/>
                              <a:chOff x="0" y="0"/>
                              <a:chExt cx="62403" cy="9190"/>
                            </a:xfrm>
                          </wpg:grpSpPr>
                          <wpg:grpSp>
                            <wpg:cNvPr id="1198145972" name="مجموعة 49"/>
                            <wpg:cNvGrpSpPr>
                              <a:grpSpLocks/>
                            </wpg:cNvGrpSpPr>
                            <wpg:grpSpPr bwMode="auto">
                              <a:xfrm>
                                <a:off x="0" y="1692"/>
                                <a:ext cx="54330" cy="5806"/>
                                <a:chOff x="0" y="1692"/>
                                <a:chExt cx="54330" cy="5806"/>
                              </a:xfrm>
                            </wpg:grpSpPr>
                            <wps:wsp>
                              <wps:cNvPr id="167331797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284975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0604425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50412514"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الحفاظ على هدوء الأعصاب</w:t>
                                </w:r>
                              </w:p>
                            </w:txbxContent>
                          </wps:txbx>
                          <wps:bodyPr rot="0" vert="horz" wrap="square" lIns="91440" tIns="45720" rIns="91440" bIns="45720" anchor="t" anchorCtr="0" upright="1">
                            <a:spAutoFit/>
                          </wps:bodyPr>
                        </wps:wsp>
                      </wpg:grpSp>
                      <pic:pic xmlns:pic="http://schemas.openxmlformats.org/drawingml/2006/picture">
                        <pic:nvPicPr>
                          <pic:cNvPr id="59120844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3ADED60" id="_x0000_s2643"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">
                <v:group id="مجموعة 47" o:spid="_x0000_s26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">
                  <v:group id="مجموعة 48" o:spid="_x0000_s26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">
                    <v:group id="مجموعة 49" o:spid="_x0000_s26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">
                      <v:shape id="شكل حر 50" o:spid="_x0000_s26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" fillcolor="#a5a5a5 [2092]" stroked="f" strokeweight="1pt">
                        <v:stroke joinstyle="miter"/>
                      </v:roundrect>
                    </v:group>
                    <v:oval id="شكل بيضاوي 52" o:spid="_x0000_s26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" filled="f" strokecolor="#168489" strokeweight="1pt">
                      <v:stroke joinstyle="miter"/>
                    </v:oval>
                  </v:group>
                  <v:shape id="مربع نص 41" o:spid="_x0000_s2650"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" filled="f" stroked="f">
                    <v:textbox style="mso-fit-shape-to-text:t">
                      <w:txbxContent>
                        <w:p w14:paraId="2A2BCCE5" w14:textId="5DF95387"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الحفاظ </w:t>
                          </w:r>
                          <w:r w:rsidRPr="00BC599A">
                            <w:rPr>
                              <w:rFonts w:eastAsia="Calibri" w:hAnsi="Adobe Arabic" w:cs="Adobe Arabic"/>
                              <w:b/>
                              <w:bCs/>
                              <w:color w:val="FFFFFF"/>
                              <w:kern w:val="24"/>
                              <w:sz w:val="36"/>
                              <w:szCs w:val="36"/>
                              <w:rtl/>
                              <w:lang w:bidi="ar-EG"/>
                            </w:rPr>
                            <w:t>على هدوء الأعصاب</w:t>
                          </w:r>
                        </w:p>
                      </w:txbxContent>
                    </v:textbox>
                  </v:shape>
                </v:group>
                <v:shape id="صورة 54" o:spid="_x0000_s26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من المهم جداً الحفاظ على هدوء الأعصاب خلال أي نزاع. التوتر أو الغضب يمكن أن يزيد من حدة النزاع ويعقد الأمور.</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من خلال البقاء هادئاً ومتحكماً في ردود أفعالك، يمكنك أن تقود المحادثة نحو الحلول بدلاً من التصعيد.</w:t>
      </w:r>
    </w:p>
    <w:p w:rsidR="000D578D" w:rsidRDefault="000D578D" w:rsidP="00AB5C58">
      <w:pPr>
        <w:rPr>
          <w:rFonts w:ascii="Sakkal Majalla" w:hAnsi="Sakkal Majalla"/>
          <w:sz w:val="32"/>
          <w:szCs w:val="32"/>
        </w:rPr>
      </w:pPr>
      <w:r>
        <w:rPr>
          <w:noProof/>
        </w:rPr>
        <mc:AlternateContent>
          <mc:Choice Requires="wpg">
            <w:drawing>
              <wp:inline distT="0" distB="0" distL="0" distR="0" wp14:anchorId="17D802DE" wp14:editId="3F67602E">
                <wp:extent cx="5731510" cy="892175"/>
                <wp:effectExtent l="0" t="0" r="2540" b="22225"/>
                <wp:docPr id="198374642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476460948" name="مجموعة 47"/>
                        <wpg:cNvGrpSpPr>
                          <a:grpSpLocks/>
                        </wpg:cNvGrpSpPr>
                        <wpg:grpSpPr bwMode="auto">
                          <a:xfrm>
                            <a:off x="0" y="0"/>
                            <a:ext cx="57315" cy="8953"/>
                            <a:chOff x="0" y="0"/>
                            <a:chExt cx="58781" cy="9188"/>
                          </a:xfrm>
                        </wpg:grpSpPr>
                        <wpg:grpSp>
                          <wpg:cNvPr id="1323459758" name="مجموعة 48"/>
                          <wpg:cNvGrpSpPr>
                            <a:grpSpLocks/>
                          </wpg:cNvGrpSpPr>
                          <wpg:grpSpPr bwMode="auto">
                            <a:xfrm>
                              <a:off x="0" y="0"/>
                              <a:ext cx="58781" cy="9188"/>
                              <a:chOff x="0" y="0"/>
                              <a:chExt cx="62403" cy="9190"/>
                            </a:xfrm>
                          </wpg:grpSpPr>
                          <wpg:grpSp>
                            <wpg:cNvPr id="1756594263" name="مجموعة 49"/>
                            <wpg:cNvGrpSpPr>
                              <a:grpSpLocks/>
                            </wpg:cNvGrpSpPr>
                            <wpg:grpSpPr bwMode="auto">
                              <a:xfrm>
                                <a:off x="0" y="1692"/>
                                <a:ext cx="54330" cy="5806"/>
                                <a:chOff x="0" y="1692"/>
                                <a:chExt cx="54330" cy="5806"/>
                              </a:xfrm>
                            </wpg:grpSpPr>
                            <wps:wsp>
                              <wps:cNvPr id="101143049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402950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95785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29417883"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تحديد السبب الجذري للنزاع</w:t>
                                </w:r>
                              </w:p>
                            </w:txbxContent>
                          </wps:txbx>
                          <wps:bodyPr rot="0" vert="horz" wrap="square" lIns="91440" tIns="45720" rIns="91440" bIns="45720" anchor="t" anchorCtr="0" upright="1">
                            <a:spAutoFit/>
                          </wps:bodyPr>
                        </wps:wsp>
                      </wpg:grpSp>
                      <pic:pic xmlns:pic="http://schemas.openxmlformats.org/drawingml/2006/picture">
                        <pic:nvPicPr>
                          <pic:cNvPr id="1293377949"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7D802DE" id="_x0000_s2652"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BW3Su03QAAAAUBAAAPAAAAZHJzL2Rv&#10;d25yZXYueG1sTI9BS8NAEIXvgv9hGcGb3U21xcZsSinqqQhtBeltm50modnZkN0m6b939KKXB8N7&#10;vPdNthxdI3rsQu1JQzJRIJAKb2sqNXzu3x6eQYRoyJrGE2q4YoBlfnuTmdT6gbbY72IpuIRCajRU&#10;MbaplKGo0Jkw8S0SeyffORP57EppOzNwuWvkVKm5dKYmXqhMi+sKi/Pu4jS8D2ZYPSav/eZ8Wl8P&#10;+9nH1yZBre/vxtULiIhj/AvDDz6jQ85MR38hG0SjgR+Jv8reQk3nII4celI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">
                <v:group id="مجموعة 47" o:spid="_x0000_s26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">
                  <v:group id="مجموعة 48" o:spid="_x0000_s26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">
                    <v:group id="مجموعة 49" o:spid="_x0000_s26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">
                      <v:shape id="شكل حر 50" o:spid="_x0000_s26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" fillcolor="#a5a5a5 [2092]" stroked="f" strokeweight="1pt">
                        <v:stroke joinstyle="miter"/>
                      </v:roundrect>
                    </v:group>
                    <v:oval id="شكل بيضاوي 52" o:spid="_x0000_s26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" filled="f" strokecolor="#168489" strokeweight="1pt">
                      <v:stroke joinstyle="miter"/>
                    </v:oval>
                  </v:group>
                  <v:shape id="مربع نص 41" o:spid="_x0000_s2659"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" filled="f" stroked="f">
                    <v:textbox style="mso-fit-shape-to-text:t">
                      <w:txbxContent>
                        <w:p w14:paraId="3D5E0780" w14:textId="36A7FCA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تحديد </w:t>
                          </w:r>
                          <w:r w:rsidRPr="00BC599A">
                            <w:rPr>
                              <w:rFonts w:eastAsia="Calibri" w:hAnsi="Adobe Arabic" w:cs="Adobe Arabic"/>
                              <w:b/>
                              <w:bCs/>
                              <w:color w:val="FFFFFF"/>
                              <w:kern w:val="24"/>
                              <w:sz w:val="36"/>
                              <w:szCs w:val="36"/>
                              <w:rtl/>
                              <w:lang w:bidi="ar-EG"/>
                            </w:rPr>
                            <w:t>السبب الجذري للنزاع</w:t>
                          </w:r>
                        </w:p>
                      </w:txbxContent>
                    </v:textbox>
                  </v:shape>
                </v:group>
                <v:shape id="صورة 54" o:spid="_x0000_s26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غالباً ما تكون النزاعات نتيجة لسوء فهم أو اختلافات في التوقعات أو نقص في التواصل. من المهم أن يتم تحديد السبب الجذري للنزاع بدلاً من التركيز على الأعراض السطحية.</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lastRenderedPageBreak/>
        <w:t>يمكن أن يساعد طرح الأسئلة المفتوحة على كشف الأسباب الحقيقية وراء النزاع، مثل "ما الذي أدى إلى حدوث هذا الخلاف؟" أو "ماذا كنت تتوقع في هذا الموقف؟".</w:t>
      </w:r>
    </w:p>
    <w:p w:rsidR="000D578D" w:rsidRDefault="000D578D" w:rsidP="00AB5C58">
      <w:pPr>
        <w:rPr>
          <w:rFonts w:ascii="Sakkal Majalla" w:hAnsi="Sakkal Majalla"/>
          <w:sz w:val="32"/>
          <w:szCs w:val="32"/>
        </w:rPr>
      </w:pPr>
      <w:r>
        <w:rPr>
          <w:noProof/>
        </w:rPr>
        <mc:AlternateContent>
          <mc:Choice Requires="wpg">
            <w:drawing>
              <wp:inline distT="0" distB="0" distL="0" distR="0" wp14:anchorId="0A66F1C4" wp14:editId="0C00E767">
                <wp:extent cx="5731510" cy="892175"/>
                <wp:effectExtent l="0" t="0" r="2540" b="22225"/>
                <wp:docPr id="124720770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964086642" name="مجموعة 47"/>
                        <wpg:cNvGrpSpPr>
                          <a:grpSpLocks/>
                        </wpg:cNvGrpSpPr>
                        <wpg:grpSpPr bwMode="auto">
                          <a:xfrm>
                            <a:off x="0" y="0"/>
                            <a:ext cx="57315" cy="8953"/>
                            <a:chOff x="0" y="0"/>
                            <a:chExt cx="58781" cy="9188"/>
                          </a:xfrm>
                        </wpg:grpSpPr>
                        <wpg:grpSp>
                          <wpg:cNvPr id="1672370689" name="مجموعة 48"/>
                          <wpg:cNvGrpSpPr>
                            <a:grpSpLocks/>
                          </wpg:cNvGrpSpPr>
                          <wpg:grpSpPr bwMode="auto">
                            <a:xfrm>
                              <a:off x="0" y="0"/>
                              <a:ext cx="58781" cy="9188"/>
                              <a:chOff x="0" y="0"/>
                              <a:chExt cx="62403" cy="9190"/>
                            </a:xfrm>
                          </wpg:grpSpPr>
                          <wpg:grpSp>
                            <wpg:cNvPr id="2106163009" name="مجموعة 49"/>
                            <wpg:cNvGrpSpPr>
                              <a:grpSpLocks/>
                            </wpg:cNvGrpSpPr>
                            <wpg:grpSpPr bwMode="auto">
                              <a:xfrm>
                                <a:off x="0" y="1692"/>
                                <a:ext cx="54330" cy="5806"/>
                                <a:chOff x="0" y="1692"/>
                                <a:chExt cx="54330" cy="5806"/>
                              </a:xfrm>
                            </wpg:grpSpPr>
                            <wps:wsp>
                              <wps:cNvPr id="66922826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076557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7843861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16140826"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التركيز على الحقائق وليس العواطف</w:t>
                                </w:r>
                              </w:p>
                            </w:txbxContent>
                          </wps:txbx>
                          <wps:bodyPr rot="0" vert="horz" wrap="square" lIns="91440" tIns="45720" rIns="91440" bIns="45720" anchor="t" anchorCtr="0" upright="1">
                            <a:spAutoFit/>
                          </wps:bodyPr>
                        </wps:wsp>
                      </wpg:grpSp>
                      <pic:pic xmlns:pic="http://schemas.openxmlformats.org/drawingml/2006/picture">
                        <pic:nvPicPr>
                          <pic:cNvPr id="1385856005"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A66F1C4" id="_x0000_s2661"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BW3Su03QAAAAUBAAAPAAAA&#10;ZHJzL2Rvd25yZXYueG1sTI9BS8NAEIXvgv9hGcGb3U21xcZsSinqqQhtBeltm50modnZkN0m6b93&#10;9KKXB8N7vPdNthxdI3rsQu1JQzJRIJAKb2sqNXzu3x6eQYRoyJrGE2q4YoBlfnuTmdT6gbbY72Ip&#10;uIRCajRUMbaplKGo0Jkw8S0SeyffORP57EppOzNwuWvkVKm5dKYmXqhMi+sKi/Pu4jS8D2ZYPSav&#10;/eZ8Wl8P+9nH1yZBre/vxtULiIhj/AvDDz6jQ85MR38hG0SjgR+Jv8reQk3nII4celI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">
                <v:group id="مجموعة 47" o:spid="_x0000_s26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">
                  <v:group id="مجموعة 48" o:spid="_x0000_s26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">
                    <v:group id="مجموعة 49" o:spid="_x0000_s26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">
                      <v:shape id="شكل حر 50" o:spid="_x0000_s26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" fillcolor="#a5a5a5 [2092]" stroked="f" strokeweight="1pt">
                        <v:stroke joinstyle="miter"/>
                      </v:roundrect>
                    </v:group>
                    <v:oval id="شكل بيضاوي 52" o:spid="_x0000_s26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" filled="f" strokecolor="#168489" strokeweight="1pt">
                      <v:stroke joinstyle="miter"/>
                    </v:oval>
                  </v:group>
                  <v:shape id="مربع نص 41" o:spid="_x0000_s2668"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" filled="f" stroked="f">
                    <v:textbox style="mso-fit-shape-to-text:t">
                      <w:txbxContent>
                        <w:p w14:paraId="107DB9CF" w14:textId="3E54CCDC"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التركيز </w:t>
                          </w:r>
                          <w:r w:rsidRPr="00BC599A">
                            <w:rPr>
                              <w:rFonts w:eastAsia="Calibri" w:hAnsi="Adobe Arabic" w:cs="Adobe Arabic"/>
                              <w:b/>
                              <w:bCs/>
                              <w:color w:val="FFFFFF"/>
                              <w:kern w:val="24"/>
                              <w:sz w:val="36"/>
                              <w:szCs w:val="36"/>
                              <w:rtl/>
                              <w:lang w:bidi="ar-EG"/>
                            </w:rPr>
                            <w:t>على الحقائق وليس العواطف</w:t>
                          </w:r>
                        </w:p>
                      </w:txbxContent>
                    </v:textbox>
                  </v:shape>
                </v:group>
                <v:shape id="صورة 54" o:spid="_x0000_s26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كثير من الأحيان، تؤدي العواطف إلى تصعيد النزاعات. من المهم أن يتم التركيز على الحقائق والمعلومات الموضوعية بدلاً من الانجراف وراء العواطف.</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عند تقديم حقائق أو بيانات، تأكد من أنها دقيقة وموثوقة، وتجنّب الاتهامات أو الهجمات الشخصية، فهذا يساعد في توجيه المحادثة نحو الحلول.</w:t>
      </w:r>
    </w:p>
    <w:p w:rsidR="000D578D" w:rsidRDefault="000D578D" w:rsidP="00AB5C58">
      <w:pPr>
        <w:rPr>
          <w:rFonts w:ascii="Sakkal Majalla" w:hAnsi="Sakkal Majalla"/>
          <w:sz w:val="32"/>
          <w:szCs w:val="32"/>
        </w:rPr>
      </w:pPr>
      <w:r>
        <w:rPr>
          <w:noProof/>
        </w:rPr>
        <mc:AlternateContent>
          <mc:Choice Requires="wpg">
            <w:drawing>
              <wp:inline distT="0" distB="0" distL="0" distR="0" wp14:anchorId="1DDEB842" wp14:editId="537C6742">
                <wp:extent cx="5731510" cy="892175"/>
                <wp:effectExtent l="0" t="0" r="2540" b="22225"/>
                <wp:docPr id="15570650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450528834" name="مجموعة 47"/>
                        <wpg:cNvGrpSpPr>
                          <a:grpSpLocks/>
                        </wpg:cNvGrpSpPr>
                        <wpg:grpSpPr bwMode="auto">
                          <a:xfrm>
                            <a:off x="0" y="0"/>
                            <a:ext cx="57315" cy="8953"/>
                            <a:chOff x="0" y="0"/>
                            <a:chExt cx="58781" cy="9188"/>
                          </a:xfrm>
                        </wpg:grpSpPr>
                        <wpg:grpSp>
                          <wpg:cNvPr id="1807707403" name="مجموعة 48"/>
                          <wpg:cNvGrpSpPr>
                            <a:grpSpLocks/>
                          </wpg:cNvGrpSpPr>
                          <wpg:grpSpPr bwMode="auto">
                            <a:xfrm>
                              <a:off x="0" y="0"/>
                              <a:ext cx="58781" cy="9188"/>
                              <a:chOff x="0" y="0"/>
                              <a:chExt cx="62403" cy="9190"/>
                            </a:xfrm>
                          </wpg:grpSpPr>
                          <wpg:grpSp>
                            <wpg:cNvPr id="432590546" name="مجموعة 49"/>
                            <wpg:cNvGrpSpPr>
                              <a:grpSpLocks/>
                            </wpg:cNvGrpSpPr>
                            <wpg:grpSpPr bwMode="auto">
                              <a:xfrm>
                                <a:off x="0" y="1692"/>
                                <a:ext cx="54330" cy="5806"/>
                                <a:chOff x="0" y="1692"/>
                                <a:chExt cx="54330" cy="5806"/>
                              </a:xfrm>
                            </wpg:grpSpPr>
                            <wps:wsp>
                              <wps:cNvPr id="172849684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628799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3896680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9194812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البحث عن حلول توافقية</w:t>
                                </w:r>
                              </w:p>
                            </w:txbxContent>
                          </wps:txbx>
                          <wps:bodyPr rot="0" vert="horz" wrap="square" lIns="91440" tIns="45720" rIns="91440" bIns="45720" anchor="t" anchorCtr="0" upright="1">
                            <a:spAutoFit/>
                          </wps:bodyPr>
                        </wps:wsp>
                      </wpg:grpSp>
                      <pic:pic xmlns:pic="http://schemas.openxmlformats.org/drawingml/2006/picture">
                        <pic:nvPicPr>
                          <pic:cNvPr id="1739356661"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DDEB842" id="_x0000_s2670"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1jWhN+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26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">
                  <v:group id="مجموعة 48" o:spid="_x0000_s26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">
                    <v:group id="مجموعة 49" o:spid="_x0000_s26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">
                      <v:shape id="شكل حر 50" o:spid="_x0000_s26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" fillcolor="#a5a5a5 [2092]" stroked="f" strokeweight="1pt">
                        <v:stroke joinstyle="miter"/>
                      </v:roundrect>
                    </v:group>
                    <v:oval id="شكل بيضاوي 52" o:spid="_x0000_s26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" filled="f" strokecolor="#168489" strokeweight="1pt">
                      <v:stroke joinstyle="miter"/>
                    </v:oval>
                  </v:group>
                  <v:shape id="مربع نص 41" o:spid="_x0000_s2677"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" filled="f" stroked="f">
                    <v:textbox style="mso-fit-shape-to-text:t">
                      <w:txbxContent>
                        <w:p w14:paraId="656C994C" w14:textId="312748DD"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b/>
                              <w:bCs/>
                              <w:color w:val="FFFFFF"/>
                              <w:kern w:val="24"/>
                              <w:sz w:val="36"/>
                              <w:szCs w:val="36"/>
                              <w:rtl/>
                              <w:lang w:bidi="ar-EG"/>
                            </w:rPr>
                            <w:t xml:space="preserve">البحث </w:t>
                          </w:r>
                          <w:r w:rsidRPr="00BC599A">
                            <w:rPr>
                              <w:rFonts w:eastAsia="Calibri" w:hAnsi="Adobe Arabic" w:cs="Adobe Arabic"/>
                              <w:b/>
                              <w:bCs/>
                              <w:color w:val="FFFFFF"/>
                              <w:kern w:val="24"/>
                              <w:sz w:val="36"/>
                              <w:szCs w:val="36"/>
                              <w:rtl/>
                              <w:lang w:bidi="ar-EG"/>
                            </w:rPr>
                            <w:t>عن حلول توافقية</w:t>
                          </w:r>
                        </w:p>
                      </w:txbxContent>
                    </v:textbox>
                  </v:shape>
                </v:group>
                <v:shape id="صورة 54" o:spid="_x0000_s26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الحل المثالي للنزاع هو غالباً التوصل إلى حل يُرضي جميع الأطراف المعنية. يمكن تحقيق ذلك عن طريق التفاوض على تسوية توافقية تأخذ في الاعتبار احتياجات ومصالح الجميع.</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اسأل الأطراف المعنية عن اقتراحاتهم للحلول المحتملة وشجعهم على التفكير في كيفية تقديم تنازلات للوصول إلى اتفاق مشترك.</w:t>
      </w:r>
    </w:p>
    <w:p w:rsidR="000D578D" w:rsidRDefault="000D578D" w:rsidP="00AB5C58">
      <w:pPr>
        <w:rPr>
          <w:rFonts w:ascii="Sakkal Majalla" w:hAnsi="Sakkal Majalla"/>
          <w:sz w:val="32"/>
          <w:szCs w:val="32"/>
        </w:rPr>
      </w:pPr>
      <w:r>
        <w:rPr>
          <w:noProof/>
        </w:rPr>
        <mc:AlternateContent>
          <mc:Choice Requires="wpg">
            <w:drawing>
              <wp:inline distT="0" distB="0" distL="0" distR="0" wp14:anchorId="78275AC1" wp14:editId="17B1089E">
                <wp:extent cx="5731510" cy="892175"/>
                <wp:effectExtent l="0" t="0" r="2540" b="22225"/>
                <wp:docPr id="187206148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7027324" name="مجموعة 47"/>
                        <wpg:cNvGrpSpPr>
                          <a:grpSpLocks/>
                        </wpg:cNvGrpSpPr>
                        <wpg:grpSpPr bwMode="auto">
                          <a:xfrm>
                            <a:off x="0" y="0"/>
                            <a:ext cx="57315" cy="8953"/>
                            <a:chOff x="0" y="0"/>
                            <a:chExt cx="58781" cy="9188"/>
                          </a:xfrm>
                        </wpg:grpSpPr>
                        <wpg:grpSp>
                          <wpg:cNvPr id="1583569437" name="مجموعة 48"/>
                          <wpg:cNvGrpSpPr>
                            <a:grpSpLocks/>
                          </wpg:cNvGrpSpPr>
                          <wpg:grpSpPr bwMode="auto">
                            <a:xfrm>
                              <a:off x="0" y="0"/>
                              <a:ext cx="58781" cy="9188"/>
                              <a:chOff x="0" y="0"/>
                              <a:chExt cx="62403" cy="9190"/>
                            </a:xfrm>
                          </wpg:grpSpPr>
                          <wpg:grpSp>
                            <wpg:cNvPr id="39223242" name="مجموعة 49"/>
                            <wpg:cNvGrpSpPr>
                              <a:grpSpLocks/>
                            </wpg:cNvGrpSpPr>
                            <wpg:grpSpPr bwMode="auto">
                              <a:xfrm>
                                <a:off x="0" y="1692"/>
                                <a:ext cx="54330" cy="5806"/>
                                <a:chOff x="0" y="1692"/>
                                <a:chExt cx="54330" cy="5806"/>
                              </a:xfrm>
                            </wpg:grpSpPr>
                            <wps:wsp>
                              <wps:cNvPr id="4016826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800394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674076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17106899"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استخدام وسيط أو طرف ثالث إذا لزم الأمر</w:t>
                                </w:r>
                              </w:p>
                            </w:txbxContent>
                          </wps:txbx>
                          <wps:bodyPr rot="0" vert="horz" wrap="square" lIns="91440" tIns="45720" rIns="91440" bIns="45720" anchor="t" anchorCtr="0" upright="1">
                            <a:spAutoFit/>
                          </wps:bodyPr>
                        </wps:wsp>
                      </wpg:grpSp>
                      <pic:pic xmlns:pic="http://schemas.openxmlformats.org/drawingml/2006/picture">
                        <pic:nvPicPr>
                          <pic:cNvPr id="465329936"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8275AC1" id="_x0000_s2679"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FbdK7TdAAAABQEAAA8AAABkcnMv&#10;ZG93bnJldi54bWxMj0FLw0AQhe+C/2EZwZvdTbXFxmxKKeqpCG0F6W2bnSah2dmQ3Sbpv3f0opcH&#10;w3u89022HF0jeuxC7UlDMlEgkApvayo1fO7fHp5BhGjImsYTarhigGV+e5OZ1PqBttjvYim4hEJq&#10;NFQxtqmUoajQmTDxLRJ7J985E/nsSmk7M3C5a+RUqbl0piZeqEyL6wqL8+7iNLwPZlg9Jq/95nxa&#10;Xw/72cfXJkGt7+/G1QuIiGP8C8MPPqNDzkxHfyEbRKOBH4m/yt5CTecgjhx6Uj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">
                <v:group id="مجموعة 47" o:spid="_x0000_s26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">
                  <v:group id="مجموعة 48" o:spid="_x0000_s26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">
                    <v:group id="مجموعة 49" o:spid="_x0000_s26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">
                      <v:shape id="شكل حر 50" o:spid="_x0000_s26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" fillcolor="#a5a5a5 [2092]" stroked="f" strokeweight="1pt">
                        <v:stroke joinstyle="miter"/>
                      </v:roundrect>
                    </v:group>
                    <v:oval id="شكل بيضاوي 52" o:spid="_x0000_s26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" filled="f" strokecolor="#168489" strokeweight="1pt">
                      <v:stroke joinstyle="miter"/>
                    </v:oval>
                  </v:group>
                  <v:shape id="مربع نص 41" o:spid="_x0000_s2686"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" filled="f" stroked="f">
                    <v:textbox style="mso-fit-shape-to-text:t">
                      <w:txbxContent>
                        <w:p w14:paraId="2A6CF2CC" w14:textId="1C0873AB"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 xml:space="preserve">استخدام </w:t>
                          </w:r>
                          <w:r w:rsidRPr="00BC599A">
                            <w:rPr>
                              <w:rFonts w:eastAsia="Calibri" w:hAnsi="Adobe Arabic" w:cs="Adobe Arabic" w:hint="cs"/>
                              <w:b/>
                              <w:bCs/>
                              <w:color w:val="FFFFFF"/>
                              <w:kern w:val="24"/>
                              <w:sz w:val="36"/>
                              <w:szCs w:val="36"/>
                              <w:rtl/>
                              <w:lang w:bidi="ar-EG"/>
                            </w:rPr>
                            <w:t>وسيط أو طرف ثالث إذا لزم الأمر</w:t>
                          </w:r>
                        </w:p>
                      </w:txbxContent>
                    </v:textbox>
                  </v:shape>
                </v:group>
                <v:shape id="صورة 54" o:spid="_x0000_s26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في بعض الأحيان، قد يكون من الصعب على الأطراف المعنية حل النزاع بأنفسهم. في هذه الحالة، يمكن أن يكون وسيط محايد أو طرف ثالث (مثل مدير الفريق أو مسؤول الموارد البشرية) مفيداً.</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الوسيط يساعد في توجيه المحادثة وضمان أن يكون النقاش عادلاً وموضوعياً. يمكن أن يكون دوره حاسماً في تسهيل الوصول إلى حل.</w:t>
      </w:r>
    </w:p>
    <w:p w:rsidR="000D578D" w:rsidRDefault="000D578D" w:rsidP="00AB5C58">
      <w:pPr>
        <w:rPr>
          <w:rFonts w:ascii="Sakkal Majalla" w:hAnsi="Sakkal Majalla"/>
          <w:sz w:val="32"/>
          <w:szCs w:val="32"/>
        </w:rPr>
      </w:pPr>
      <w:r>
        <w:rPr>
          <w:noProof/>
        </w:rPr>
        <w:lastRenderedPageBreak/>
        <mc:AlternateContent>
          <mc:Choice Requires="wpg">
            <w:drawing>
              <wp:inline distT="0" distB="0" distL="0" distR="0" wp14:anchorId="1CFEE674" wp14:editId="06F394CA">
                <wp:extent cx="5731510" cy="892175"/>
                <wp:effectExtent l="0" t="0" r="2540" b="22225"/>
                <wp:docPr id="152397982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2175"/>
                          <a:chOff x="0" y="0"/>
                          <a:chExt cx="57534" cy="8953"/>
                        </a:xfrm>
                      </wpg:grpSpPr>
                      <wpg:grpSp>
                        <wpg:cNvPr id="1569622081" name="مجموعة 47"/>
                        <wpg:cNvGrpSpPr>
                          <a:grpSpLocks/>
                        </wpg:cNvGrpSpPr>
                        <wpg:grpSpPr bwMode="auto">
                          <a:xfrm>
                            <a:off x="0" y="0"/>
                            <a:ext cx="57315" cy="8953"/>
                            <a:chOff x="0" y="0"/>
                            <a:chExt cx="58781" cy="9188"/>
                          </a:xfrm>
                        </wpg:grpSpPr>
                        <wpg:grpSp>
                          <wpg:cNvPr id="1521964164" name="مجموعة 48"/>
                          <wpg:cNvGrpSpPr>
                            <a:grpSpLocks/>
                          </wpg:cNvGrpSpPr>
                          <wpg:grpSpPr bwMode="auto">
                            <a:xfrm>
                              <a:off x="0" y="0"/>
                              <a:ext cx="58781" cy="9188"/>
                              <a:chOff x="0" y="0"/>
                              <a:chExt cx="62403" cy="9190"/>
                            </a:xfrm>
                          </wpg:grpSpPr>
                          <wpg:grpSp>
                            <wpg:cNvPr id="843788534" name="مجموعة 49"/>
                            <wpg:cNvGrpSpPr>
                              <a:grpSpLocks/>
                            </wpg:cNvGrpSpPr>
                            <wpg:grpSpPr bwMode="auto">
                              <a:xfrm>
                                <a:off x="0" y="1692"/>
                                <a:ext cx="54330" cy="5806"/>
                                <a:chOff x="0" y="1692"/>
                                <a:chExt cx="54330" cy="5806"/>
                              </a:xfrm>
                            </wpg:grpSpPr>
                            <wps:wsp>
                              <wps:cNvPr id="113599957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421087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8143738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55730327" name="مربع نص 41"/>
                          <wps:cNvSpPr txBox="1">
                            <a:spLocks noChangeArrowheads="1"/>
                          </wps:cNvSpPr>
                          <wps:spPr bwMode="auto">
                            <a:xfrm>
                              <a:off x="2046" y="2557"/>
                              <a:ext cx="46153" cy="3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وضع خطة عمل لحل النزاع</w:t>
                                </w:r>
                              </w:p>
                            </w:txbxContent>
                          </wps:txbx>
                          <wps:bodyPr rot="0" vert="horz" wrap="square" lIns="91440" tIns="45720" rIns="91440" bIns="45720" anchor="t" anchorCtr="0" upright="1">
                            <a:spAutoFit/>
                          </wps:bodyPr>
                        </wps:wsp>
                      </wpg:grpSp>
                      <pic:pic xmlns:pic="http://schemas.openxmlformats.org/drawingml/2006/picture">
                        <pic:nvPicPr>
                          <pic:cNvPr id="1013481978" name="صورة 5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CFEE674" id="_x0000_s2688" style="width:451.3pt;height:70.25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FbdK7TdAAAABQEAAA8A&#10;AABkcnMvZG93bnJldi54bWxMj0FLw0AQhe+C/2EZwZvdTbXFxmxKKeqpCG0F6W2bnSah2dmQ3Sbp&#10;v3f0opcHw3u89022HF0jeuxC7UlDMlEgkApvayo1fO7fHp5BhGjImsYTarhigGV+e5OZ1PqBttjv&#10;Yim4hEJqNFQxtqmUoajQmTDxLRJ7J985E/nsSmk7M3C5a+RUqbl0piZeqEyL6wqL8+7iNLwPZlg9&#10;Jq/95nxaXw/72cfXJkGt7+/G1QuIiGP8C8MPPqNDzkxHfyEbRKOBH4m/yt5CTecgjhx6Uj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">
                <v:group id="مجموعة 47" o:spid="_x0000_s26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">
                  <v:group id="مجموعة 48" o:spid="_x0000_s26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">
                    <v:group id="مجموعة 49" o:spid="_x0000_s26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">
                      <v:shape id="شكل حر 50" o:spid="_x0000_s26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6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" fillcolor="#a5a5a5 [2092]" stroked="f" strokeweight="1pt">
                        <v:stroke joinstyle="miter"/>
                      </v:roundrect>
                    </v:group>
                    <v:oval id="شكل بيضاوي 52" o:spid="_x0000_s26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" filled="f" strokecolor="#168489" strokeweight="1pt">
                      <v:stroke joinstyle="miter"/>
                    </v:oval>
                  </v:group>
                  <v:shape id="مربع نص 41" o:spid="_x0000_s2695" type="#_x0000_t202" style="position:absolute;left:2046;top:2557;width:46153;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" filled="f" stroked="f">
                    <v:textbox style="mso-fit-shape-to-text:t">
                      <w:txbxContent>
                        <w:p w14:paraId="1C4C8429" w14:textId="2B787566" w:rsidR="000D578D" w:rsidRPr="00C83C4F" w:rsidRDefault="00BC599A" w:rsidP="00BC599A">
                          <w:pPr>
                            <w:jc w:val="left"/>
                            <w:rPr>
                              <w:rFonts w:eastAsia="Calibri" w:hAnsi="Adobe Arabic" w:cs="Adobe Arabic"/>
                              <w:b/>
                              <w:bCs/>
                              <w:color w:val="FFFFFF"/>
                              <w:kern w:val="24"/>
                              <w:sz w:val="36"/>
                              <w:szCs w:val="36"/>
                              <w:lang w:bidi="ar-EG"/>
                            </w:rPr>
                          </w:pPr>
                          <w:r w:rsidRPr="00BC599A">
                            <w:rPr>
                              <w:rFonts w:eastAsia="Calibri" w:hAnsi="Adobe Arabic" w:cs="Adobe Arabic" w:hint="cs"/>
                              <w:b/>
                              <w:bCs/>
                              <w:color w:val="FFFFFF"/>
                              <w:kern w:val="24"/>
                              <w:sz w:val="36"/>
                              <w:szCs w:val="36"/>
                              <w:rtl/>
                              <w:lang w:bidi="ar-EG"/>
                            </w:rPr>
                            <w:t xml:space="preserve">وضع </w:t>
                          </w:r>
                          <w:r w:rsidRPr="00BC599A">
                            <w:rPr>
                              <w:rFonts w:eastAsia="Calibri" w:hAnsi="Adobe Arabic" w:cs="Adobe Arabic" w:hint="cs"/>
                              <w:b/>
                              <w:bCs/>
                              <w:color w:val="FFFFFF"/>
                              <w:kern w:val="24"/>
                              <w:sz w:val="36"/>
                              <w:szCs w:val="36"/>
                              <w:rtl/>
                              <w:lang w:bidi="ar-EG"/>
                            </w:rPr>
                            <w:t>خطة عمل لحل النزاع</w:t>
                          </w:r>
                        </w:p>
                      </w:txbxContent>
                    </v:textbox>
                  </v:shape>
                </v:group>
                <v:shape id="صورة 54" o:spid="_x0000_s26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">
                  <v:imagedata r:id="rId101" o:title=""/>
                </v:shape>
                <w10:anchorlock/>
              </v:group>
            </w:pict>
          </mc:Fallback>
        </mc:AlternateConten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بعد تحديد الحل المناسب، من المهم وضع خطة عمل واضحة لتنفيذ الحل. يجب أن تتضمن الخطة ما يلي:</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الخطوات العملية التي يجب اتخاذها.</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الجدول الزمني لتنفيذ الحل.</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Pr>
      </w:pPr>
      <w:r w:rsidRPr="00D1678E">
        <w:rPr>
          <w:rFonts w:ascii="Sakkal Majalla" w:hAnsi="Sakkal Majalla" w:cs="Sakkal Majalla"/>
          <w:sz w:val="32"/>
          <w:szCs w:val="32"/>
          <w:rtl/>
        </w:rPr>
        <w:t>المسؤوليات المحددة لكل طرف.</w:t>
      </w:r>
    </w:p>
    <w:p w:rsidR="00AB5C58" w:rsidRPr="00D1678E" w:rsidRDefault="00AB5C58" w:rsidP="00DF5DFA">
      <w:pPr>
        <w:pStyle w:val="ListParagraph"/>
        <w:numPr>
          <w:ilvl w:val="0"/>
          <w:numId w:val="8"/>
        </w:numPr>
        <w:spacing w:line="276" w:lineRule="auto"/>
        <w:jc w:val="both"/>
        <w:rPr>
          <w:rFonts w:ascii="Sakkal Majalla" w:hAnsi="Sakkal Majalla" w:cs="Sakkal Majalla"/>
          <w:sz w:val="32"/>
          <w:szCs w:val="32"/>
          <w:rtl/>
        </w:rPr>
      </w:pPr>
      <w:r w:rsidRPr="00D1678E">
        <w:rPr>
          <w:rFonts w:ascii="Sakkal Majalla" w:hAnsi="Sakkal Majalla" w:cs="Sakkal Majalla"/>
          <w:sz w:val="32"/>
          <w:szCs w:val="32"/>
          <w:rtl/>
        </w:rPr>
        <w:t>هذا يضمن أن الجميع على دراية بما هو متوقع منهم ويساعد في منع تكرار النزاع في المستقبل.</w:t>
      </w:r>
    </w:p>
    <w:tbl>
      <w:tblPr>
        <w:tblStyle w:val="TableGrid"/>
        <w:bidiVisual/>
        <w:tblW w:w="9251"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8"/>
        <w:gridCol w:w="7283"/>
      </w:tblGrid>
      <w:tr w:rsidR="003E3B8E" w:rsidRPr="00563DBD" w:rsidTr="001E5A35">
        <w:tc>
          <w:tcPr>
            <w:tcW w:w="1968" w:type="dxa"/>
            <w:tcBorders>
              <w:right w:val="single" w:sz="36" w:space="0" w:color="168489"/>
            </w:tcBorders>
            <w:shd w:val="clear" w:color="auto" w:fill="F2F2F2" w:themeFill="background1" w:themeFillShade="F2"/>
            <w:vAlign w:val="center"/>
          </w:tcPr>
          <w:p w:rsidR="003E3B8E" w:rsidRPr="008113E1" w:rsidRDefault="003E3B8E" w:rsidP="00916BB1">
            <w:pPr>
              <w:pStyle w:val="a1"/>
              <w:jc w:val="center"/>
              <w:rPr>
                <w:rtl/>
              </w:rPr>
            </w:pPr>
            <w:r w:rsidRPr="008113E1">
              <w:rPr>
                <w:noProof/>
                <w:rtl/>
              </w:rPr>
              <w:drawing>
                <wp:inline distT="0" distB="0" distL="0" distR="0" wp14:anchorId="50CB1FE4" wp14:editId="1B934BB7">
                  <wp:extent cx="563984" cy="563914"/>
                  <wp:effectExtent l="0" t="0" r="7620" b="7620"/>
                  <wp:docPr id="966191320" name="Picture 96619132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83" w:type="dxa"/>
            <w:vMerge w:val="restart"/>
            <w:tcBorders>
              <w:left w:val="single" w:sz="36" w:space="0" w:color="168489"/>
            </w:tcBorders>
            <w:shd w:val="clear" w:color="auto" w:fill="F2F2F2" w:themeFill="background1" w:themeFillShade="F2"/>
            <w:vAlign w:val="center"/>
          </w:tcPr>
          <w:p w:rsidR="003E3B8E" w:rsidRPr="00DC0C4F" w:rsidRDefault="003E3B8E" w:rsidP="00916BB1">
            <w:pPr>
              <w:jc w:val="center"/>
              <w:rPr>
                <w:rFonts w:ascii="Adobe Arabic" w:eastAsia="Times New Roman" w:hAnsi="Adobe Arabic" w:cs="Adobe Arabic"/>
                <w:b/>
                <w:bCs/>
                <w:color w:val="168489"/>
                <w:kern w:val="24"/>
                <w:sz w:val="44"/>
                <w:szCs w:val="44"/>
                <w:rtl/>
                <w:lang w:bidi="ar-SY"/>
              </w:rPr>
            </w:pPr>
            <w:r w:rsidRPr="003E3B8E">
              <w:rPr>
                <w:rFonts w:ascii="Adobe Arabic" w:eastAsia="Times New Roman" w:hAnsi="Adobe Arabic" w:cs="Adobe Arabic"/>
                <w:b/>
                <w:bCs/>
                <w:color w:val="168489"/>
                <w:kern w:val="24"/>
                <w:sz w:val="44"/>
                <w:szCs w:val="44"/>
                <w:rtl/>
                <w:lang w:bidi="ar-SY"/>
              </w:rPr>
              <w:t>كيف يمكن أن تؤثر النزاعات غير المحسومة على أداء الفريق؟</w:t>
            </w:r>
          </w:p>
        </w:tc>
      </w:tr>
      <w:tr w:rsidR="003E3B8E" w:rsidTr="001E5A35">
        <w:tc>
          <w:tcPr>
            <w:tcW w:w="1968" w:type="dxa"/>
            <w:tcBorders>
              <w:right w:val="single" w:sz="36" w:space="0" w:color="168489"/>
            </w:tcBorders>
            <w:shd w:val="clear" w:color="auto" w:fill="F2F2F2" w:themeFill="background1" w:themeFillShade="F2"/>
            <w:vAlign w:val="center"/>
          </w:tcPr>
          <w:p w:rsidR="003E3B8E" w:rsidRPr="008113E1" w:rsidRDefault="00B06506" w:rsidP="00916BB1">
            <w:pPr>
              <w:jc w:val="center"/>
              <w:rPr>
                <w:rFonts w:ascii="Adobe Arabic" w:eastAsia="Times New Roman" w:hAnsi="Adobe Arabic" w:cs="Adobe Arabic"/>
                <w:b/>
                <w:bCs/>
                <w:color w:val="1E3D6A"/>
                <w:kern w:val="24"/>
                <w:sz w:val="40"/>
                <w:szCs w:val="40"/>
                <w:rtl/>
                <w:lang w:bidi="ar-SY"/>
              </w:rPr>
            </w:pPr>
            <w:hyperlink r:id="rId134" w:history="1">
              <w:r w:rsidR="003E3B8E" w:rsidRPr="00B06506">
                <w:rPr>
                  <w:rStyle w:val="Hyperlink"/>
                  <w:rFonts w:ascii="Adobe Arabic" w:eastAsia="Times New Roman" w:hAnsi="Adobe Arabic" w:cs="Adobe Arabic"/>
                  <w:b/>
                  <w:bCs/>
                  <w:kern w:val="24"/>
                  <w:sz w:val="44"/>
                  <w:szCs w:val="44"/>
                  <w:rtl/>
                  <w:lang w:bidi="ar-SY"/>
                </w:rPr>
                <w:t>تمرين</w:t>
              </w:r>
            </w:hyperlink>
          </w:p>
        </w:tc>
        <w:tc>
          <w:tcPr>
            <w:tcW w:w="7283" w:type="dxa"/>
            <w:vMerge/>
            <w:tcBorders>
              <w:left w:val="single" w:sz="36" w:space="0" w:color="168489"/>
            </w:tcBorders>
          </w:tcPr>
          <w:p w:rsidR="003E3B8E" w:rsidRDefault="003E3B8E" w:rsidP="00916BB1">
            <w:pPr>
              <w:pStyle w:val="a1"/>
              <w:rPr>
                <w:rtl/>
              </w:rPr>
            </w:pPr>
          </w:p>
        </w:tc>
      </w:tr>
    </w:tbl>
    <w:p w:rsidR="00AB5C58" w:rsidRDefault="00AB5C58" w:rsidP="00AB5C58">
      <w:pPr>
        <w:rPr>
          <w:rtl/>
        </w:rPr>
      </w:pPr>
    </w:p>
    <w:p w:rsidR="001E5A35" w:rsidRPr="00AB5C58" w:rsidRDefault="001E5A35" w:rsidP="001E5A35">
      <w:pPr>
        <w:ind w:left="-1039"/>
        <w:rPr>
          <w:rtl/>
        </w:rPr>
      </w:pPr>
      <w:r>
        <w:rPr>
          <w:noProof/>
        </w:rPr>
        <mc:AlternateContent>
          <mc:Choice Requires="wps">
            <w:drawing>
              <wp:inline distT="0" distB="0" distL="0" distR="0" wp14:anchorId="1715BD10" wp14:editId="4C134FCF">
                <wp:extent cx="6944360" cy="4133850"/>
                <wp:effectExtent l="0" t="0" r="27940" b="19050"/>
                <wp:docPr id="182065612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44360" cy="4133850"/>
                        </a:xfrm>
                        <a:prstGeom prst="roundRect">
                          <a:avLst>
                            <a:gd name="adj" fmla="val 16667"/>
                          </a:avLst>
                        </a:prstGeom>
                        <a:solidFill>
                          <a:srgbClr val="EAF4E4"/>
                        </a:solidFill>
                        <a:ln w="12700">
                          <a:solidFill>
                            <a:schemeClr val="accent6"/>
                          </a:solidFill>
                          <a:miter lim="800000"/>
                          <a:headEnd/>
                          <a:tailEnd/>
                        </a:ln>
                      </wps:spPr>
                      <wps:txbx>
                        <w:txbxContent>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rsidR="001E5A35" w:rsidRDefault="001E5A35" w:rsidP="001E5A35">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roundrect w14:anchorId="1715BD10" id="_x0000_s2697" style="width:546.8pt;height:32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" fillcolor="#eaf4e4" strokecolor="#70ad47 [3209]" strokeweight="1pt">
                <v:stroke joinstyle="miter"/>
                <v:textbox inset="0,3mm,0">
                  <w:txbxContent>
                    <w:p w14:paraId="28BFAF2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CAF5DBB"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EABC4B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EA6B55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C88878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CC5131A"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F7A8EFC"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BCC186A"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1FD15D32"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DF113F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497CB8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E683AAF"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FA0255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DC5454E"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400C54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C9D5669"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B08F2A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150E753"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7C73717"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20994254"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292433E"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302A7A3D"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8A05265"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6985DD88"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4F909960"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7958D216" w14:textId="77777777" w:rsidR="001E5A35" w:rsidRDefault="001E5A35" w:rsidP="001E5A35">
                      <w:pPr>
                        <w:spacing w:line="480" w:lineRule="auto"/>
                        <w:jc w:val="center"/>
                        <w:rPr>
                          <w:sz w:val="22"/>
                          <w:szCs w:val="28"/>
                          <w:lang w:bidi="ar-SY"/>
                        </w:rPr>
                      </w:pPr>
                      <w:r>
                        <w:rPr>
                          <w:rFonts w:asciiTheme="majorBidi" w:hAnsiTheme="majorBidi" w:cstheme="majorBidi" w:hint="cs"/>
                          <w:szCs w:val="28"/>
                          <w:rtl/>
                          <w:lang w:bidi="ar-SY"/>
                        </w:rPr>
                        <w:t>.........................................................................................................................................</w:t>
                      </w:r>
                    </w:p>
                    <w:p w14:paraId="5F808A81" w14:textId="77777777" w:rsidR="001E5A35" w:rsidRDefault="001E5A35" w:rsidP="001E5A35">
                      <w:pPr>
                        <w:jc w:val="center"/>
                        <w:rPr>
                          <w:sz w:val="22"/>
                          <w:szCs w:val="28"/>
                          <w:rtl/>
                          <w:lang w:bidi="ar-SY"/>
                        </w:rPr>
                      </w:pPr>
                    </w:p>
                  </w:txbxContent>
                </v:textbox>
                <w10:anchorlock/>
              </v:roundrect>
            </w:pict>
          </mc:Fallback>
        </mc:AlternateContent>
      </w:r>
    </w:p>
    <w:p w:rsidR="002C177E" w:rsidRDefault="002C177E" w:rsidP="005242BA">
      <w:pPr>
        <w:pageBreakBefore/>
        <w:rPr>
          <w:rFonts w:ascii="Adobe Arabic" w:hAnsi="Adobe Arabic" w:cs="Adobe Arabic"/>
          <w:b/>
          <w:bCs/>
          <w:color w:val="2B5474"/>
          <w:kern w:val="24"/>
          <w:sz w:val="56"/>
          <w:szCs w:val="56"/>
          <w:rtl/>
          <w:lang w:bidi="ar-SY"/>
        </w:rPr>
      </w:pPr>
      <w:r>
        <w:rPr>
          <w:rFonts w:asciiTheme="minorHAnsi" w:hAnsiTheme="minorHAnsi" w:cstheme="minorBidi"/>
          <w:noProof/>
          <w:color w:val="auto"/>
          <w:kern w:val="2"/>
          <w:sz w:val="22"/>
          <w:szCs w:val="22"/>
        </w:rPr>
        <w:lastRenderedPageBreak/>
        <mc:AlternateContent>
          <mc:Choice Requires="wpg">
            <w:drawing>
              <wp:inline distT="0" distB="0" distL="0" distR="0" wp14:anchorId="23FCA11B" wp14:editId="2DBD4B6C">
                <wp:extent cx="5633720" cy="593090"/>
                <wp:effectExtent l="0" t="0" r="0" b="635"/>
                <wp:docPr id="206425105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560109192" name="Rectangle 207426568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20861935" name="Rectangle 207426568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40350793"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wps:txbx>
                        <wps:bodyPr rot="0" vert="horz" wrap="square" lIns="91440" tIns="45720" rIns="91440" bIns="45720" anchor="t" anchorCtr="0" upright="1">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23FCA11B" id="_x0000_s269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">
                <v:rect id="Rectangle 2074265687" o:spid="_x0000_s269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" fillcolor="#f2f2f2 [3052]" stroked="f" strokeweight="1pt"/>
                <v:rect id="Rectangle 2074265688" o:spid="_x0000_s270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" fillcolor="#168489" stroked="f" strokeweight="1pt"/>
                <v:shape id="TextBox 7" o:spid="_x0000_s270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" filled="f" stroked="f">
                  <v:textbox>
                    <w:txbxContent>
                      <w:p w14:paraId="5440EDDE" w14:textId="77777777" w:rsidR="002C177E" w:rsidRDefault="002C177E" w:rsidP="002C177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موجز الجلسة</w:t>
                        </w:r>
                      </w:p>
                    </w:txbxContent>
                  </v:textbox>
                </v:shape>
                <w10:anchorlock/>
              </v:group>
            </w:pict>
          </mc:Fallback>
        </mc:AlternateContent>
      </w:r>
    </w:p>
    <w:p w:rsidR="002C177E" w:rsidRDefault="00B06506" w:rsidP="002C177E">
      <w:pPr>
        <w:pStyle w:val="a2"/>
        <w:rPr>
          <w:color w:val="168489"/>
          <w:rtl/>
        </w:rPr>
      </w:pPr>
      <w:hyperlink r:id="rId135" w:history="1">
        <w:r w:rsidR="002C177E" w:rsidRPr="00B06506">
          <w:rPr>
            <w:rStyle w:val="Hyperlink"/>
            <w:rtl/>
          </w:rPr>
          <w:t>تم في هذه الجلسة مناقشة المواضيع والأفكار الآتية:</w:t>
        </w:r>
      </w:hyperlink>
    </w:p>
    <w:p w:rsidR="003E3B8E" w:rsidRPr="003E3B8E" w:rsidRDefault="003E3B8E"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حقوق الموظف وواجباته.</w:t>
      </w:r>
    </w:p>
    <w:p w:rsidR="003E3B8E" w:rsidRPr="003E3B8E" w:rsidRDefault="003E3B8E"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كيف يوازن الموظف بين حقوقه وواجباته؟</w:t>
      </w:r>
    </w:p>
    <w:p w:rsidR="003E3B8E" w:rsidRPr="003E3B8E" w:rsidRDefault="003E3B8E"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كيفية خلق قنوات تواصل مفتوحة وفعّالة.</w:t>
      </w:r>
    </w:p>
    <w:p w:rsidR="003E3B8E" w:rsidRPr="003E3B8E" w:rsidRDefault="003E3B8E" w:rsidP="00DF5DFA">
      <w:pPr>
        <w:pStyle w:val="ListParagraph"/>
        <w:numPr>
          <w:ilvl w:val="0"/>
          <w:numId w:val="4"/>
        </w:numPr>
        <w:spacing w:before="240" w:after="240" w:line="360" w:lineRule="auto"/>
        <w:jc w:val="both"/>
        <w:rPr>
          <w:rFonts w:ascii="Sakkal Majalla" w:eastAsia="Times New Roman" w:hAnsi="Sakkal Majalla" w:cs="Sakkal Majalla"/>
          <w:kern w:val="2"/>
          <w:sz w:val="32"/>
          <w:szCs w:val="32"/>
        </w:rPr>
      </w:pPr>
      <w:r w:rsidRPr="003E3B8E">
        <w:rPr>
          <w:rFonts w:ascii="Sakkal Majalla" w:eastAsia="Times New Roman" w:hAnsi="Sakkal Majalla" w:cs="Sakkal Majalla"/>
          <w:kern w:val="2"/>
          <w:sz w:val="32"/>
          <w:szCs w:val="32"/>
          <w:rtl/>
        </w:rPr>
        <w:t>التعامل مع النزاعات المحتملة بطريقة مهنية</w:t>
      </w:r>
    </w:p>
    <w:p w:rsidR="002C177E" w:rsidRDefault="002C177E" w:rsidP="002C177E">
      <w:pPr>
        <w:tabs>
          <w:tab w:val="left" w:pos="8192"/>
        </w:tabs>
        <w:jc w:val="center"/>
        <w:rPr>
          <w:rFonts w:ascii="Adobe Arabic" w:hAnsi="Adobe Arabic" w:cs="Adobe Arabic"/>
          <w:b/>
          <w:bCs/>
          <w:color w:val="2B5474"/>
          <w:kern w:val="24"/>
          <w:sz w:val="56"/>
          <w:szCs w:val="56"/>
          <w:lang w:bidi="ar-SY"/>
        </w:rPr>
      </w:pPr>
      <w:r w:rsidRPr="00504A7D">
        <w:rPr>
          <w:noProof/>
        </w:rPr>
        <w:drawing>
          <wp:inline distT="0" distB="0" distL="0" distR="0" wp14:anchorId="52033411" wp14:editId="5FF1551A">
            <wp:extent cx="1219200" cy="1219200"/>
            <wp:effectExtent l="0" t="0" r="0" b="0"/>
            <wp:docPr id="283800213" name="Picture 283800213" descr="Contract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ontract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BCBFD7-8602-055E-4AD1-9266C033021D}"/>
                        </a:ext>
                      </a:extLst>
                    </pic:cNvPr>
                    <pic:cNvPicPr>
                      <a:picLocks noChangeAspect="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p>
    <w:p w:rsidR="009F5DE0" w:rsidRDefault="009F5DE0" w:rsidP="00D1678E">
      <w:pPr>
        <w:bidi w:val="0"/>
        <w:spacing w:after="160" w:line="259" w:lineRule="auto"/>
        <w:jc w:val="left"/>
        <w:rPr>
          <w:b/>
          <w:bCs/>
          <w:sz w:val="36"/>
          <w:szCs w:val="36"/>
          <w:lang w:bidi="ar-SY"/>
        </w:rPr>
      </w:pPr>
      <w:r w:rsidRPr="004506BE">
        <w:rPr>
          <w:sz w:val="36"/>
          <w:szCs w:val="36"/>
          <w:rtl/>
          <w:lang w:bidi="ar-SY"/>
        </w:rPr>
        <w:br w:type="page"/>
      </w:r>
      <w:r w:rsidR="009C73B7" w:rsidRPr="0090459D">
        <w:rPr>
          <w:noProof/>
        </w:rPr>
        <w:lastRenderedPageBreak/>
        <mc:AlternateContent>
          <mc:Choice Requires="wpg">
            <w:drawing>
              <wp:inline distT="0" distB="0" distL="0" distR="0" wp14:anchorId="5DE4B06A" wp14:editId="2950AB73">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5DE4B06A" id="_x0000_s270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">
                <v:rect id="Rectangle 388507700" o:spid="_x0000_s270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" fillcolor="#d9d9d9" stroked="f" strokeweight="1pt"/>
                <v:rect id="Rectangle 388507701" o:spid="_x0000_s270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70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32040946" w14:textId="62BA6B4A" w:rsidR="009C73B7" w:rsidRDefault="009C73B7" w:rsidP="009C73B7">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في نهاية هذا البرنامج التدريبي، نود أن نتقدم بجزيل الشكر والتقدير لكل واحد منكم على مشاركتكم الفعّالة والتزامكم خلال الجلسات. لقد أضفتُم قيمة كبيرة من خلال تجاربكم الشخصية وأسئلتكم البنّاءة، مما أسهم في إثراء النقاشات وتوسيع آفاقنا جميعاً حول موضوع "قواعد السلوك الوظيفي". إن تفاعلكم كان أساساً لنجاح هذا البرنامج، ونحن نأمل أن تكونوا قد استمتعتم واستفدتم من المبادئ والممارسات التي تمت مناقشتها.</w:t>
      </w:r>
    </w:p>
    <w:p w:rsidR="003E3B8E" w:rsidRPr="00424055" w:rsidRDefault="003E3B8E" w:rsidP="00DF5DFA">
      <w:pPr>
        <w:pStyle w:val="ListParagraph"/>
        <w:numPr>
          <w:ilvl w:val="0"/>
          <w:numId w:val="8"/>
        </w:numPr>
        <w:spacing w:line="276" w:lineRule="auto"/>
        <w:jc w:val="both"/>
        <w:rPr>
          <w:rFonts w:ascii="Sakkal Majalla" w:hAnsi="Sakkal Majalla" w:cs="Sakkal Majalla"/>
          <w:color w:val="C00000"/>
          <w:sz w:val="32"/>
          <w:szCs w:val="32"/>
        </w:rPr>
      </w:pPr>
      <w:r w:rsidRPr="00424055">
        <w:rPr>
          <w:rFonts w:ascii="Sakkal Majalla" w:hAnsi="Sakkal Majalla" w:cs="Sakkal Majalla"/>
          <w:sz w:val="32"/>
          <w:szCs w:val="32"/>
          <w:rtl/>
        </w:rPr>
        <w:t xml:space="preserve">وقبل أن نختم، </w:t>
      </w:r>
      <w:hyperlink r:id="rId136" w:history="1">
        <w:r w:rsidRPr="00B06506">
          <w:rPr>
            <w:rStyle w:val="Hyperlink"/>
            <w:rFonts w:ascii="Sakkal Majalla" w:hAnsi="Sakkal Majalla" w:cs="Sakkal Majalla"/>
            <w:sz w:val="32"/>
            <w:szCs w:val="32"/>
            <w:rtl/>
          </w:rPr>
          <w:t>نود أن نشارك معكم بعض التوصيات الهامة التي يمكن أن تساعدكم في تطبيق ما تعلمتموه في حياتكم المهنية اليومية:</w:t>
        </w:r>
      </w:hyperlink>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1. التزام النزاهة والشفافية:</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اجعلوا النزاهة جزءاً لا يتجزأ من قراراتكم وأفعالكم اليومية. الشفافية في التعامل تعزز الثقة بينكم وبين زملائكم وإدارتكم.</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2. احترام القواعد والسياسات المؤسسية:</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تأكدوا دائماً من اتباع السياسات والقواعد الداخلية للمؤسسة. هذه القواعد ليست مجرد إرشادات، بل هي أساس لضمان بيئة عمل متماسكة ومنظمة.</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3. التواصل الفعّال:</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احرصوا على أن يكون التواصل بين الزملاء والإدارة واضحاً وصريحاً. الحوار المفتوح والاحترام المتبادل يقللان من المشكلات ويعززان التعاون.</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4. التصرف بمهنية في كل الأوقات:</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سواءً في تفاعلكم اليومي مع الزملاء أو العملاء، تذكروا دائماً أن المهنية والأخلاقيات تعكس صورة المؤسسة وتؤثر في سمعتها.</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5. المسؤولية الشخصية:</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تحملوا المسؤولية عن أفعالكم وقراراتكم. السلوك الوظيفي السليم يعتمد دائماً على الالتزام الذاتي والتفاني في أداء المهام.</w:t>
      </w:r>
    </w:p>
    <w:p w:rsidR="003E3B8E" w:rsidRPr="00916BB1" w:rsidRDefault="003E3B8E" w:rsidP="003E3B8E">
      <w:pPr>
        <w:rPr>
          <w:rFonts w:ascii="Sakkal Majalla" w:hAnsi="Sakkal Majalla"/>
          <w:color w:val="168489"/>
          <w:sz w:val="32"/>
          <w:szCs w:val="32"/>
        </w:rPr>
      </w:pPr>
      <w:r w:rsidRPr="00916BB1">
        <w:rPr>
          <w:rFonts w:ascii="Sakkal Majalla" w:hAnsi="Sakkal Majalla"/>
          <w:color w:val="168489"/>
          <w:sz w:val="32"/>
          <w:szCs w:val="32"/>
          <w:rtl/>
        </w:rPr>
        <w:lastRenderedPageBreak/>
        <w:t>6. تشجيع بيئة العمل الإيجابية:</w:t>
      </w:r>
    </w:p>
    <w:p w:rsidR="003E3B8E" w:rsidRPr="00424055" w:rsidRDefault="003E3B8E" w:rsidP="00DF5DFA">
      <w:pPr>
        <w:pStyle w:val="ListParagraph"/>
        <w:numPr>
          <w:ilvl w:val="0"/>
          <w:numId w:val="8"/>
        </w:numPr>
        <w:spacing w:line="276" w:lineRule="auto"/>
        <w:jc w:val="both"/>
        <w:rPr>
          <w:rFonts w:ascii="Sakkal Majalla" w:hAnsi="Sakkal Majalla" w:cs="Sakkal Majalla"/>
          <w:sz w:val="32"/>
          <w:szCs w:val="32"/>
        </w:rPr>
      </w:pPr>
      <w:r w:rsidRPr="00424055">
        <w:rPr>
          <w:rFonts w:ascii="Sakkal Majalla" w:hAnsi="Sakkal Majalla" w:cs="Sakkal Majalla"/>
          <w:sz w:val="32"/>
          <w:szCs w:val="32"/>
          <w:rtl/>
        </w:rPr>
        <w:t>كونوا قدوة لزملائكم من خلال تعزيز بيئة عمل قائمة على التعاون، والاحترام، والدعم المتبادل. العمل بروح الفريق هو مفتاح النجاح الجماعي.</w:t>
      </w:r>
    </w:p>
    <w:p w:rsidR="003E3B8E" w:rsidRDefault="003E3B8E" w:rsidP="003E3B8E">
      <w:pPr>
        <w:rPr>
          <w:rFonts w:ascii="Sakkal Majalla" w:hAnsi="Sakkal Majalla"/>
          <w:sz w:val="32"/>
          <w:szCs w:val="32"/>
        </w:rPr>
      </w:pPr>
      <w:r w:rsidRPr="00424055">
        <w:rPr>
          <w:rFonts w:ascii="Sakkal Majalla" w:hAnsi="Sakkal Majalla"/>
          <w:color w:val="C00000"/>
          <w:sz w:val="32"/>
          <w:szCs w:val="32"/>
          <w:rtl/>
        </w:rPr>
        <w:t xml:space="preserve">ختاماً، </w:t>
      </w:r>
      <w:r>
        <w:rPr>
          <w:rFonts w:ascii="Sakkal Majalla" w:hAnsi="Sakkal Majalla"/>
          <w:sz w:val="32"/>
          <w:szCs w:val="32"/>
          <w:rtl/>
        </w:rPr>
        <w:t>نحن واثقون أن تطبيق قواعد السلوك الوظيفي في حياتكم المهنية سيساعدكم على بناء مستقبل مهني ناجح ومستدام، وسيُسهم في تحقيق النجاح الشخصي والمؤسسي على حد سواء.</w:t>
      </w:r>
    </w:p>
    <w:p w:rsidR="003E3B8E" w:rsidRDefault="003E3B8E" w:rsidP="003E3B8E">
      <w:pPr>
        <w:rPr>
          <w:rFonts w:ascii="Sakkal Majalla" w:hAnsi="Sakkal Majalla"/>
          <w:sz w:val="32"/>
          <w:szCs w:val="32"/>
        </w:rPr>
      </w:pPr>
      <w:r w:rsidRPr="00424055">
        <w:rPr>
          <w:rFonts w:ascii="Sakkal Majalla" w:hAnsi="Sakkal Majalla"/>
          <w:color w:val="C00000"/>
          <w:sz w:val="32"/>
          <w:szCs w:val="32"/>
          <w:rtl/>
        </w:rPr>
        <w:t xml:space="preserve">مرةً أخرى، </w:t>
      </w:r>
      <w:r>
        <w:rPr>
          <w:rFonts w:ascii="Sakkal Majalla" w:hAnsi="Sakkal Majalla"/>
          <w:sz w:val="32"/>
          <w:szCs w:val="32"/>
          <w:rtl/>
        </w:rPr>
        <w:t>نشكركم على حضوركم ومشاركتكم، ونتطلع لرؤية الأثر الإيجابي الذي ستتركونه في مؤسساتكم من خلال التزامكم بهذه القواعد والأخلاقيات.</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نتمنى لكم دوام التوفيق والنجاح في حياتكم المهنية!</w:t>
      </w:r>
    </w:p>
    <w:p w:rsidR="003E3B8E" w:rsidRPr="00424055" w:rsidRDefault="003E3B8E" w:rsidP="003E3B8E">
      <w:pPr>
        <w:rPr>
          <w:rFonts w:ascii="Sakkal Majalla" w:hAnsi="Sakkal Majalla"/>
          <w:color w:val="168489"/>
          <w:sz w:val="32"/>
          <w:szCs w:val="32"/>
        </w:rPr>
      </w:pPr>
      <w:r w:rsidRPr="00424055">
        <w:rPr>
          <w:rFonts w:ascii="Sakkal Majalla" w:hAnsi="Sakkal Majalla"/>
          <w:color w:val="168489"/>
          <w:sz w:val="32"/>
          <w:szCs w:val="32"/>
          <w:rtl/>
        </w:rPr>
        <w:t>دمتم متميزين ومهنيين!</w:t>
      </w:r>
    </w:p>
    <w:p w:rsidR="00337FA6" w:rsidRDefault="00337FA6" w:rsidP="009F5DE0">
      <w:pPr>
        <w:spacing w:after="160" w:line="259" w:lineRule="auto"/>
        <w:jc w:val="center"/>
        <w:rPr>
          <w:b/>
          <w:bCs/>
          <w:sz w:val="36"/>
          <w:szCs w:val="36"/>
          <w:lang w:bidi="ar-SY"/>
        </w:rPr>
      </w:pPr>
    </w:p>
    <w:p w:rsidR="00337FA6" w:rsidRDefault="00424055" w:rsidP="009F5DE0">
      <w:pPr>
        <w:spacing w:after="160" w:line="259" w:lineRule="auto"/>
        <w:jc w:val="center"/>
        <w:rPr>
          <w:b/>
          <w:bCs/>
          <w:sz w:val="36"/>
          <w:szCs w:val="36"/>
          <w:lang w:bidi="ar-SY"/>
        </w:rPr>
      </w:pPr>
      <w:r>
        <w:rPr>
          <w:noProof/>
        </w:rPr>
        <w:drawing>
          <wp:inline distT="0" distB="0" distL="0" distR="0" wp14:anchorId="02727B8D" wp14:editId="7CFA76A8">
            <wp:extent cx="2231390" cy="2231390"/>
            <wp:effectExtent l="0" t="0" r="0"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a:blip r:embed="rId13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231390" cy="2231390"/>
                    </a:xfrm>
                    <a:prstGeom prst="rect">
                      <a:avLst/>
                    </a:prstGeom>
                    <a:noFill/>
                    <a:ln>
                      <a:noFill/>
                    </a:ln>
                  </pic:spPr>
                </pic:pic>
              </a:graphicData>
            </a:graphic>
          </wp:inline>
        </w:drawing>
      </w: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337FA6" w:rsidRDefault="00337FA6" w:rsidP="009F5DE0">
      <w:pPr>
        <w:spacing w:after="160" w:line="259" w:lineRule="auto"/>
        <w:jc w:val="center"/>
        <w:rPr>
          <w:b/>
          <w:bCs/>
          <w:sz w:val="36"/>
          <w:szCs w:val="36"/>
          <w:lang w:bidi="ar-SY"/>
        </w:rPr>
      </w:pPr>
    </w:p>
    <w:p w:rsidR="009F5DE0" w:rsidRDefault="009F5DE0" w:rsidP="00337FA6">
      <w:pPr>
        <w:bidi w:val="0"/>
        <w:spacing w:after="160" w:line="259" w:lineRule="auto"/>
        <w:jc w:val="center"/>
        <w:rPr>
          <w:b/>
          <w:bCs/>
          <w:sz w:val="36"/>
          <w:szCs w:val="36"/>
          <w:lang w:bidi="ar-SY"/>
        </w:rPr>
      </w:pPr>
    </w:p>
    <w:p w:rsidR="009F5DE0" w:rsidRDefault="009F5DE0" w:rsidP="009F5DE0">
      <w:pPr>
        <w:spacing w:after="160" w:line="259" w:lineRule="auto"/>
        <w:jc w:val="center"/>
        <w:rPr>
          <w:b/>
          <w:bCs/>
          <w:sz w:val="36"/>
          <w:szCs w:val="36"/>
          <w:lang w:bidi="ar-SY"/>
        </w:rPr>
      </w:pPr>
    </w:p>
    <w:p w:rsidR="009F5DE0" w:rsidRDefault="009F5DE0" w:rsidP="00C648CE">
      <w:pPr>
        <w:bidi w:val="0"/>
        <w:spacing w:after="160" w:line="259" w:lineRule="auto"/>
        <w:jc w:val="center"/>
        <w:rPr>
          <w:b/>
          <w:bCs/>
          <w:sz w:val="36"/>
          <w:szCs w:val="36"/>
          <w:lang w:bidi="ar-SY"/>
        </w:rPr>
      </w:pPr>
    </w:p>
    <w:p w:rsidR="00986395" w:rsidRDefault="00986395" w:rsidP="00F01FA2">
      <w:pPr>
        <w:spacing w:after="160" w:line="259" w:lineRule="auto"/>
        <w:rPr>
          <w:b/>
          <w:bCs/>
          <w:sz w:val="36"/>
          <w:szCs w:val="36"/>
          <w:lang w:bidi="ar-SY"/>
        </w:rPr>
      </w:pPr>
    </w:p>
    <w:p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3F68A77E" wp14:editId="19E9E6C5">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rsidR="00ED3796" w:rsidRPr="00ED3796" w:rsidRDefault="00B06506" w:rsidP="00ED3796">
                              <w:pPr>
                                <w:rPr>
                                  <w:rFonts w:ascii="Adobe Arabic" w:eastAsia="Times New Roman" w:hAnsi="Adobe Arabic" w:cs="Adobe Arabic"/>
                                  <w:b/>
                                  <w:bCs/>
                                  <w:color w:val="168489"/>
                                  <w:kern w:val="24"/>
                                  <w:sz w:val="48"/>
                                  <w:szCs w:val="48"/>
                                  <w:lang w:bidi="ar-SY"/>
                                </w:rPr>
                              </w:pPr>
                              <w:hyperlink r:id="rId138" w:history="1">
                                <w:r w:rsidR="00ED3796" w:rsidRPr="00B06506">
                                  <w:rPr>
                                    <w:rStyle w:val="Hyperlink"/>
                                    <w:rFonts w:ascii="Adobe Arabic" w:eastAsia="Times New Roman" w:hAnsi="Adobe Arabic" w:cs="Adobe Arabic"/>
                                    <w:b/>
                                    <w:bCs/>
                                    <w:kern w:val="24"/>
                                    <w:sz w:val="48"/>
                                    <w:szCs w:val="48"/>
                                    <w:rtl/>
                                    <w:lang w:bidi="ar-SY"/>
                                  </w:rPr>
                                  <w:t>ما هو تقييمك لهذا البرنامج التدريبي؟</w:t>
                                </w:r>
                              </w:hyperlink>
                              <w:bookmarkStart w:id="6" w:name="_GoBack"/>
                              <w:bookmarkEnd w:id="6"/>
                              <w:r w:rsidR="00ED3796"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3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id="Group 45" o:spid="_x0000_s2706"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">
                <v:shape id="TextBox 65" o:spid="_x0000_s2707" type="#_x0000_t202" style="position:absolute;left:20288;top:1000;width:40665;height:4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d5MMA&#10;AADcAAAADwAAAGRycy9kb3ducmV2LnhtbESPQWvDMAyF74P9B6NBb6vTQcdI65bSrdDDLuvSu4jV&#10;ODSWQ6w16b+fDoPdJN7Te5/W2yl25kZDbhM7WMwLMMR18i03Dqrvw/MbmCzIHrvE5OBOGbabx4c1&#10;lj6N/EW3kzRGQziX6CCI9KW1uQ4UMc9TT6zaJQ0RRdehsX7AUcNjZ1+K4tVGbFkbAva0D1RfTz/R&#10;gYjfLe7VR8zH8/T5PoaiXmLl3Oxp2q3ACE3yb/67PnrFXyq+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ed5MMAAADcAAAADwAAAAAAAAAAAAAAAACYAgAAZHJzL2Rv&#10;d25yZXYueG1sUEsFBgAAAAAEAAQA9QAAAIgDAAAAAA==&#10;" filled="f" stroked="f">
                  <v:textbox style="mso-fit-shape-to-text:t">
                    <w:txbxContent>
                      <w:p w:rsidR="00ED3796" w:rsidRPr="00ED3796" w:rsidRDefault="00B06506" w:rsidP="00ED3796">
                        <w:pPr>
                          <w:rPr>
                            <w:rFonts w:ascii="Adobe Arabic" w:eastAsia="Times New Roman" w:hAnsi="Adobe Arabic" w:cs="Adobe Arabic"/>
                            <w:b/>
                            <w:bCs/>
                            <w:color w:val="168489"/>
                            <w:kern w:val="24"/>
                            <w:sz w:val="48"/>
                            <w:szCs w:val="48"/>
                            <w:lang w:bidi="ar-SY"/>
                          </w:rPr>
                        </w:pPr>
                        <w:hyperlink r:id="rId140" w:history="1">
                          <w:r w:rsidR="00ED3796" w:rsidRPr="00B06506">
                            <w:rPr>
                              <w:rStyle w:val="Hyperlink"/>
                              <w:rFonts w:ascii="Adobe Arabic" w:eastAsia="Times New Roman" w:hAnsi="Adobe Arabic" w:cs="Adobe Arabic"/>
                              <w:b/>
                              <w:bCs/>
                              <w:kern w:val="24"/>
                              <w:sz w:val="48"/>
                              <w:szCs w:val="48"/>
                              <w:rtl/>
                              <w:lang w:bidi="ar-SY"/>
                            </w:rPr>
                            <w:t>ما هو تقييمك لهذا البرنامج التدريبي؟</w:t>
                          </w:r>
                        </w:hyperlink>
                        <w:bookmarkStart w:id="7" w:name="_GoBack"/>
                        <w:bookmarkEnd w:id="7"/>
                        <w:r w:rsidR="00ED3796"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2708" type="#_x0000_t75" alt="Evaluation Icon Vector Art, Icons, and Graphics for Free Download" style="position:absolute;left:63189;width:7497;height:8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TJuzCAAAA3AAAAA8AAABkcnMvZG93bnJldi54bWxET8lqwzAQvRf6D2IKvTWyCzWpGyWEhC4B&#10;X7KQ82BNLBNrZCx56d9XhUBu83jrLFaTbcRAna8dK0hnCQji0umaKwWn4+fLHIQPyBobx6Tglzys&#10;lo8PC8y1G3lPwyFUIoawz1GBCaHNpfSlIYt+5lriyF1cZzFE2FVSdzjGcNvI1yTJpMWaY4PBljaG&#10;yuuhtwq+++R8Me/Zedh/VeG0S4vj1hdKPT9N6w8QgaZwF9/cPzrOf0vh/5l4gV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kybswgAAANwAAAAPAAAAAAAAAAAAAAAAAJ8C&#10;AABkcnMvZG93bnJldi54bWxQSwUGAAAAAAQABAD3AAAAjgMAAAAA&#10;">
                  <v:imagedata r:id="rId141" o:title="Evaluation Icon Vector Art, Icons, and Graphics for Free Download" recolortarget="#494949 [1446]"/>
                </v:shape>
                <w10:wrap anchorx="page"/>
                <w10:anchorlock/>
              </v:group>
            </w:pict>
          </mc:Fallback>
        </mc:AlternateContent>
      </w:r>
    </w:p>
    <w:p w:rsidR="00A25AD3" w:rsidRDefault="00A25AD3" w:rsidP="00F01FA2">
      <w:pPr>
        <w:spacing w:after="160" w:line="600" w:lineRule="auto"/>
        <w:jc w:val="left"/>
        <w:rPr>
          <w:rFonts w:ascii="Adobe Arabic" w:hAnsi="Adobe Arabic" w:cs="Adobe Arabic"/>
          <w:sz w:val="36"/>
          <w:szCs w:val="40"/>
          <w:lang w:bidi="ar-SY"/>
        </w:rPr>
      </w:pPr>
    </w:p>
    <w:p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rsidR="008317F7" w:rsidRDefault="008317F7" w:rsidP="00A25AD3">
      <w:pPr>
        <w:spacing w:after="160" w:line="259" w:lineRule="auto"/>
        <w:jc w:val="center"/>
        <w:rPr>
          <w:sz w:val="40"/>
          <w:szCs w:val="44"/>
          <w:rtl/>
          <w:lang w:bidi="ar-SY"/>
        </w:rPr>
      </w:pPr>
    </w:p>
    <w:p w:rsidR="009F5DE0" w:rsidRDefault="00A25AD3" w:rsidP="00591ECD">
      <w:pPr>
        <w:bidi w:val="0"/>
        <w:spacing w:after="160" w:line="259" w:lineRule="auto"/>
        <w:jc w:val="center"/>
        <w:rPr>
          <w:sz w:val="40"/>
          <w:szCs w:val="44"/>
          <w:rtl/>
          <w:lang w:bidi="ar-SY"/>
        </w:rPr>
      </w:pPr>
      <w:r>
        <w:rPr>
          <w:noProof/>
        </w:rPr>
        <w:drawing>
          <wp:inline distT="0" distB="0" distL="0" distR="0" wp14:anchorId="2A5261F5" wp14:editId="34F93D0E">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4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342815F6" wp14:editId="00DF4375">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rgbClr val="D9D9D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42815F6" id="_x0000_s270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">
                <v:rect id="Rectangle 388507707" o:spid="_x0000_s271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" fillcolor="#d9d9d9" stroked="f" strokeweight="1pt"/>
                <v:rect id="Rectangle 388507708" o:spid="_x0000_s271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71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7EA6A90C" w14:textId="701871C3"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rsidR="004E1ED7" w:rsidRDefault="004E1ED7" w:rsidP="004E1ED7">
      <w:pPr>
        <w:rPr>
          <w:rFonts w:ascii="Sakkal Majalla" w:hAnsi="Sakkal Majalla"/>
          <w:sz w:val="32"/>
          <w:szCs w:val="32"/>
          <w:rtl/>
        </w:rPr>
      </w:pPr>
      <w:r>
        <w:rPr>
          <w:rFonts w:ascii="Sakkal Majalla" w:hAnsi="Sakkal Majalla"/>
          <w:sz w:val="32"/>
          <w:szCs w:val="32"/>
          <w:rtl/>
        </w:rPr>
        <w:t>1. العطية، أحمد عبد المنعم. (2022). إدارة الموارد البشرية: مفاهيم وتطبيقات. القاهرة، مصر: دار النهضة العربية.</w:t>
      </w:r>
    </w:p>
    <w:p w:rsidR="004E1ED7" w:rsidRP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tl/>
        </w:rPr>
      </w:pPr>
      <w:r>
        <w:rPr>
          <w:rFonts w:ascii="Sakkal Majalla" w:hAnsi="Sakkal Majalla"/>
          <w:sz w:val="32"/>
          <w:szCs w:val="32"/>
          <w:rtl/>
        </w:rPr>
        <w:t>2. الحميدي، محمد بن عبد الله. (2019). الأخلاقيات المهنية في المؤسسات الحكومية والخاصة. الرياض، السعودية: مكتبة العبيكان.</w:t>
      </w:r>
    </w:p>
    <w:p w:rsid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tl/>
        </w:rPr>
      </w:pPr>
      <w:r>
        <w:rPr>
          <w:rFonts w:ascii="Sakkal Majalla" w:hAnsi="Sakkal Majalla"/>
          <w:sz w:val="32"/>
          <w:szCs w:val="32"/>
          <w:rtl/>
        </w:rPr>
        <w:t>3. الزبيدي، سعاد حسن. (2021). حل النزاعات في بيئة العمل: النظرية والتطبيق. عمان، الأردن: دار وائل للنشر.</w:t>
      </w:r>
    </w:p>
    <w:p w:rsidR="004E1ED7" w:rsidRDefault="004E1ED7" w:rsidP="004E1ED7">
      <w:pPr>
        <w:rPr>
          <w:rFonts w:ascii="Sakkal Majalla" w:hAnsi="Sakkal Majalla"/>
          <w:sz w:val="32"/>
          <w:szCs w:val="32"/>
        </w:rPr>
      </w:pPr>
    </w:p>
    <w:p w:rsidR="004E1ED7" w:rsidRDefault="004E1ED7" w:rsidP="004E1ED7">
      <w:pPr>
        <w:rPr>
          <w:rFonts w:ascii="Sakkal Majalla" w:hAnsi="Sakkal Majalla"/>
          <w:sz w:val="32"/>
          <w:szCs w:val="32"/>
        </w:rPr>
      </w:pPr>
      <w:r>
        <w:rPr>
          <w:rFonts w:ascii="Sakkal Majalla" w:hAnsi="Sakkal Majalla"/>
          <w:sz w:val="32"/>
          <w:szCs w:val="32"/>
          <w:rtl/>
        </w:rPr>
        <w:t>4. السويلم، عبد الله محمد. (2020). أخلاقيات العمل والسلوك الوظيفي: دراسة تطبيقية. جدة، السعودية: دار المريخ للنشر.</w:t>
      </w:r>
    </w:p>
    <w:p w:rsidR="008741E1" w:rsidRPr="004E1ED7" w:rsidRDefault="008741E1" w:rsidP="00F40E57">
      <w:pPr>
        <w:jc w:val="center"/>
        <w:rPr>
          <w:rFonts w:asciiTheme="majorBidi" w:hAnsiTheme="majorBidi" w:cstheme="majorBidi"/>
          <w:noProof/>
          <w:szCs w:val="28"/>
        </w:rPr>
      </w:pPr>
    </w:p>
    <w:p w:rsidR="00337FA6" w:rsidRDefault="00410BAA" w:rsidP="00410BAA">
      <w:pPr>
        <w:rPr>
          <w:rFonts w:asciiTheme="majorBidi" w:hAnsiTheme="majorBidi" w:cstheme="majorBidi"/>
          <w:noProof/>
          <w:szCs w:val="28"/>
        </w:rPr>
      </w:pPr>
      <w:r>
        <w:rPr>
          <w:rFonts w:asciiTheme="majorBidi" w:hAnsiTheme="majorBidi" w:cstheme="majorBidi"/>
          <w:noProof/>
          <w:szCs w:val="28"/>
        </w:rPr>
        <w:drawing>
          <wp:anchor distT="0" distB="0" distL="114300" distR="114300" simplePos="0" relativeHeight="252805120" behindDoc="0" locked="0" layoutInCell="1" allowOverlap="1" wp14:anchorId="4C5E934D" wp14:editId="72F3C4B2">
            <wp:simplePos x="0" y="0"/>
            <wp:positionH relativeFrom="column">
              <wp:posOffset>1767840</wp:posOffset>
            </wp:positionH>
            <wp:positionV relativeFrom="paragraph">
              <wp:posOffset>116840</wp:posOffset>
            </wp:positionV>
            <wp:extent cx="2447925" cy="2447925"/>
            <wp:effectExtent l="0" t="0" r="0" b="0"/>
            <wp:wrapSquare wrapText="bothSides"/>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3">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anchor>
        </w:drawing>
      </w: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337FA6" w:rsidRDefault="00337FA6" w:rsidP="00F40E57">
      <w:pPr>
        <w:jc w:val="center"/>
        <w:rPr>
          <w:rFonts w:asciiTheme="majorBidi" w:hAnsiTheme="majorBidi" w:cstheme="majorBidi"/>
          <w:noProof/>
          <w:szCs w:val="28"/>
        </w:rPr>
      </w:pPr>
    </w:p>
    <w:p w:rsidR="00C648CE" w:rsidRDefault="00C648CE" w:rsidP="00F40E57">
      <w:pPr>
        <w:jc w:val="center"/>
        <w:rPr>
          <w:rFonts w:asciiTheme="majorBidi" w:hAnsiTheme="majorBidi" w:cstheme="majorBidi"/>
          <w:noProof/>
          <w:szCs w:val="28"/>
        </w:rPr>
      </w:pPr>
    </w:p>
    <w:p w:rsidR="00C648CE" w:rsidRPr="00F40E57" w:rsidRDefault="00C648CE" w:rsidP="00F40E57">
      <w:pPr>
        <w:jc w:val="center"/>
        <w:rPr>
          <w:rFonts w:asciiTheme="majorBidi" w:hAnsiTheme="majorBidi" w:cstheme="majorBidi"/>
          <w:szCs w:val="28"/>
          <w:lang w:bidi="ar-SY"/>
        </w:rPr>
      </w:pPr>
    </w:p>
    <w:sectPr w:rsidR="00C648CE" w:rsidRPr="00F40E5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6B47" w:rsidRDefault="00B66B47" w:rsidP="00F53D08">
      <w:pPr>
        <w:spacing w:line="240" w:lineRule="auto"/>
      </w:pPr>
      <w:r>
        <w:separator/>
      </w:r>
    </w:p>
  </w:endnote>
  <w:endnote w:type="continuationSeparator" w:id="0">
    <w:p w:rsidR="00B66B47" w:rsidRDefault="00B66B47"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charset w:val="00"/>
    <w:family w:val="swiss"/>
    <w:pitch w:val="variable"/>
    <w:sig w:usb0="80002067" w:usb1="80000000" w:usb2="00000008" w:usb3="00000000" w:csb0="00000041" w:csb1="00000000"/>
  </w:font>
  <w:font w:name="Montserrat Black">
    <w:altName w:val="Courier New"/>
    <w:charset w:val="00"/>
    <w:family w:val="auto"/>
    <w:pitch w:val="variable"/>
    <w:sig w:usb0="00000001" w:usb1="00000003" w:usb2="00000000" w:usb3="00000000" w:csb0="00000197" w:csb1="00000000"/>
  </w:font>
  <w:font w:name="Montserrat ExtraBold">
    <w:altName w:val="Courier New"/>
    <w:charset w:val="00"/>
    <w:family w:val="auto"/>
    <w:pitch w:val="variable"/>
    <w:sig w:usb0="00000001" w:usb1="00000003" w:usb2="00000000" w:usb3="00000000" w:csb0="00000197" w:csb1="00000000"/>
  </w:font>
  <w:font w:name="Brush Script MT">
    <w:panose1 w:val="03060802040406070304"/>
    <w:charset w:val="00"/>
    <w:family w:val="script"/>
    <w:pitch w:val="variable"/>
    <w:sig w:usb0="00000003" w:usb1="00000000" w:usb2="00000000" w:usb3="00000000" w:csb0="00000001" w:csb1="00000000"/>
  </w:font>
  <w:font w:name="ADLaM Display">
    <w:charset w:val="00"/>
    <w:family w:val="auto"/>
    <w:pitch w:val="variable"/>
    <w:sig w:usb0="8000206F" w:usb1="42000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1440" w:rsidRDefault="0076144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E42DAD" w:rsidRDefault="00761440" w:rsidP="00E42DAD">
    <w:pPr>
      <w:pStyle w:val="Footer"/>
      <w:bidi w:val="0"/>
      <w:spacing w:after="240"/>
      <w:rPr>
        <w:rFonts w:ascii="Adobe Arabic" w:hAnsi="Adobe Arabic" w:cs="Adobe Arabic"/>
        <w:color w:val="168489"/>
        <w:sz w:val="44"/>
        <w:szCs w:val="44"/>
      </w:rPr>
    </w:pPr>
    <w:r w:rsidRPr="00761440">
      <w:rPr>
        <w:noProof/>
        <w:color w:val="FFFFFF" w:themeColor="background1"/>
        <w:sz w:val="40"/>
        <w:szCs w:val="40"/>
      </w:rPr>
      <mc:AlternateContent>
        <mc:Choice Requires="wps">
          <w:drawing>
            <wp:anchor distT="0" distB="0" distL="114300" distR="114300" simplePos="0" relativeHeight="251850751" behindDoc="0" locked="0" layoutInCell="1" allowOverlap="1" wp14:anchorId="47FB20FB" wp14:editId="082D238A">
              <wp:simplePos x="0" y="0"/>
              <wp:positionH relativeFrom="column">
                <wp:posOffset>1708150</wp:posOffset>
              </wp:positionH>
              <wp:positionV relativeFrom="paragraph">
                <wp:posOffset>445770</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61440" w:rsidRPr="009F0BE2" w:rsidRDefault="00761440" w:rsidP="0076144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2716" type="#_x0000_t202" style="position:absolute;left:0;text-align:left;margin-left:134.5pt;margin-top:35.1pt;width:123pt;height:24pt;z-index:251850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" filled="f" stroked="f" strokeweight=".5pt">
              <v:textbox>
                <w:txbxContent>
                  <w:p w:rsidR="00761440" w:rsidRPr="009F0BE2" w:rsidRDefault="00761440" w:rsidP="00761440">
                    <w:pPr>
                      <w:jc w:val="center"/>
                      <w:rPr>
                        <w:rFonts w:ascii="Sakkal Majalla" w:hAnsi="Sakkal Majalla"/>
                        <w:b/>
                        <w:bCs/>
                        <w:color w:val="A8D08D" w:themeColor="accent6" w:themeTint="99"/>
                        <w:sz w:val="20"/>
                        <w:szCs w:val="24"/>
                        <w:lang w:bidi="ar-JO"/>
                      </w:rPr>
                    </w:pPr>
                    <w:r w:rsidRPr="009F0BE2">
                      <w:rPr>
                        <w:rFonts w:ascii="Sakkal Majalla" w:hAnsi="Sakkal Majalla"/>
                        <w:b/>
                        <w:bCs/>
                        <w:color w:val="A8D08D" w:themeColor="accent6" w:themeTint="99"/>
                        <w:sz w:val="20"/>
                        <w:szCs w:val="24"/>
                        <w:rtl/>
                        <w:lang w:bidi="ar-JO"/>
                      </w:rPr>
                      <w:t>مركز أبحاث الدولية للتدريب</w:t>
                    </w:r>
                  </w:p>
                </w:txbxContent>
              </v:textbox>
            </v:shape>
          </w:pict>
        </mc:Fallback>
      </mc:AlternateContent>
    </w:r>
    <w:r w:rsidRPr="00761440">
      <w:rPr>
        <w:noProof/>
        <w:color w:val="FFFFFF" w:themeColor="background1"/>
        <w:sz w:val="40"/>
        <w:szCs w:val="40"/>
      </w:rPr>
      <mc:AlternateContent>
        <mc:Choice Requires="wps">
          <w:drawing>
            <wp:anchor distT="0" distB="0" distL="114300" distR="114300" simplePos="0" relativeHeight="251849727" behindDoc="0" locked="0" layoutInCell="1" allowOverlap="1" wp14:anchorId="46B91D41" wp14:editId="46A42253">
              <wp:simplePos x="0" y="0"/>
              <wp:positionH relativeFrom="column">
                <wp:posOffset>-847725</wp:posOffset>
              </wp:positionH>
              <wp:positionV relativeFrom="paragraph">
                <wp:posOffset>446405</wp:posOffset>
              </wp:positionV>
              <wp:extent cx="1400175" cy="304800"/>
              <wp:effectExtent l="0" t="0" r="0" b="0"/>
              <wp:wrapNone/>
              <wp:docPr id="2" name="مستطيل 2"/>
              <wp:cNvGraphicFramePr/>
              <a:graphic xmlns:a="http://schemas.openxmlformats.org/drawingml/2006/main">
                <a:graphicData uri="http://schemas.microsoft.com/office/word/2010/wordprocessingShape">
                  <wps:wsp>
                    <wps:cNvSpPr/>
                    <wps:spPr>
                      <a:xfrm>
                        <a:off x="0" y="0"/>
                        <a:ext cx="140017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761440" w:rsidRPr="00B866D8" w:rsidRDefault="00761440" w:rsidP="00761440">
                          <w:pPr>
                            <w:bidi w:val="0"/>
                            <w:spacing w:line="240" w:lineRule="auto"/>
                            <w:rPr>
                              <w:rFonts w:ascii="Sakkal Majalla" w:hAnsi="Sakkal Majalla"/>
                              <w:color w:val="538135" w:themeColor="accent6" w:themeShade="BF"/>
                              <w:sz w:val="24"/>
                              <w:szCs w:val="28"/>
                            </w:rPr>
                          </w:pPr>
                          <w:r w:rsidRPr="00B866D8">
                            <w:rPr>
                              <w:rFonts w:ascii="Sakkal Majalla" w:hAnsi="Sakkal Majalla"/>
                              <w:color w:val="538135" w:themeColor="accent6" w:themeShade="BF"/>
                              <w:sz w:val="24"/>
                              <w:szCs w:val="2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2717" style="position:absolute;left:0;text-align:left;margin-left:-66.75pt;margin-top:35.15pt;width:110.25pt;height:24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" filled="f" stroked="f" strokeweight="1pt">
              <v:textbox>
                <w:txbxContent>
                  <w:p w:rsidR="00761440" w:rsidRPr="00B866D8" w:rsidRDefault="00761440" w:rsidP="00761440">
                    <w:pPr>
                      <w:bidi w:val="0"/>
                      <w:spacing w:line="240" w:lineRule="auto"/>
                      <w:rPr>
                        <w:rFonts w:ascii="Sakkal Majalla" w:hAnsi="Sakkal Majalla"/>
                        <w:color w:val="538135" w:themeColor="accent6" w:themeShade="BF"/>
                        <w:sz w:val="24"/>
                        <w:szCs w:val="28"/>
                      </w:rPr>
                    </w:pPr>
                    <w:r w:rsidRPr="00B866D8">
                      <w:rPr>
                        <w:rFonts w:ascii="Sakkal Majalla" w:hAnsi="Sakkal Majalla"/>
                        <w:color w:val="538135" w:themeColor="accent6" w:themeShade="BF"/>
                        <w:sz w:val="24"/>
                        <w:szCs w:val="28"/>
                      </w:rPr>
                      <w:t>www.dawliatraining.com</w:t>
                    </w:r>
                  </w:p>
                </w:txbxContent>
              </v:textbox>
            </v:rect>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21C5B095" wp14:editId="38140338">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id="Group 39" o:spid="_x0000_s1026" style="position:absolute;left:0;text-align:left;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JgMsA&#10;AADiAAAADwAAAGRycy9kb3ducmV2LnhtbESPQWvCQBSE74X+h+UVequ7Ghpj6ioqLUgRRFvQ4yP7&#10;mgSzb0N2G9N/3y0UPA4z8w0zXw62ET11vnasYTxSIIgLZ2ouNXx+vD1lIHxANtg4Jg0/5GG5uL+b&#10;Y27clQ/UH0MpIoR9jhqqENpcSl9UZNGPXEscvS/XWQxRdqU0HV4j3DZyolQqLdYcFypsaVNRcTl+&#10;Ww2zlUrXyfj8fuppv3u9HLaqWZ+1fnwYVi8gAg3hFv5vb42GJMue1TSdJvB3Kd4Bufg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XPomAywAAAOIAAAAPAAAAAAAAAAAAAAAAAJgC&#10;AABkcnMvZG93bnJldi54bWxQSwUGAAAAAAQABAD1AAAAkAM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ITccoA&#10;AADiAAAADwAAAGRycy9kb3ducmV2LnhtbESPQUsDMRSE70L/Q3iCN5u11e6yNi1FKErrxdaLt+fm&#10;7WZx8xKS2K7/3hQEj8PMfMMs16MdxIlC7B0ruJsWIIgbp3vuFLwft7cViJiQNQ6OScEPRVivJldL&#10;rLU78xudDqkTGcKxRgUmJV9LGRtDFuPUeeLstS5YTFmGTuqA5wy3g5wVxUJa7DkvGPT0ZKj5Onxb&#10;Bfvw4V/N8859btvZrj3OZWm8VOrmetw8gkg0pv/wX/tFK5hX1UNRLsp7uFzKd0C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JSE3HKAAAA4gAAAA8AAAAAAAAAAAAAAAAAmAIA&#10;AGRycy9kb3ducmV2LnhtbFBLBQYAAAAABAAEAPUAAACPAwA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B06506" w:rsidRPr="00B06506">
          <w:rPr>
            <w:rFonts w:ascii="Adobe Arabic" w:hAnsi="Adobe Arabic" w:cs="Adobe Arabic"/>
            <w:noProof/>
            <w:color w:val="168489"/>
            <w:sz w:val="44"/>
            <w:szCs w:val="44"/>
            <w:lang w:val="ar-SA"/>
          </w:rPr>
          <w:t>51</w:t>
        </w:r>
        <w:r w:rsidR="005E14CE" w:rsidRPr="00E42DAD">
          <w:rPr>
            <w:rFonts w:ascii="Adobe Arabic" w:hAnsi="Adobe Arabic" w:cs="Adobe Arabic"/>
            <w:color w:val="168489"/>
            <w:sz w:val="44"/>
            <w:szCs w:val="44"/>
          </w:rPr>
          <w:fldChar w:fldCharType="end"/>
        </w:r>
      </w:sdtContent>
    </w:sdt>
  </w:p>
  <w:p w:rsidR="005E14CE" w:rsidRDefault="00761440">
    <w:pPr>
      <w:pStyle w:val="Footer"/>
      <w:rPr>
        <w:lang w:bidi="ar-JO"/>
      </w:rPr>
    </w:pPr>
    <w:r>
      <w:rPr>
        <w:rFonts w:ascii="Sakkal Majalla" w:hAnsi="Sakkal Majalla"/>
        <w:b/>
        <w:bCs/>
        <w:noProof/>
        <w:color w:val="002060"/>
        <w:sz w:val="34"/>
        <w:rtl/>
      </w:rPr>
      <mc:AlternateContent>
        <mc:Choice Requires="wps">
          <w:drawing>
            <wp:anchor distT="0" distB="0" distL="114300" distR="114300" simplePos="0" relativeHeight="251852799" behindDoc="0" locked="0" layoutInCell="1" allowOverlap="1" wp14:anchorId="72CC52EF" wp14:editId="239681A1">
              <wp:simplePos x="0" y="0"/>
              <wp:positionH relativeFrom="column">
                <wp:posOffset>3914775</wp:posOffset>
              </wp:positionH>
              <wp:positionV relativeFrom="paragraph">
                <wp:posOffset>127635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61440" w:rsidRPr="00DC31A5" w:rsidRDefault="00761440" w:rsidP="00761440">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rsidR="00761440" w:rsidRPr="00DC31A5" w:rsidRDefault="00B66B47" w:rsidP="00761440">
                          <w:pPr>
                            <w:spacing w:line="240" w:lineRule="auto"/>
                            <w:jc w:val="center"/>
                            <w:rPr>
                              <w:rFonts w:ascii="Sakkal Majalla" w:hAnsi="Sakkal Majalla"/>
                              <w:b/>
                              <w:bCs/>
                            </w:rPr>
                          </w:pPr>
                          <w:hyperlink r:id="rId1" w:history="1">
                            <w:r w:rsidR="00761440" w:rsidRPr="00DC31A5">
                              <w:rPr>
                                <w:rStyle w:val="Hyperlink"/>
                                <w:rFonts w:ascii="Sakkal Majalla" w:hAnsi="Sakkal Majalla"/>
                                <w:b/>
                                <w:bCs/>
                              </w:rPr>
                              <w:t>www.dawliatraining.com</w:t>
                            </w:r>
                          </w:hyperlink>
                        </w:p>
                        <w:p w:rsidR="00761440" w:rsidRPr="00DC31A5" w:rsidRDefault="00761440" w:rsidP="0076144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761440" w:rsidRPr="00DC31A5" w:rsidRDefault="00761440" w:rsidP="0076144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761440" w:rsidRDefault="00761440" w:rsidP="00761440">
                          <w:pPr>
                            <w:spacing w:line="240" w:lineRule="auto"/>
                            <w:jc w:val="center"/>
                            <w:rPr>
                              <w:rFonts w:ascii="Sakkal Majalla" w:hAnsi="Sakkal Majalla"/>
                              <w:b/>
                              <w:bCs/>
                              <w:rtl/>
                            </w:rPr>
                          </w:pPr>
                          <w:r w:rsidRPr="00DC31A5">
                            <w:rPr>
                              <w:rFonts w:ascii="Sakkal Majalla" w:hAnsi="Sakkal Majalla"/>
                              <w:b/>
                              <w:bCs/>
                            </w:rPr>
                            <w:t>00962779222666</w:t>
                          </w:r>
                        </w:p>
                        <w:p w:rsidR="00761440" w:rsidRPr="00DC31A5" w:rsidRDefault="00761440" w:rsidP="0076144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2718" style="position:absolute;left:0;text-align:left;margin-left:308.25pt;margin-top:10.05pt;width:186.95pt;height:110.4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kH9nw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" filled="f" stroked="f" strokeweight="1pt">
              <v:textbox>
                <w:txbxContent>
                  <w:p w:rsidR="00761440" w:rsidRPr="00DC31A5" w:rsidRDefault="00761440" w:rsidP="00761440">
                    <w:pPr>
                      <w:spacing w:line="240" w:lineRule="auto"/>
                      <w:jc w:val="center"/>
                      <w:rPr>
                        <w:rFonts w:ascii="Sakkal Majalla" w:hAnsi="Sakkal Majalla"/>
                        <w:b/>
                        <w:bCs/>
                        <w:rtl/>
                      </w:rPr>
                    </w:pPr>
                    <w:bookmarkStart w:id="1" w:name="_GoBack"/>
                    <w:r w:rsidRPr="00DC31A5">
                      <w:rPr>
                        <w:rFonts w:ascii="Sakkal Majalla" w:hAnsi="Sakkal Majalla"/>
                        <w:b/>
                        <w:bCs/>
                        <w:rtl/>
                      </w:rPr>
                      <w:t>مركز أبحاث الدولية للتدريب</w:t>
                    </w:r>
                  </w:p>
                  <w:p w:rsidR="00761440" w:rsidRPr="00DC31A5" w:rsidRDefault="00761440" w:rsidP="00761440">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rsidR="00761440" w:rsidRPr="00DC31A5" w:rsidRDefault="00761440" w:rsidP="00761440">
                    <w:pPr>
                      <w:spacing w:line="240" w:lineRule="auto"/>
                      <w:jc w:val="center"/>
                      <w:rPr>
                        <w:rFonts w:ascii="Sakkal Majalla" w:hAnsi="Sakkal Majalla"/>
                        <w:b/>
                        <w:bCs/>
                      </w:rPr>
                    </w:pPr>
                    <w:r w:rsidRPr="00DC31A5">
                      <w:rPr>
                        <w:rFonts w:ascii="Sakkal Majalla" w:hAnsi="Sakkal Majalla"/>
                        <w:b/>
                        <w:bCs/>
                      </w:rPr>
                      <w:t xml:space="preserve">Twitter, </w:t>
                    </w:r>
                    <w:proofErr w:type="spellStart"/>
                    <w:r w:rsidRPr="00DC31A5">
                      <w:rPr>
                        <w:rFonts w:ascii="Sakkal Majalla" w:hAnsi="Sakkal Majalla"/>
                        <w:b/>
                        <w:bCs/>
                      </w:rPr>
                      <w:t>facebook</w:t>
                    </w:r>
                    <w:proofErr w:type="spellEnd"/>
                    <w:r w:rsidRPr="00DC31A5">
                      <w:rPr>
                        <w:rFonts w:ascii="Sakkal Majalla" w:hAnsi="Sakkal Majalla"/>
                        <w:b/>
                        <w:bCs/>
                      </w:rPr>
                      <w:t xml:space="preserve">, </w:t>
                    </w:r>
                    <w:proofErr w:type="spellStart"/>
                    <w:r w:rsidRPr="00DC31A5">
                      <w:rPr>
                        <w:rFonts w:ascii="Sakkal Majalla" w:hAnsi="Sakkal Majalla"/>
                        <w:b/>
                        <w:bCs/>
                      </w:rPr>
                      <w:t>instagram</w:t>
                    </w:r>
                    <w:proofErr w:type="spellEnd"/>
                    <w:r w:rsidRPr="00DC31A5">
                      <w:rPr>
                        <w:rFonts w:ascii="Sakkal Majalla" w:hAnsi="Sakkal Majalla"/>
                        <w:b/>
                        <w:bCs/>
                      </w:rPr>
                      <w:t xml:space="preserve">: </w:t>
                    </w:r>
                    <w:r w:rsidRPr="00DC31A5">
                      <w:rPr>
                        <w:rFonts w:ascii="Sakkal Majalla" w:hAnsi="Sakkal Majalla"/>
                        <w:b/>
                        <w:bCs/>
                        <w:color w:val="2F5496" w:themeColor="accent1" w:themeShade="BF"/>
                      </w:rPr>
                      <w:t>@</w:t>
                    </w:r>
                    <w:proofErr w:type="spellStart"/>
                    <w:r w:rsidRPr="00DC31A5">
                      <w:rPr>
                        <w:rFonts w:ascii="Sakkal Majalla" w:hAnsi="Sakkal Majalla"/>
                        <w:b/>
                        <w:bCs/>
                        <w:color w:val="2F5496" w:themeColor="accent1" w:themeShade="BF"/>
                      </w:rPr>
                      <w:t>tircjo</w:t>
                    </w:r>
                    <w:proofErr w:type="spellEnd"/>
                  </w:p>
                  <w:p w:rsidR="00761440" w:rsidRPr="00DC31A5" w:rsidRDefault="00761440" w:rsidP="00761440">
                    <w:pPr>
                      <w:spacing w:line="240" w:lineRule="auto"/>
                      <w:jc w:val="center"/>
                      <w:rPr>
                        <w:rFonts w:ascii="Sakkal Majalla" w:hAnsi="Sakkal Majalla"/>
                        <w:b/>
                        <w:bCs/>
                      </w:rPr>
                    </w:pPr>
                    <w:r w:rsidRPr="00DC31A5">
                      <w:rPr>
                        <w:rFonts w:ascii="Sakkal Majalla" w:hAnsi="Sakkal Majalla"/>
                        <w:b/>
                        <w:bCs/>
                      </w:rPr>
                      <w:t xml:space="preserve">Mobile &amp; </w:t>
                    </w:r>
                    <w:proofErr w:type="spellStart"/>
                    <w:r w:rsidRPr="00DC31A5">
                      <w:rPr>
                        <w:rFonts w:ascii="Sakkal Majalla" w:hAnsi="Sakkal Majalla"/>
                        <w:b/>
                        <w:bCs/>
                      </w:rPr>
                      <w:t>whatssup</w:t>
                    </w:r>
                    <w:proofErr w:type="spellEnd"/>
                    <w:r w:rsidRPr="00DC31A5">
                      <w:rPr>
                        <w:rFonts w:ascii="Sakkal Majalla" w:hAnsi="Sakkal Majalla"/>
                        <w:b/>
                        <w:bCs/>
                      </w:rPr>
                      <w:t>:</w:t>
                    </w:r>
                  </w:p>
                  <w:p w:rsidR="00761440" w:rsidRDefault="00761440" w:rsidP="00761440">
                    <w:pPr>
                      <w:spacing w:line="240" w:lineRule="auto"/>
                      <w:jc w:val="center"/>
                      <w:rPr>
                        <w:rFonts w:ascii="Sakkal Majalla" w:hAnsi="Sakkal Majalla"/>
                        <w:b/>
                        <w:bCs/>
                        <w:rtl/>
                      </w:rPr>
                    </w:pPr>
                    <w:r w:rsidRPr="00DC31A5">
                      <w:rPr>
                        <w:rFonts w:ascii="Sakkal Majalla" w:hAnsi="Sakkal Majalla"/>
                        <w:b/>
                        <w:bCs/>
                      </w:rPr>
                      <w:t>00962779222666</w:t>
                    </w:r>
                  </w:p>
                  <w:p w:rsidR="00761440" w:rsidRPr="00DC31A5" w:rsidRDefault="00761440" w:rsidP="00761440">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bookmarkEnd w:id="1"/>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1440" w:rsidRDefault="0076144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0D08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6B47" w:rsidRDefault="00B66B47" w:rsidP="00F53D08">
      <w:pPr>
        <w:spacing w:line="240" w:lineRule="auto"/>
      </w:pPr>
      <w:r>
        <w:separator/>
      </w:r>
    </w:p>
  </w:footnote>
  <w:footnote w:type="continuationSeparator" w:id="0">
    <w:p w:rsidR="00B66B47" w:rsidRDefault="00B66B47" w:rsidP="00F53D0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Default="005E14CE">
    <w:pPr>
      <w:pStyle w:val="Header"/>
    </w:pPr>
    <w:r>
      <w:rPr>
        <w:noProof/>
      </w:rPr>
      <mc:AlternateContent>
        <mc:Choice Requires="wps">
          <w:drawing>
            <wp:anchor distT="0" distB="0" distL="114300" distR="114300" simplePos="0" relativeHeight="251686912" behindDoc="0" locked="0" layoutInCell="1" allowOverlap="1" wp14:anchorId="1A594E48" wp14:editId="6F1CDC3F">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14CE" w:rsidRPr="00715D92" w:rsidRDefault="00E42DAD" w:rsidP="00660FF6">
    <w:pPr>
      <w:pStyle w:val="Header"/>
      <w:tabs>
        <w:tab w:val="clear" w:pos="4680"/>
        <w:tab w:val="clear" w:pos="9360"/>
        <w:tab w:val="left" w:pos="1925"/>
      </w:tabs>
      <w:bidi w:val="0"/>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A40D7B4" wp14:editId="465F6C2F">
          <wp:simplePos x="0" y="0"/>
          <wp:positionH relativeFrom="leftMargin">
            <wp:posOffset>447088</wp:posOffset>
          </wp:positionH>
          <wp:positionV relativeFrom="paragraph">
            <wp:posOffset>-2540</wp:posOffset>
          </wp:positionV>
          <wp:extent cx="284672" cy="284672"/>
          <wp:effectExtent l="0" t="0" r="1270" b="1270"/>
          <wp:wrapNone/>
          <wp:docPr id="203911305" name="Picture 2" descr="Course ">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4A6E03C8" wp14:editId="4939F9CD">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E42DAD" w:rsidRDefault="004E1ED7" w:rsidP="00FD1C94">
                            <w:pPr>
                              <w:bidi w:val="0"/>
                              <w:jc w:val="center"/>
                              <w:rPr>
                                <w:rFonts w:eastAsia="Calibri" w:hAnsi="Sakkal Majalla"/>
                                <w:color w:val="FFFFFF"/>
                                <w:kern w:val="24"/>
                                <w:sz w:val="36"/>
                                <w:szCs w:val="36"/>
                                <w:lang w:bidi="ar-SY"/>
                              </w:rPr>
                            </w:pPr>
                            <w:r w:rsidRPr="004E1ED7">
                              <w:rPr>
                                <w:rFonts w:eastAsia="Calibri" w:hAnsi="Sakkal Majalla"/>
                                <w:color w:val="FFFFFF"/>
                                <w:kern w:val="24"/>
                                <w:sz w:val="36"/>
                                <w:szCs w:val="36"/>
                                <w:rtl/>
                                <w:lang w:bidi="ar-SY"/>
                              </w:rPr>
                              <w:t>قواعد السلوك الوظيفي</w:t>
                            </w:r>
                            <w:r w:rsidR="00AA72E2">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1E5A35">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4A6E03C8" id="Group 38" o:spid="_x0000_s2713"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2714"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11A936E" w14:textId="2C308089" w:rsidR="00E42DAD" w:rsidRDefault="004E1ED7" w:rsidP="00FD1C94">
                      <w:pPr>
                        <w:bidi w:val="0"/>
                        <w:jc w:val="center"/>
                        <w:rPr>
                          <w:rFonts w:eastAsia="Calibri" w:hAnsi="Sakkal Majalla"/>
                          <w:color w:val="FFFFFF"/>
                          <w:kern w:val="24"/>
                          <w:sz w:val="36"/>
                          <w:szCs w:val="36"/>
                          <w:lang w:bidi="ar-SY"/>
                        </w:rPr>
                      </w:pPr>
                      <w:r w:rsidRPr="004E1ED7">
                        <w:rPr>
                          <w:rFonts w:eastAsia="Calibri" w:hAnsi="Sakkal Majalla"/>
                          <w:color w:val="FFFFFF"/>
                          <w:kern w:val="24"/>
                          <w:sz w:val="36"/>
                          <w:szCs w:val="36"/>
                          <w:rtl/>
                          <w:lang w:bidi="ar-SY"/>
                        </w:rPr>
                        <w:t>قواعد السلوك الوظيفي</w:t>
                      </w:r>
                      <w:r w:rsidR="00AA72E2">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1E5A35">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2715"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1440" w:rsidRDefault="0076144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082E" w:rsidRDefault="00BC6FB1" w:rsidP="00BC6FB1">
    <w:pPr>
      <w:pStyle w:val="Header"/>
      <w:rPr>
        <w:lang w:bidi="ar-EG"/>
      </w:rPr>
    </w:pPr>
    <w:r w:rsidRPr="00BC6FB1">
      <w:rPr>
        <w:noProof/>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409.5pt;height:409.5pt" o:bullet="t">
        <v:imagedata r:id="rId1" o:title="436303"/>
      </v:shape>
    </w:pict>
  </w:numPicBullet>
  <w:numPicBullet w:numPicBulletId="1">
    <w:pict>
      <v:shape id="_x0000_i1107" type="#_x0000_t75" style="width:48pt;height:48pt" o:bullet="t">
        <v:imagedata r:id="rId2" o:title="10070664801667486621-64"/>
      </v:shape>
    </w:pict>
  </w:numPicBullet>
  <w:numPicBullet w:numPicBulletId="2">
    <w:pict>
      <v:shape id="_x0000_i1108" type="#_x0000_t75" alt="Back in time" style="width:19.5pt;height:19.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" o:bullet="t">
        <v:imagedata r:id="rId3" o:title=""/>
        <o:lock v:ext="edit" aspectratio="f"/>
      </v:shape>
    </w:pict>
  </w:numPicBullet>
  <w:numPicBullet w:numPicBulletId="3">
    <w:pict>
      <v:shape id="_x0000_i1109" type="#_x0000_t75" style="width:136.5pt;height:135.75pt" o:bullet="t">
        <v:imagedata r:id="rId4" o:title="22"/>
      </v:shape>
    </w:pict>
  </w:numPicBullet>
  <w:abstractNum w:abstractNumId="0">
    <w:nsid w:val="06521817"/>
    <w:multiLevelType w:val="hybridMultilevel"/>
    <w:tmpl w:val="C812F5FE"/>
    <w:lvl w:ilvl="0" w:tplc="FFFFFFFF">
      <w:start w:val="1"/>
      <w:numFmt w:val="bullet"/>
      <w:lvlText w:val=""/>
      <w:lvlPicBulletId w:val="3"/>
      <w:lvlJc w:val="left"/>
      <w:pPr>
        <w:ind w:left="360" w:hanging="360"/>
      </w:pPr>
      <w:rPr>
        <w:rFonts w:ascii="Symbol" w:hAnsi="Symbol" w:hint="default"/>
        <w:color w:val="auto"/>
        <w:sz w:val="36"/>
        <w:szCs w:val="36"/>
      </w:rPr>
    </w:lvl>
    <w:lvl w:ilvl="1" w:tplc="FCC0E2F0">
      <w:start w:val="1"/>
      <w:numFmt w:val="bullet"/>
      <w:lvlText w:val=""/>
      <w:lvlPicBulletId w:val="3"/>
      <w:lvlJc w:val="left"/>
      <w:pPr>
        <w:ind w:left="1080" w:hanging="360"/>
      </w:pPr>
      <w:rPr>
        <w:rFonts w:ascii="Symbol" w:hAnsi="Symbol" w:hint="default"/>
        <w:color w:val="auto"/>
      </w:rPr>
    </w:lvl>
    <w:lvl w:ilvl="2" w:tplc="BD341D10">
      <w:start w:val="6"/>
      <w:numFmt w:val="bullet"/>
      <w:lvlText w:val="-"/>
      <w:lvlJc w:val="left"/>
      <w:pPr>
        <w:ind w:left="1800" w:hanging="360"/>
      </w:pPr>
      <w:rPr>
        <w:rFonts w:ascii="Sakkal Majalla" w:eastAsiaTheme="minorHAnsi" w:hAnsi="Sakkal Majalla" w:cs="Sakkal Majalla"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nsid w:val="0D4240D1"/>
    <w:multiLevelType w:val="hybridMultilevel"/>
    <w:tmpl w:val="DAC415C0"/>
    <w:lvl w:ilvl="0" w:tplc="B274914E">
      <w:start w:val="8"/>
      <w:numFmt w:val="bullet"/>
      <w:lvlText w:val=""/>
      <w:lvlPicBulletId w:val="1"/>
      <w:lvlJc w:val="left"/>
      <w:pPr>
        <w:ind w:left="720" w:hanging="360"/>
      </w:pPr>
      <w:rPr>
        <w:rFonts w:ascii="Symbol" w:eastAsia="Adobe Ming Std L" w:hAnsi="Symbol" w:hint="default"/>
        <w:color w:val="auto"/>
        <w:sz w:val="36"/>
        <w:szCs w:val="3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18CE4018"/>
    <w:multiLevelType w:val="hybridMultilevel"/>
    <w:tmpl w:val="4F946986"/>
    <w:lvl w:ilvl="0" w:tplc="1092FDAA">
      <w:start w:val="1"/>
      <w:numFmt w:val="bullet"/>
      <w:lvlText w:val=""/>
      <w:lvlPicBulletId w:val="3"/>
      <w:lvlJc w:val="left"/>
      <w:pPr>
        <w:ind w:left="720" w:hanging="360"/>
      </w:pPr>
      <w:rPr>
        <w:rFonts w:ascii="Symbo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8E95DB8"/>
    <w:multiLevelType w:val="hybridMultilevel"/>
    <w:tmpl w:val="F736985C"/>
    <w:lvl w:ilvl="0" w:tplc="73BE9B32">
      <w:start w:val="1"/>
      <w:numFmt w:val="bullet"/>
      <w:lvlText w:val=""/>
      <w:lvlPicBulletId w:val="1"/>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nsid w:val="2E750AFE"/>
    <w:multiLevelType w:val="hybridMultilevel"/>
    <w:tmpl w:val="95C403BE"/>
    <w:lvl w:ilvl="0" w:tplc="179292FE">
      <w:start w:val="1"/>
      <w:numFmt w:val="bullet"/>
      <w:lvlText w:val=""/>
      <w:lvlPicBulletId w:val="3"/>
      <w:lvlJc w:val="left"/>
      <w:pPr>
        <w:ind w:left="720" w:hanging="360"/>
      </w:pPr>
      <w:rPr>
        <w:rFonts w:ascii="Symbol" w:hAnsi="Symbol"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418E2783"/>
    <w:multiLevelType w:val="hybridMultilevel"/>
    <w:tmpl w:val="54524E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45E35281"/>
    <w:multiLevelType w:val="hybridMultilevel"/>
    <w:tmpl w:val="CB5C024E"/>
    <w:lvl w:ilvl="0" w:tplc="C9FC4D98">
      <w:start w:val="1"/>
      <w:numFmt w:val="bullet"/>
      <w:lvlText w:val=""/>
      <w:lvlPicBulletId w:val="2"/>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5DF421BD"/>
    <w:multiLevelType w:val="hybridMultilevel"/>
    <w:tmpl w:val="0312010A"/>
    <w:lvl w:ilvl="0" w:tplc="1092FDAA">
      <w:start w:val="1"/>
      <w:numFmt w:val="bullet"/>
      <w:lvlText w:val=""/>
      <w:lvlPicBulletId w:val="3"/>
      <w:lvlJc w:val="left"/>
      <w:pPr>
        <w:ind w:left="720" w:hanging="360"/>
      </w:pPr>
      <w:rPr>
        <w:rFonts w:ascii="Symbol" w:hAnsi="Symbol" w:hint="default"/>
        <w:color w:val="auto"/>
        <w:sz w:val="36"/>
        <w:szCs w:val="36"/>
      </w:rPr>
    </w:lvl>
    <w:lvl w:ilvl="1" w:tplc="96803BA0">
      <w:start w:val="6"/>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09A0DCA"/>
    <w:multiLevelType w:val="hybridMultilevel"/>
    <w:tmpl w:val="81482BF6"/>
    <w:lvl w:ilvl="0" w:tplc="B274914E">
      <w:start w:val="8"/>
      <w:numFmt w:val="bullet"/>
      <w:lvlText w:val=""/>
      <w:lvlPicBulletId w:val="1"/>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0"/>
  </w:num>
  <w:num w:numId="3">
    <w:abstractNumId w:val="3"/>
  </w:num>
  <w:num w:numId="4">
    <w:abstractNumId w:val="6"/>
  </w:num>
  <w:num w:numId="5">
    <w:abstractNumId w:val="5"/>
  </w:num>
  <w:num w:numId="6">
    <w:abstractNumId w:val="8"/>
  </w:num>
  <w:num w:numId="7">
    <w:abstractNumId w:val="4"/>
  </w:num>
  <w:num w:numId="8">
    <w:abstractNumId w:val="0"/>
  </w:num>
  <w:num w:numId="9">
    <w:abstractNumId w:val="2"/>
  </w:num>
  <w:num w:numId="10">
    <w:abstractNumId w:val="9"/>
  </w:num>
  <w:num w:numId="11">
    <w:abstractNumId w:val="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40A"/>
    <w:rsid w:val="00015BA6"/>
    <w:rsid w:val="00016A05"/>
    <w:rsid w:val="000175C5"/>
    <w:rsid w:val="000179D9"/>
    <w:rsid w:val="00017C30"/>
    <w:rsid w:val="00022BCF"/>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068"/>
    <w:rsid w:val="000744AD"/>
    <w:rsid w:val="00074525"/>
    <w:rsid w:val="00075B3B"/>
    <w:rsid w:val="00085F65"/>
    <w:rsid w:val="00090487"/>
    <w:rsid w:val="0009204D"/>
    <w:rsid w:val="0009377E"/>
    <w:rsid w:val="0009726D"/>
    <w:rsid w:val="000A3077"/>
    <w:rsid w:val="000B0B3F"/>
    <w:rsid w:val="000B4041"/>
    <w:rsid w:val="000B448F"/>
    <w:rsid w:val="000B753D"/>
    <w:rsid w:val="000B7DC0"/>
    <w:rsid w:val="000C059A"/>
    <w:rsid w:val="000C072E"/>
    <w:rsid w:val="000C4B58"/>
    <w:rsid w:val="000C5D85"/>
    <w:rsid w:val="000D082E"/>
    <w:rsid w:val="000D5026"/>
    <w:rsid w:val="000D5173"/>
    <w:rsid w:val="000D578D"/>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4A8D"/>
    <w:rsid w:val="0016778D"/>
    <w:rsid w:val="00172768"/>
    <w:rsid w:val="00172B15"/>
    <w:rsid w:val="001741C5"/>
    <w:rsid w:val="00176724"/>
    <w:rsid w:val="00180E6F"/>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E5A35"/>
    <w:rsid w:val="001F031F"/>
    <w:rsid w:val="001F0B9B"/>
    <w:rsid w:val="001F1744"/>
    <w:rsid w:val="001F23E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536E6"/>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B1246"/>
    <w:rsid w:val="002B1E58"/>
    <w:rsid w:val="002C177E"/>
    <w:rsid w:val="002C40E6"/>
    <w:rsid w:val="002D301E"/>
    <w:rsid w:val="002E16FC"/>
    <w:rsid w:val="002E41E7"/>
    <w:rsid w:val="002F2114"/>
    <w:rsid w:val="002F2DF6"/>
    <w:rsid w:val="002F39A7"/>
    <w:rsid w:val="002F58A5"/>
    <w:rsid w:val="003000E6"/>
    <w:rsid w:val="00301397"/>
    <w:rsid w:val="00302699"/>
    <w:rsid w:val="00303554"/>
    <w:rsid w:val="00304E3F"/>
    <w:rsid w:val="00305CD1"/>
    <w:rsid w:val="003063C5"/>
    <w:rsid w:val="003125B8"/>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92959"/>
    <w:rsid w:val="003966CE"/>
    <w:rsid w:val="003A2A39"/>
    <w:rsid w:val="003A4584"/>
    <w:rsid w:val="003A4830"/>
    <w:rsid w:val="003A5CC1"/>
    <w:rsid w:val="003A7FEA"/>
    <w:rsid w:val="003B53C5"/>
    <w:rsid w:val="003B59F9"/>
    <w:rsid w:val="003C2153"/>
    <w:rsid w:val="003C3033"/>
    <w:rsid w:val="003C5251"/>
    <w:rsid w:val="003C75B3"/>
    <w:rsid w:val="003D34F7"/>
    <w:rsid w:val="003D350F"/>
    <w:rsid w:val="003D58AE"/>
    <w:rsid w:val="003D7BDE"/>
    <w:rsid w:val="003E041C"/>
    <w:rsid w:val="003E345F"/>
    <w:rsid w:val="003E3B8E"/>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0BAA"/>
    <w:rsid w:val="0041133E"/>
    <w:rsid w:val="004166F7"/>
    <w:rsid w:val="00417B0E"/>
    <w:rsid w:val="00423539"/>
    <w:rsid w:val="00424055"/>
    <w:rsid w:val="00424E1E"/>
    <w:rsid w:val="00427779"/>
    <w:rsid w:val="0043173A"/>
    <w:rsid w:val="00434D3A"/>
    <w:rsid w:val="00440E77"/>
    <w:rsid w:val="0044769B"/>
    <w:rsid w:val="004506BE"/>
    <w:rsid w:val="004551E6"/>
    <w:rsid w:val="00460F0E"/>
    <w:rsid w:val="00460F9E"/>
    <w:rsid w:val="00465841"/>
    <w:rsid w:val="00477D67"/>
    <w:rsid w:val="00484A10"/>
    <w:rsid w:val="00485850"/>
    <w:rsid w:val="00487D7A"/>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128D"/>
    <w:rsid w:val="004E1ED7"/>
    <w:rsid w:val="004E24A0"/>
    <w:rsid w:val="004E6225"/>
    <w:rsid w:val="004E75E8"/>
    <w:rsid w:val="004F11B4"/>
    <w:rsid w:val="004F4B1B"/>
    <w:rsid w:val="00502706"/>
    <w:rsid w:val="005061FF"/>
    <w:rsid w:val="00507580"/>
    <w:rsid w:val="0051554D"/>
    <w:rsid w:val="005160BF"/>
    <w:rsid w:val="00516B98"/>
    <w:rsid w:val="00516F85"/>
    <w:rsid w:val="0052240B"/>
    <w:rsid w:val="005242BA"/>
    <w:rsid w:val="00525001"/>
    <w:rsid w:val="005273C6"/>
    <w:rsid w:val="00527AD3"/>
    <w:rsid w:val="00531CBB"/>
    <w:rsid w:val="00531E69"/>
    <w:rsid w:val="005347D8"/>
    <w:rsid w:val="005447C6"/>
    <w:rsid w:val="00544A93"/>
    <w:rsid w:val="00544B25"/>
    <w:rsid w:val="00555065"/>
    <w:rsid w:val="005553F8"/>
    <w:rsid w:val="005570F6"/>
    <w:rsid w:val="00560172"/>
    <w:rsid w:val="005633C2"/>
    <w:rsid w:val="005648F0"/>
    <w:rsid w:val="00567F02"/>
    <w:rsid w:val="0057074D"/>
    <w:rsid w:val="00573206"/>
    <w:rsid w:val="005916E6"/>
    <w:rsid w:val="00591ECD"/>
    <w:rsid w:val="00592A57"/>
    <w:rsid w:val="00595BD1"/>
    <w:rsid w:val="005A13DD"/>
    <w:rsid w:val="005A14EB"/>
    <w:rsid w:val="005A61F4"/>
    <w:rsid w:val="005B19EA"/>
    <w:rsid w:val="005B394D"/>
    <w:rsid w:val="005B6922"/>
    <w:rsid w:val="005B6BA6"/>
    <w:rsid w:val="005C0237"/>
    <w:rsid w:val="005C66FA"/>
    <w:rsid w:val="005C68B8"/>
    <w:rsid w:val="005E14CE"/>
    <w:rsid w:val="005E2612"/>
    <w:rsid w:val="005E38A8"/>
    <w:rsid w:val="005E591D"/>
    <w:rsid w:val="005F6474"/>
    <w:rsid w:val="006016A3"/>
    <w:rsid w:val="00604175"/>
    <w:rsid w:val="0060565F"/>
    <w:rsid w:val="006062A0"/>
    <w:rsid w:val="00606547"/>
    <w:rsid w:val="00606A81"/>
    <w:rsid w:val="00610759"/>
    <w:rsid w:val="00611525"/>
    <w:rsid w:val="0061184C"/>
    <w:rsid w:val="00612A11"/>
    <w:rsid w:val="0061517A"/>
    <w:rsid w:val="00616173"/>
    <w:rsid w:val="00617E53"/>
    <w:rsid w:val="00620AB0"/>
    <w:rsid w:val="006219A3"/>
    <w:rsid w:val="00623D96"/>
    <w:rsid w:val="00624B18"/>
    <w:rsid w:val="00634132"/>
    <w:rsid w:val="00635307"/>
    <w:rsid w:val="00636A52"/>
    <w:rsid w:val="00637EC4"/>
    <w:rsid w:val="00642959"/>
    <w:rsid w:val="00643F60"/>
    <w:rsid w:val="00645631"/>
    <w:rsid w:val="006514A3"/>
    <w:rsid w:val="00653D16"/>
    <w:rsid w:val="00660FF6"/>
    <w:rsid w:val="0066135B"/>
    <w:rsid w:val="00665125"/>
    <w:rsid w:val="006666B1"/>
    <w:rsid w:val="006720F7"/>
    <w:rsid w:val="00672181"/>
    <w:rsid w:val="00672795"/>
    <w:rsid w:val="0067429C"/>
    <w:rsid w:val="006753FC"/>
    <w:rsid w:val="00675E6B"/>
    <w:rsid w:val="006841FA"/>
    <w:rsid w:val="00685B67"/>
    <w:rsid w:val="00687F39"/>
    <w:rsid w:val="00691535"/>
    <w:rsid w:val="0069579C"/>
    <w:rsid w:val="00695DA3"/>
    <w:rsid w:val="00696A19"/>
    <w:rsid w:val="006A1710"/>
    <w:rsid w:val="006A2CA6"/>
    <w:rsid w:val="006A35DA"/>
    <w:rsid w:val="006A6D23"/>
    <w:rsid w:val="006A7D92"/>
    <w:rsid w:val="006B5857"/>
    <w:rsid w:val="006B6382"/>
    <w:rsid w:val="006B7270"/>
    <w:rsid w:val="006B7B92"/>
    <w:rsid w:val="006C0504"/>
    <w:rsid w:val="006C398B"/>
    <w:rsid w:val="006C3ECB"/>
    <w:rsid w:val="006C52FE"/>
    <w:rsid w:val="006C7F2F"/>
    <w:rsid w:val="006D1498"/>
    <w:rsid w:val="006D4703"/>
    <w:rsid w:val="006E04F3"/>
    <w:rsid w:val="006E643F"/>
    <w:rsid w:val="006F0BBB"/>
    <w:rsid w:val="006F4600"/>
    <w:rsid w:val="006F53A7"/>
    <w:rsid w:val="00700E05"/>
    <w:rsid w:val="007039A0"/>
    <w:rsid w:val="00713AE9"/>
    <w:rsid w:val="00714E91"/>
    <w:rsid w:val="00714E9A"/>
    <w:rsid w:val="00715D92"/>
    <w:rsid w:val="007218F3"/>
    <w:rsid w:val="00721E84"/>
    <w:rsid w:val="007335C9"/>
    <w:rsid w:val="007522EA"/>
    <w:rsid w:val="00756AD9"/>
    <w:rsid w:val="00761440"/>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1A7"/>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2091"/>
    <w:rsid w:val="00834853"/>
    <w:rsid w:val="00835331"/>
    <w:rsid w:val="00835429"/>
    <w:rsid w:val="00836A5D"/>
    <w:rsid w:val="0083716D"/>
    <w:rsid w:val="00840252"/>
    <w:rsid w:val="008452D0"/>
    <w:rsid w:val="008500D7"/>
    <w:rsid w:val="00853D96"/>
    <w:rsid w:val="008565E2"/>
    <w:rsid w:val="00857CC6"/>
    <w:rsid w:val="00861716"/>
    <w:rsid w:val="0086361A"/>
    <w:rsid w:val="008705FB"/>
    <w:rsid w:val="0087407F"/>
    <w:rsid w:val="008741E1"/>
    <w:rsid w:val="00876E61"/>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B45F3"/>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6BB1"/>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4B17"/>
    <w:rsid w:val="00985605"/>
    <w:rsid w:val="00986395"/>
    <w:rsid w:val="00991917"/>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5DE0"/>
    <w:rsid w:val="009F6370"/>
    <w:rsid w:val="009F679B"/>
    <w:rsid w:val="009F6E76"/>
    <w:rsid w:val="00A01020"/>
    <w:rsid w:val="00A050E3"/>
    <w:rsid w:val="00A06A1D"/>
    <w:rsid w:val="00A07C3E"/>
    <w:rsid w:val="00A07E84"/>
    <w:rsid w:val="00A11296"/>
    <w:rsid w:val="00A117CC"/>
    <w:rsid w:val="00A13A44"/>
    <w:rsid w:val="00A228EA"/>
    <w:rsid w:val="00A248D0"/>
    <w:rsid w:val="00A249AA"/>
    <w:rsid w:val="00A25638"/>
    <w:rsid w:val="00A25AD3"/>
    <w:rsid w:val="00A3071B"/>
    <w:rsid w:val="00A3528A"/>
    <w:rsid w:val="00A36B94"/>
    <w:rsid w:val="00A3722A"/>
    <w:rsid w:val="00A37EF5"/>
    <w:rsid w:val="00A405B2"/>
    <w:rsid w:val="00A42967"/>
    <w:rsid w:val="00A446BA"/>
    <w:rsid w:val="00A45F32"/>
    <w:rsid w:val="00A50F82"/>
    <w:rsid w:val="00A55D8B"/>
    <w:rsid w:val="00A61F6B"/>
    <w:rsid w:val="00A648A7"/>
    <w:rsid w:val="00A651BF"/>
    <w:rsid w:val="00A65EB8"/>
    <w:rsid w:val="00A6609E"/>
    <w:rsid w:val="00A71391"/>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A72E2"/>
    <w:rsid w:val="00AB3581"/>
    <w:rsid w:val="00AB5C58"/>
    <w:rsid w:val="00AB65E0"/>
    <w:rsid w:val="00AB6ABD"/>
    <w:rsid w:val="00AC082F"/>
    <w:rsid w:val="00AE13CB"/>
    <w:rsid w:val="00AE31B2"/>
    <w:rsid w:val="00AE3BF6"/>
    <w:rsid w:val="00AF035F"/>
    <w:rsid w:val="00B02FD8"/>
    <w:rsid w:val="00B0358B"/>
    <w:rsid w:val="00B04A3D"/>
    <w:rsid w:val="00B06506"/>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66D0"/>
    <w:rsid w:val="00B57307"/>
    <w:rsid w:val="00B66B47"/>
    <w:rsid w:val="00B67FDD"/>
    <w:rsid w:val="00B72FA3"/>
    <w:rsid w:val="00B73F4D"/>
    <w:rsid w:val="00B75F7F"/>
    <w:rsid w:val="00B84E66"/>
    <w:rsid w:val="00B85C78"/>
    <w:rsid w:val="00B85D29"/>
    <w:rsid w:val="00B90533"/>
    <w:rsid w:val="00B90F6C"/>
    <w:rsid w:val="00B9126E"/>
    <w:rsid w:val="00B9763C"/>
    <w:rsid w:val="00BA29EF"/>
    <w:rsid w:val="00BB2B31"/>
    <w:rsid w:val="00BB6A23"/>
    <w:rsid w:val="00BB78EE"/>
    <w:rsid w:val="00BC0FE7"/>
    <w:rsid w:val="00BC15DC"/>
    <w:rsid w:val="00BC31DA"/>
    <w:rsid w:val="00BC4B17"/>
    <w:rsid w:val="00BC599A"/>
    <w:rsid w:val="00BC654B"/>
    <w:rsid w:val="00BC6FB1"/>
    <w:rsid w:val="00BC788B"/>
    <w:rsid w:val="00BD2126"/>
    <w:rsid w:val="00BD3F10"/>
    <w:rsid w:val="00BD5316"/>
    <w:rsid w:val="00BD5495"/>
    <w:rsid w:val="00BD5557"/>
    <w:rsid w:val="00BD5D13"/>
    <w:rsid w:val="00BD5FF2"/>
    <w:rsid w:val="00BE0014"/>
    <w:rsid w:val="00BE3719"/>
    <w:rsid w:val="00BE3CCA"/>
    <w:rsid w:val="00BF6DDC"/>
    <w:rsid w:val="00C0289F"/>
    <w:rsid w:val="00C02CB2"/>
    <w:rsid w:val="00C02D67"/>
    <w:rsid w:val="00C0505D"/>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85BEC"/>
    <w:rsid w:val="00C90979"/>
    <w:rsid w:val="00C933EC"/>
    <w:rsid w:val="00C96A98"/>
    <w:rsid w:val="00C97494"/>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406D"/>
    <w:rsid w:val="00CD57BA"/>
    <w:rsid w:val="00CE0374"/>
    <w:rsid w:val="00CE1CEF"/>
    <w:rsid w:val="00CE3DFF"/>
    <w:rsid w:val="00CE42F5"/>
    <w:rsid w:val="00CE4EEA"/>
    <w:rsid w:val="00CE5F53"/>
    <w:rsid w:val="00CE77ED"/>
    <w:rsid w:val="00CF0C8F"/>
    <w:rsid w:val="00CF3CA4"/>
    <w:rsid w:val="00CF3E3D"/>
    <w:rsid w:val="00CF60F2"/>
    <w:rsid w:val="00D01BB0"/>
    <w:rsid w:val="00D13BEA"/>
    <w:rsid w:val="00D152DE"/>
    <w:rsid w:val="00D1678E"/>
    <w:rsid w:val="00D17FD1"/>
    <w:rsid w:val="00D20ED6"/>
    <w:rsid w:val="00D21645"/>
    <w:rsid w:val="00D222FF"/>
    <w:rsid w:val="00D26A0B"/>
    <w:rsid w:val="00D305F0"/>
    <w:rsid w:val="00D313B8"/>
    <w:rsid w:val="00D32D17"/>
    <w:rsid w:val="00D376C6"/>
    <w:rsid w:val="00D45731"/>
    <w:rsid w:val="00D51617"/>
    <w:rsid w:val="00D5796E"/>
    <w:rsid w:val="00D6039A"/>
    <w:rsid w:val="00D60F5F"/>
    <w:rsid w:val="00D637BD"/>
    <w:rsid w:val="00D6468C"/>
    <w:rsid w:val="00D64ABF"/>
    <w:rsid w:val="00D81407"/>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DFA"/>
    <w:rsid w:val="00DF5ECD"/>
    <w:rsid w:val="00E01E27"/>
    <w:rsid w:val="00E021B4"/>
    <w:rsid w:val="00E02214"/>
    <w:rsid w:val="00E07133"/>
    <w:rsid w:val="00E12FD6"/>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0917"/>
    <w:rsid w:val="00E51047"/>
    <w:rsid w:val="00E52299"/>
    <w:rsid w:val="00E57C98"/>
    <w:rsid w:val="00E57E04"/>
    <w:rsid w:val="00E57E25"/>
    <w:rsid w:val="00E62AAD"/>
    <w:rsid w:val="00E67811"/>
    <w:rsid w:val="00E71B8E"/>
    <w:rsid w:val="00E72206"/>
    <w:rsid w:val="00E72578"/>
    <w:rsid w:val="00E7361B"/>
    <w:rsid w:val="00E74BB8"/>
    <w:rsid w:val="00E80F25"/>
    <w:rsid w:val="00E90509"/>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57C47"/>
    <w:rsid w:val="00F62C06"/>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76AF"/>
    <w:rsid w:val="00FD0A88"/>
    <w:rsid w:val="00FD0BE5"/>
    <w:rsid w:val="00FD1C94"/>
    <w:rsid w:val="00FD1CE8"/>
    <w:rsid w:val="00FD32E7"/>
    <w:rsid w:val="00FD3861"/>
    <w:rsid w:val="00FF5C23"/>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EE66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A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4166F7"/>
    <w:rPr>
      <w:b/>
      <w:bCs/>
    </w:rPr>
  </w:style>
  <w:style w:type="table" w:customStyle="1" w:styleId="TableGrid1">
    <w:name w:val="Table Grid1"/>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عنوان"/>
    <w:basedOn w:val="Normal"/>
    <w:link w:val="Char2"/>
    <w:qFormat/>
    <w:rsid w:val="00675E6B"/>
    <w:rPr>
      <w:rFonts w:ascii="Sakkal Majalla" w:hAnsi="Sakkal Majalla"/>
      <w:sz w:val="34"/>
      <w14:ligatures w14:val="standardContextual"/>
    </w:rPr>
  </w:style>
  <w:style w:type="character" w:customStyle="1" w:styleId="Char2">
    <w:name w:val="عنوان Char"/>
    <w:basedOn w:val="DefaultParagraphFont"/>
    <w:link w:val="a2"/>
    <w:rsid w:val="00675E6B"/>
    <w:rPr>
      <w:rFonts w:ascii="Sakkal Majalla" w:hAnsi="Sakkal Majalla" w:cs="Sakkal Majalla"/>
      <w:color w:val="000000" w:themeColor="text1"/>
      <w:sz w:val="34"/>
      <w:szCs w:val="34"/>
      <w14:ligatures w14:val="standardContextu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FA2"/>
    <w:pPr>
      <w:bidi/>
      <w:spacing w:after="0" w:line="276" w:lineRule="auto"/>
      <w:jc w:val="both"/>
    </w:pPr>
    <w:rPr>
      <w:rFonts w:ascii="Times New Roman" w:hAnsi="Times New Roman" w:cs="Sakkal Majalla"/>
      <w:color w:val="000000" w:themeColor="text1"/>
      <w:sz w:val="28"/>
      <w:szCs w:val="34"/>
    </w:rPr>
  </w:style>
  <w:style w:type="paragraph" w:styleId="Heading1">
    <w:name w:val="heading 1"/>
    <w:aliases w:val="عنوان رئيسي"/>
    <w:basedOn w:val="Normal"/>
    <w:next w:val="Normal"/>
    <w:link w:val="Heading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Heading2">
    <w:name w:val="heading 2"/>
    <w:basedOn w:val="Normal"/>
    <w:next w:val="Normal"/>
    <w:link w:val="Heading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Heading3">
    <w:name w:val="heading 3"/>
    <w:basedOn w:val="Normal"/>
    <w:next w:val="Normal"/>
    <w:link w:val="Heading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3D08"/>
    <w:pPr>
      <w:tabs>
        <w:tab w:val="center" w:pos="4680"/>
        <w:tab w:val="right" w:pos="9360"/>
      </w:tabs>
      <w:spacing w:line="240" w:lineRule="auto"/>
    </w:pPr>
  </w:style>
  <w:style w:type="character" w:customStyle="1" w:styleId="HeaderChar">
    <w:name w:val="Header Char"/>
    <w:basedOn w:val="DefaultParagraphFont"/>
    <w:link w:val="Header"/>
    <w:uiPriority w:val="99"/>
    <w:rsid w:val="00F53D08"/>
  </w:style>
  <w:style w:type="paragraph" w:styleId="Footer">
    <w:name w:val="footer"/>
    <w:basedOn w:val="Normal"/>
    <w:link w:val="FooterChar"/>
    <w:uiPriority w:val="99"/>
    <w:unhideWhenUsed/>
    <w:rsid w:val="00F53D08"/>
    <w:pPr>
      <w:tabs>
        <w:tab w:val="center" w:pos="4680"/>
        <w:tab w:val="right" w:pos="9360"/>
      </w:tabs>
      <w:spacing w:line="240" w:lineRule="auto"/>
    </w:pPr>
  </w:style>
  <w:style w:type="character" w:customStyle="1" w:styleId="FooterChar">
    <w:name w:val="Footer Char"/>
    <w:basedOn w:val="DefaultParagraphFont"/>
    <w:link w:val="Footer"/>
    <w:uiPriority w:val="99"/>
    <w:rsid w:val="00F53D08"/>
  </w:style>
  <w:style w:type="paragraph" w:styleId="ListParagraph">
    <w:name w:val="List Paragraph"/>
    <w:basedOn w:val="Normal"/>
    <w:link w:val="ListParagraphChar"/>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TableGrid">
    <w:name w:val="Table Grid"/>
    <w:basedOn w:val="TableNormal"/>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
    <w:name w:val="Grid Table 4 Accent 5"/>
    <w:basedOn w:val="TableNormal"/>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PlainTable2">
    <w:name w:val="Plain Table 2"/>
    <w:basedOn w:val="TableNormal"/>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
    <w:name w:val="Plain Table 3"/>
    <w:basedOn w:val="TableNormal"/>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4Accent1">
    <w:name w:val="Grid Table 4 Accent 1"/>
    <w:basedOn w:val="TableNormal"/>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5DarkAccent5">
    <w:name w:val="Grid Table 5 Dark Accent 5"/>
    <w:basedOn w:val="TableNormal"/>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DefaultParagraphFont"/>
    <w:uiPriority w:val="99"/>
    <w:unhideWhenUsed/>
    <w:rsid w:val="0032182E"/>
    <w:rPr>
      <w:color w:val="0563C1" w:themeColor="hyperlink"/>
      <w:u w:val="single"/>
    </w:rPr>
  </w:style>
  <w:style w:type="table" w:customStyle="1" w:styleId="GridTable7ColorfulAccent1">
    <w:name w:val="Grid Table 7 Colorful Accent 1"/>
    <w:basedOn w:val="TableNormal"/>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NoSpacing">
    <w:name w:val="No Spacing"/>
    <w:aliases w:val="عنوان فقرة"/>
    <w:link w:val="NoSpacingChar"/>
    <w:uiPriority w:val="1"/>
    <w:qFormat/>
    <w:rsid w:val="00403A11"/>
    <w:pPr>
      <w:bidi/>
      <w:spacing w:after="0" w:line="240" w:lineRule="auto"/>
    </w:pPr>
    <w:rPr>
      <w:rFonts w:ascii="Adobe Arabic" w:hAnsi="Adobe Arabic" w:cs="Adobe Arabic"/>
      <w:bCs/>
      <w:sz w:val="36"/>
      <w:szCs w:val="36"/>
    </w:rPr>
  </w:style>
  <w:style w:type="character" w:customStyle="1" w:styleId="Heading1Char">
    <w:name w:val="Heading 1 Char"/>
    <w:aliases w:val="عنوان رئيسي Char"/>
    <w:basedOn w:val="DefaultParagraphFont"/>
    <w:link w:val="Heading1"/>
    <w:uiPriority w:val="9"/>
    <w:rsid w:val="00B21A45"/>
    <w:rPr>
      <w:rFonts w:ascii="Adobe Arabic" w:eastAsiaTheme="majorEastAsia" w:hAnsi="Adobe Arabic" w:cs="Adobe Arabic"/>
      <w:color w:val="FFFFFF" w:themeColor="background1"/>
      <w:sz w:val="44"/>
      <w:szCs w:val="44"/>
    </w:rPr>
  </w:style>
  <w:style w:type="character" w:customStyle="1" w:styleId="Heading2Char">
    <w:name w:val="Heading 2 Char"/>
    <w:basedOn w:val="DefaultParagraphFont"/>
    <w:link w:val="Heading2"/>
    <w:uiPriority w:val="9"/>
    <w:rsid w:val="00403A11"/>
    <w:rPr>
      <w:rFonts w:ascii="Adobe Arabic" w:eastAsiaTheme="majorEastAsia" w:hAnsi="Adobe Arabic" w:cs="Adobe Arabic"/>
      <w:b/>
      <w:bCs/>
      <w:color w:val="000000" w:themeColor="text1"/>
      <w:sz w:val="44"/>
      <w:szCs w:val="44"/>
    </w:rPr>
  </w:style>
  <w:style w:type="character" w:customStyle="1" w:styleId="Heading3Char">
    <w:name w:val="Heading 3 Char"/>
    <w:basedOn w:val="DefaultParagraphFont"/>
    <w:link w:val="Heading3"/>
    <w:uiPriority w:val="9"/>
    <w:rsid w:val="00403A11"/>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TOC2">
    <w:name w:val="toc 2"/>
    <w:basedOn w:val="Normal"/>
    <w:next w:val="Normal"/>
    <w:autoRedefine/>
    <w:uiPriority w:val="39"/>
    <w:unhideWhenUsed/>
    <w:rsid w:val="00D5796E"/>
    <w:pPr>
      <w:spacing w:after="100"/>
      <w:ind w:left="280"/>
    </w:pPr>
  </w:style>
  <w:style w:type="table" w:customStyle="1" w:styleId="TableGrid0">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NormalWeb">
    <w:name w:val="Normal (Web)"/>
    <w:basedOn w:val="Normal"/>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BalloonText">
    <w:name w:val="Balloon Text"/>
    <w:basedOn w:val="Normal"/>
    <w:link w:val="BalloonTextChar"/>
    <w:uiPriority w:val="99"/>
    <w:semiHidden/>
    <w:unhideWhenUsed/>
    <w:rsid w:val="00152BBE"/>
    <w:pPr>
      <w:spacing w:line="240" w:lineRule="auto"/>
      <w:jc w:val="left"/>
    </w:pPr>
    <w:rPr>
      <w:rFonts w:ascii="Tahoma" w:hAnsi="Tahoma" w:cs="Tahoma"/>
      <w:color w:val="auto"/>
      <w:sz w:val="16"/>
      <w:szCs w:val="16"/>
    </w:rPr>
  </w:style>
  <w:style w:type="character" w:customStyle="1" w:styleId="BalloonTextChar">
    <w:name w:val="Balloon Text Char"/>
    <w:basedOn w:val="DefaultParagraphFont"/>
    <w:link w:val="BalloonText"/>
    <w:uiPriority w:val="99"/>
    <w:semiHidden/>
    <w:rsid w:val="00152BBE"/>
    <w:rPr>
      <w:rFonts w:ascii="Tahoma" w:hAnsi="Tahoma" w:cs="Tahoma"/>
      <w:sz w:val="16"/>
      <w:szCs w:val="16"/>
    </w:rPr>
  </w:style>
  <w:style w:type="paragraph" w:styleId="HTMLPreformatted">
    <w:name w:val="HTML Preformatted"/>
    <w:basedOn w:val="Normal"/>
    <w:link w:val="HTMLPreformatted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semiHidden/>
    <w:rsid w:val="006A2CA6"/>
    <w:rPr>
      <w:rFonts w:ascii="Courier New" w:eastAsia="Times New Roman" w:hAnsi="Courier New" w:cs="Courier New"/>
      <w:sz w:val="20"/>
      <w:szCs w:val="20"/>
    </w:rPr>
  </w:style>
  <w:style w:type="character" w:customStyle="1" w:styleId="y2iqfc">
    <w:name w:val="y2iqfc"/>
    <w:basedOn w:val="DefaultParagraphFont"/>
    <w:rsid w:val="006A2CA6"/>
  </w:style>
  <w:style w:type="paragraph" w:customStyle="1" w:styleId="a">
    <w:name w:val="بيان"/>
    <w:basedOn w:val="Normal"/>
    <w:link w:val="Char"/>
    <w:rsid w:val="00C822C4"/>
    <w:rPr>
      <w:color w:val="C00000"/>
    </w:rPr>
  </w:style>
  <w:style w:type="paragraph" w:customStyle="1" w:styleId="bold">
    <w:name w:val="bold"/>
    <w:basedOn w:val="NoSpacing"/>
    <w:link w:val="boldChar"/>
    <w:qFormat/>
    <w:rsid w:val="0061184C"/>
    <w:rPr>
      <w:color w:val="C00000"/>
    </w:rPr>
  </w:style>
  <w:style w:type="character" w:customStyle="1" w:styleId="Char">
    <w:name w:val="بيان Char"/>
    <w:basedOn w:val="DefaultParagraphFont"/>
    <w:link w:val="a"/>
    <w:rsid w:val="00C822C4"/>
    <w:rPr>
      <w:rFonts w:ascii="Times New Roman" w:hAnsi="Times New Roman" w:cs="Sakkal Majalla"/>
      <w:color w:val="C00000"/>
      <w:sz w:val="28"/>
      <w:szCs w:val="34"/>
    </w:rPr>
  </w:style>
  <w:style w:type="character" w:customStyle="1" w:styleId="NoSpacingChar">
    <w:name w:val="No Spacing Char"/>
    <w:aliases w:val="عنوان فقرة Char"/>
    <w:basedOn w:val="DefaultParagraphFont"/>
    <w:link w:val="NoSpacing"/>
    <w:uiPriority w:val="1"/>
    <w:rsid w:val="0061184C"/>
    <w:rPr>
      <w:rFonts w:ascii="Adobe Arabic" w:hAnsi="Adobe Arabic" w:cs="Adobe Arabic"/>
      <w:bCs/>
      <w:sz w:val="36"/>
      <w:szCs w:val="36"/>
    </w:rPr>
  </w:style>
  <w:style w:type="character" w:customStyle="1" w:styleId="boldChar">
    <w:name w:val="bold Char"/>
    <w:basedOn w:val="NoSpacingChar"/>
    <w:link w:val="bold"/>
    <w:rsid w:val="0061184C"/>
    <w:rPr>
      <w:rFonts w:ascii="Adobe Arabic" w:hAnsi="Adobe Arabic" w:cs="Adobe Arabic"/>
      <w:bCs/>
      <w:color w:val="C00000"/>
      <w:sz w:val="36"/>
      <w:szCs w:val="36"/>
    </w:rPr>
  </w:style>
  <w:style w:type="paragraph" w:customStyle="1" w:styleId="a0">
    <w:name w:val="ابيض"/>
    <w:basedOn w:val="NoSpacing"/>
    <w:link w:val="Char0"/>
    <w:qFormat/>
    <w:rsid w:val="00403E19"/>
    <w:rPr>
      <w:color w:val="FFFFFF" w:themeColor="background1"/>
    </w:rPr>
  </w:style>
  <w:style w:type="character" w:customStyle="1" w:styleId="Char0">
    <w:name w:val="ابيض Char"/>
    <w:basedOn w:val="NoSpacingChar"/>
    <w:link w:val="a0"/>
    <w:rsid w:val="00403E19"/>
    <w:rPr>
      <w:rFonts w:ascii="Adobe Arabic" w:hAnsi="Adobe Arabic" w:cs="Adobe Arabic"/>
      <w:bCs/>
      <w:color w:val="FFFFFF" w:themeColor="background1"/>
      <w:sz w:val="36"/>
      <w:szCs w:val="36"/>
    </w:rPr>
  </w:style>
  <w:style w:type="character" w:customStyle="1" w:styleId="ListParagraphChar">
    <w:name w:val="List Paragraph Char"/>
    <w:link w:val="ListParagraph"/>
    <w:uiPriority w:val="34"/>
    <w:locked/>
    <w:rsid w:val="00781A2F"/>
    <w:rPr>
      <w:color w:val="000000" w:themeColor="text1"/>
    </w:rPr>
  </w:style>
  <w:style w:type="paragraph" w:customStyle="1" w:styleId="a1">
    <w:name w:val="فقرة"/>
    <w:basedOn w:val="NoSpacing"/>
    <w:link w:val="Char1"/>
    <w:qFormat/>
    <w:rsid w:val="007D339B"/>
    <w:pPr>
      <w:spacing w:line="360" w:lineRule="auto"/>
      <w:jc w:val="both"/>
    </w:pPr>
    <w:rPr>
      <w:b/>
      <w:bCs w:val="0"/>
    </w:rPr>
  </w:style>
  <w:style w:type="character" w:customStyle="1" w:styleId="Char1">
    <w:name w:val="فقرة Char"/>
    <w:basedOn w:val="DefaultParagraphFont"/>
    <w:link w:val="a1"/>
    <w:rsid w:val="007D339B"/>
    <w:rPr>
      <w:rFonts w:ascii="Adobe Arabic" w:hAnsi="Adobe Arabic" w:cs="Adobe Arabic"/>
      <w:b/>
      <w:sz w:val="36"/>
      <w:szCs w:val="36"/>
    </w:rPr>
  </w:style>
  <w:style w:type="character" w:styleId="Strong">
    <w:name w:val="Strong"/>
    <w:basedOn w:val="DefaultParagraphFont"/>
    <w:uiPriority w:val="22"/>
    <w:qFormat/>
    <w:rsid w:val="004166F7"/>
    <w:rPr>
      <w:b/>
      <w:bCs/>
    </w:rPr>
  </w:style>
  <w:style w:type="table" w:customStyle="1" w:styleId="TableGrid1">
    <w:name w:val="Table Grid1"/>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FD1C94"/>
    <w:pPr>
      <w:spacing w:after="0" w:line="240" w:lineRule="auto"/>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عنوان"/>
    <w:basedOn w:val="Normal"/>
    <w:link w:val="Char2"/>
    <w:qFormat/>
    <w:rsid w:val="00675E6B"/>
    <w:rPr>
      <w:rFonts w:ascii="Sakkal Majalla" w:hAnsi="Sakkal Majalla"/>
      <w:sz w:val="34"/>
      <w14:ligatures w14:val="standardContextual"/>
    </w:rPr>
  </w:style>
  <w:style w:type="character" w:customStyle="1" w:styleId="Char2">
    <w:name w:val="عنوان Char"/>
    <w:basedOn w:val="DefaultParagraphFont"/>
    <w:link w:val="a2"/>
    <w:rsid w:val="00675E6B"/>
    <w:rPr>
      <w:rFonts w:ascii="Sakkal Majalla" w:hAnsi="Sakkal Majalla" w:cs="Sakkal Majalla"/>
      <w:color w:val="000000" w:themeColor="text1"/>
      <w:sz w:val="34"/>
      <w:szCs w:val="3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0870">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87310692">
      <w:bodyDiv w:val="1"/>
      <w:marLeft w:val="0"/>
      <w:marRight w:val="0"/>
      <w:marTop w:val="0"/>
      <w:marBottom w:val="0"/>
      <w:divBdr>
        <w:top w:val="none" w:sz="0" w:space="0" w:color="auto"/>
        <w:left w:val="none" w:sz="0" w:space="0" w:color="auto"/>
        <w:bottom w:val="none" w:sz="0" w:space="0" w:color="auto"/>
        <w:right w:val="none" w:sz="0" w:space="0" w:color="auto"/>
      </w:divBdr>
    </w:div>
    <w:div w:id="89664141">
      <w:bodyDiv w:val="1"/>
      <w:marLeft w:val="0"/>
      <w:marRight w:val="0"/>
      <w:marTop w:val="0"/>
      <w:marBottom w:val="0"/>
      <w:divBdr>
        <w:top w:val="none" w:sz="0" w:space="0" w:color="auto"/>
        <w:left w:val="none" w:sz="0" w:space="0" w:color="auto"/>
        <w:bottom w:val="none" w:sz="0" w:space="0" w:color="auto"/>
        <w:right w:val="none" w:sz="0" w:space="0" w:color="auto"/>
      </w:divBdr>
    </w:div>
    <w:div w:id="99571714">
      <w:bodyDiv w:val="1"/>
      <w:marLeft w:val="0"/>
      <w:marRight w:val="0"/>
      <w:marTop w:val="0"/>
      <w:marBottom w:val="0"/>
      <w:divBdr>
        <w:top w:val="none" w:sz="0" w:space="0" w:color="auto"/>
        <w:left w:val="none" w:sz="0" w:space="0" w:color="auto"/>
        <w:bottom w:val="none" w:sz="0" w:space="0" w:color="auto"/>
        <w:right w:val="none" w:sz="0" w:space="0" w:color="auto"/>
      </w:divBdr>
    </w:div>
    <w:div w:id="117577157">
      <w:bodyDiv w:val="1"/>
      <w:marLeft w:val="0"/>
      <w:marRight w:val="0"/>
      <w:marTop w:val="0"/>
      <w:marBottom w:val="0"/>
      <w:divBdr>
        <w:top w:val="none" w:sz="0" w:space="0" w:color="auto"/>
        <w:left w:val="none" w:sz="0" w:space="0" w:color="auto"/>
        <w:bottom w:val="none" w:sz="0" w:space="0" w:color="auto"/>
        <w:right w:val="none" w:sz="0" w:space="0" w:color="auto"/>
      </w:divBdr>
    </w:div>
    <w:div w:id="164054406">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85103014">
      <w:bodyDiv w:val="1"/>
      <w:marLeft w:val="0"/>
      <w:marRight w:val="0"/>
      <w:marTop w:val="0"/>
      <w:marBottom w:val="0"/>
      <w:divBdr>
        <w:top w:val="none" w:sz="0" w:space="0" w:color="auto"/>
        <w:left w:val="none" w:sz="0" w:space="0" w:color="auto"/>
        <w:bottom w:val="none" w:sz="0" w:space="0" w:color="auto"/>
        <w:right w:val="none" w:sz="0" w:space="0" w:color="auto"/>
      </w:divBdr>
    </w:div>
    <w:div w:id="219639748">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38488422">
      <w:bodyDiv w:val="1"/>
      <w:marLeft w:val="0"/>
      <w:marRight w:val="0"/>
      <w:marTop w:val="0"/>
      <w:marBottom w:val="0"/>
      <w:divBdr>
        <w:top w:val="none" w:sz="0" w:space="0" w:color="auto"/>
        <w:left w:val="none" w:sz="0" w:space="0" w:color="auto"/>
        <w:bottom w:val="none" w:sz="0" w:space="0" w:color="auto"/>
        <w:right w:val="none" w:sz="0" w:space="0" w:color="auto"/>
      </w:divBdr>
    </w:div>
    <w:div w:id="240412145">
      <w:bodyDiv w:val="1"/>
      <w:marLeft w:val="0"/>
      <w:marRight w:val="0"/>
      <w:marTop w:val="0"/>
      <w:marBottom w:val="0"/>
      <w:divBdr>
        <w:top w:val="none" w:sz="0" w:space="0" w:color="auto"/>
        <w:left w:val="none" w:sz="0" w:space="0" w:color="auto"/>
        <w:bottom w:val="none" w:sz="0" w:space="0" w:color="auto"/>
        <w:right w:val="none" w:sz="0" w:space="0" w:color="auto"/>
      </w:divBdr>
    </w:div>
    <w:div w:id="258370594">
      <w:bodyDiv w:val="1"/>
      <w:marLeft w:val="0"/>
      <w:marRight w:val="0"/>
      <w:marTop w:val="0"/>
      <w:marBottom w:val="0"/>
      <w:divBdr>
        <w:top w:val="none" w:sz="0" w:space="0" w:color="auto"/>
        <w:left w:val="none" w:sz="0" w:space="0" w:color="auto"/>
        <w:bottom w:val="none" w:sz="0" w:space="0" w:color="auto"/>
        <w:right w:val="none" w:sz="0" w:space="0" w:color="auto"/>
      </w:divBdr>
    </w:div>
    <w:div w:id="275869096">
      <w:bodyDiv w:val="1"/>
      <w:marLeft w:val="0"/>
      <w:marRight w:val="0"/>
      <w:marTop w:val="0"/>
      <w:marBottom w:val="0"/>
      <w:divBdr>
        <w:top w:val="none" w:sz="0" w:space="0" w:color="auto"/>
        <w:left w:val="none" w:sz="0" w:space="0" w:color="auto"/>
        <w:bottom w:val="none" w:sz="0" w:space="0" w:color="auto"/>
        <w:right w:val="none" w:sz="0" w:space="0" w:color="auto"/>
      </w:divBdr>
    </w:div>
    <w:div w:id="290788537">
      <w:bodyDiv w:val="1"/>
      <w:marLeft w:val="0"/>
      <w:marRight w:val="0"/>
      <w:marTop w:val="0"/>
      <w:marBottom w:val="0"/>
      <w:divBdr>
        <w:top w:val="none" w:sz="0" w:space="0" w:color="auto"/>
        <w:left w:val="none" w:sz="0" w:space="0" w:color="auto"/>
        <w:bottom w:val="none" w:sz="0" w:space="0" w:color="auto"/>
        <w:right w:val="none" w:sz="0" w:space="0" w:color="auto"/>
      </w:divBdr>
    </w:div>
    <w:div w:id="293757555">
      <w:bodyDiv w:val="1"/>
      <w:marLeft w:val="0"/>
      <w:marRight w:val="0"/>
      <w:marTop w:val="0"/>
      <w:marBottom w:val="0"/>
      <w:divBdr>
        <w:top w:val="none" w:sz="0" w:space="0" w:color="auto"/>
        <w:left w:val="none" w:sz="0" w:space="0" w:color="auto"/>
        <w:bottom w:val="none" w:sz="0" w:space="0" w:color="auto"/>
        <w:right w:val="none" w:sz="0" w:space="0" w:color="auto"/>
      </w:divBdr>
    </w:div>
    <w:div w:id="308099789">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82871801">
      <w:bodyDiv w:val="1"/>
      <w:marLeft w:val="0"/>
      <w:marRight w:val="0"/>
      <w:marTop w:val="0"/>
      <w:marBottom w:val="0"/>
      <w:divBdr>
        <w:top w:val="none" w:sz="0" w:space="0" w:color="auto"/>
        <w:left w:val="none" w:sz="0" w:space="0" w:color="auto"/>
        <w:bottom w:val="none" w:sz="0" w:space="0" w:color="auto"/>
        <w:right w:val="none" w:sz="0" w:space="0" w:color="auto"/>
      </w:divBdr>
    </w:div>
    <w:div w:id="404841671">
      <w:bodyDiv w:val="1"/>
      <w:marLeft w:val="0"/>
      <w:marRight w:val="0"/>
      <w:marTop w:val="0"/>
      <w:marBottom w:val="0"/>
      <w:divBdr>
        <w:top w:val="none" w:sz="0" w:space="0" w:color="auto"/>
        <w:left w:val="none" w:sz="0" w:space="0" w:color="auto"/>
        <w:bottom w:val="none" w:sz="0" w:space="0" w:color="auto"/>
        <w:right w:val="none" w:sz="0" w:space="0" w:color="auto"/>
      </w:divBdr>
    </w:div>
    <w:div w:id="40835652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50319365">
      <w:bodyDiv w:val="1"/>
      <w:marLeft w:val="0"/>
      <w:marRight w:val="0"/>
      <w:marTop w:val="0"/>
      <w:marBottom w:val="0"/>
      <w:divBdr>
        <w:top w:val="none" w:sz="0" w:space="0" w:color="auto"/>
        <w:left w:val="none" w:sz="0" w:space="0" w:color="auto"/>
        <w:bottom w:val="none" w:sz="0" w:space="0" w:color="auto"/>
        <w:right w:val="none" w:sz="0" w:space="0" w:color="auto"/>
      </w:divBdr>
    </w:div>
    <w:div w:id="470097288">
      <w:bodyDiv w:val="1"/>
      <w:marLeft w:val="0"/>
      <w:marRight w:val="0"/>
      <w:marTop w:val="0"/>
      <w:marBottom w:val="0"/>
      <w:divBdr>
        <w:top w:val="none" w:sz="0" w:space="0" w:color="auto"/>
        <w:left w:val="none" w:sz="0" w:space="0" w:color="auto"/>
        <w:bottom w:val="none" w:sz="0" w:space="0" w:color="auto"/>
        <w:right w:val="none" w:sz="0" w:space="0" w:color="auto"/>
      </w:divBdr>
    </w:div>
    <w:div w:id="484320432">
      <w:bodyDiv w:val="1"/>
      <w:marLeft w:val="0"/>
      <w:marRight w:val="0"/>
      <w:marTop w:val="0"/>
      <w:marBottom w:val="0"/>
      <w:divBdr>
        <w:top w:val="none" w:sz="0" w:space="0" w:color="auto"/>
        <w:left w:val="none" w:sz="0" w:space="0" w:color="auto"/>
        <w:bottom w:val="none" w:sz="0" w:space="0" w:color="auto"/>
        <w:right w:val="none" w:sz="0" w:space="0" w:color="auto"/>
      </w:divBdr>
    </w:div>
    <w:div w:id="491021854">
      <w:bodyDiv w:val="1"/>
      <w:marLeft w:val="0"/>
      <w:marRight w:val="0"/>
      <w:marTop w:val="0"/>
      <w:marBottom w:val="0"/>
      <w:divBdr>
        <w:top w:val="none" w:sz="0" w:space="0" w:color="auto"/>
        <w:left w:val="none" w:sz="0" w:space="0" w:color="auto"/>
        <w:bottom w:val="none" w:sz="0" w:space="0" w:color="auto"/>
        <w:right w:val="none" w:sz="0" w:space="0" w:color="auto"/>
      </w:divBdr>
    </w:div>
    <w:div w:id="496727320">
      <w:bodyDiv w:val="1"/>
      <w:marLeft w:val="0"/>
      <w:marRight w:val="0"/>
      <w:marTop w:val="0"/>
      <w:marBottom w:val="0"/>
      <w:divBdr>
        <w:top w:val="none" w:sz="0" w:space="0" w:color="auto"/>
        <w:left w:val="none" w:sz="0" w:space="0" w:color="auto"/>
        <w:bottom w:val="none" w:sz="0" w:space="0" w:color="auto"/>
        <w:right w:val="none" w:sz="0" w:space="0" w:color="auto"/>
      </w:divBdr>
    </w:div>
    <w:div w:id="519515908">
      <w:bodyDiv w:val="1"/>
      <w:marLeft w:val="0"/>
      <w:marRight w:val="0"/>
      <w:marTop w:val="0"/>
      <w:marBottom w:val="0"/>
      <w:divBdr>
        <w:top w:val="none" w:sz="0" w:space="0" w:color="auto"/>
        <w:left w:val="none" w:sz="0" w:space="0" w:color="auto"/>
        <w:bottom w:val="none" w:sz="0" w:space="0" w:color="auto"/>
        <w:right w:val="none" w:sz="0" w:space="0" w:color="auto"/>
      </w:divBdr>
    </w:div>
    <w:div w:id="531846965">
      <w:bodyDiv w:val="1"/>
      <w:marLeft w:val="0"/>
      <w:marRight w:val="0"/>
      <w:marTop w:val="0"/>
      <w:marBottom w:val="0"/>
      <w:divBdr>
        <w:top w:val="none" w:sz="0" w:space="0" w:color="auto"/>
        <w:left w:val="none" w:sz="0" w:space="0" w:color="auto"/>
        <w:bottom w:val="none" w:sz="0" w:space="0" w:color="auto"/>
        <w:right w:val="none" w:sz="0" w:space="0" w:color="auto"/>
      </w:divBdr>
    </w:div>
    <w:div w:id="545916759">
      <w:bodyDiv w:val="1"/>
      <w:marLeft w:val="0"/>
      <w:marRight w:val="0"/>
      <w:marTop w:val="0"/>
      <w:marBottom w:val="0"/>
      <w:divBdr>
        <w:top w:val="none" w:sz="0" w:space="0" w:color="auto"/>
        <w:left w:val="none" w:sz="0" w:space="0" w:color="auto"/>
        <w:bottom w:val="none" w:sz="0" w:space="0" w:color="auto"/>
        <w:right w:val="none" w:sz="0" w:space="0" w:color="auto"/>
      </w:divBdr>
    </w:div>
    <w:div w:id="54764738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8290808">
      <w:bodyDiv w:val="1"/>
      <w:marLeft w:val="0"/>
      <w:marRight w:val="0"/>
      <w:marTop w:val="0"/>
      <w:marBottom w:val="0"/>
      <w:divBdr>
        <w:top w:val="none" w:sz="0" w:space="0" w:color="auto"/>
        <w:left w:val="none" w:sz="0" w:space="0" w:color="auto"/>
        <w:bottom w:val="none" w:sz="0" w:space="0" w:color="auto"/>
        <w:right w:val="none" w:sz="0" w:space="0" w:color="auto"/>
      </w:divBdr>
    </w:div>
    <w:div w:id="602154876">
      <w:bodyDiv w:val="1"/>
      <w:marLeft w:val="0"/>
      <w:marRight w:val="0"/>
      <w:marTop w:val="0"/>
      <w:marBottom w:val="0"/>
      <w:divBdr>
        <w:top w:val="none" w:sz="0" w:space="0" w:color="auto"/>
        <w:left w:val="none" w:sz="0" w:space="0" w:color="auto"/>
        <w:bottom w:val="none" w:sz="0" w:space="0" w:color="auto"/>
        <w:right w:val="none" w:sz="0" w:space="0" w:color="auto"/>
      </w:divBdr>
    </w:div>
    <w:div w:id="603920646">
      <w:bodyDiv w:val="1"/>
      <w:marLeft w:val="0"/>
      <w:marRight w:val="0"/>
      <w:marTop w:val="0"/>
      <w:marBottom w:val="0"/>
      <w:divBdr>
        <w:top w:val="none" w:sz="0" w:space="0" w:color="auto"/>
        <w:left w:val="none" w:sz="0" w:space="0" w:color="auto"/>
        <w:bottom w:val="none" w:sz="0" w:space="0" w:color="auto"/>
        <w:right w:val="none" w:sz="0" w:space="0" w:color="auto"/>
      </w:divBdr>
    </w:div>
    <w:div w:id="614487158">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33368094">
      <w:bodyDiv w:val="1"/>
      <w:marLeft w:val="0"/>
      <w:marRight w:val="0"/>
      <w:marTop w:val="0"/>
      <w:marBottom w:val="0"/>
      <w:divBdr>
        <w:top w:val="none" w:sz="0" w:space="0" w:color="auto"/>
        <w:left w:val="none" w:sz="0" w:space="0" w:color="auto"/>
        <w:bottom w:val="none" w:sz="0" w:space="0" w:color="auto"/>
        <w:right w:val="none" w:sz="0" w:space="0" w:color="auto"/>
      </w:divBdr>
    </w:div>
    <w:div w:id="708843739">
      <w:bodyDiv w:val="1"/>
      <w:marLeft w:val="0"/>
      <w:marRight w:val="0"/>
      <w:marTop w:val="0"/>
      <w:marBottom w:val="0"/>
      <w:divBdr>
        <w:top w:val="none" w:sz="0" w:space="0" w:color="auto"/>
        <w:left w:val="none" w:sz="0" w:space="0" w:color="auto"/>
        <w:bottom w:val="none" w:sz="0" w:space="0" w:color="auto"/>
        <w:right w:val="none" w:sz="0" w:space="0" w:color="auto"/>
      </w:divBdr>
    </w:div>
    <w:div w:id="709303984">
      <w:bodyDiv w:val="1"/>
      <w:marLeft w:val="0"/>
      <w:marRight w:val="0"/>
      <w:marTop w:val="0"/>
      <w:marBottom w:val="0"/>
      <w:divBdr>
        <w:top w:val="none" w:sz="0" w:space="0" w:color="auto"/>
        <w:left w:val="none" w:sz="0" w:space="0" w:color="auto"/>
        <w:bottom w:val="none" w:sz="0" w:space="0" w:color="auto"/>
        <w:right w:val="none" w:sz="0" w:space="0" w:color="auto"/>
      </w:divBdr>
    </w:div>
    <w:div w:id="733117098">
      <w:bodyDiv w:val="1"/>
      <w:marLeft w:val="0"/>
      <w:marRight w:val="0"/>
      <w:marTop w:val="0"/>
      <w:marBottom w:val="0"/>
      <w:divBdr>
        <w:top w:val="none" w:sz="0" w:space="0" w:color="auto"/>
        <w:left w:val="none" w:sz="0" w:space="0" w:color="auto"/>
        <w:bottom w:val="none" w:sz="0" w:space="0" w:color="auto"/>
        <w:right w:val="none" w:sz="0" w:space="0" w:color="auto"/>
      </w:divBdr>
    </w:div>
    <w:div w:id="751195544">
      <w:bodyDiv w:val="1"/>
      <w:marLeft w:val="0"/>
      <w:marRight w:val="0"/>
      <w:marTop w:val="0"/>
      <w:marBottom w:val="0"/>
      <w:divBdr>
        <w:top w:val="none" w:sz="0" w:space="0" w:color="auto"/>
        <w:left w:val="none" w:sz="0" w:space="0" w:color="auto"/>
        <w:bottom w:val="none" w:sz="0" w:space="0" w:color="auto"/>
        <w:right w:val="none" w:sz="0" w:space="0" w:color="auto"/>
      </w:divBdr>
    </w:div>
    <w:div w:id="781608176">
      <w:bodyDiv w:val="1"/>
      <w:marLeft w:val="0"/>
      <w:marRight w:val="0"/>
      <w:marTop w:val="0"/>
      <w:marBottom w:val="0"/>
      <w:divBdr>
        <w:top w:val="none" w:sz="0" w:space="0" w:color="auto"/>
        <w:left w:val="none" w:sz="0" w:space="0" w:color="auto"/>
        <w:bottom w:val="none" w:sz="0" w:space="0" w:color="auto"/>
        <w:right w:val="none" w:sz="0" w:space="0" w:color="auto"/>
      </w:divBdr>
    </w:div>
    <w:div w:id="784084133">
      <w:bodyDiv w:val="1"/>
      <w:marLeft w:val="0"/>
      <w:marRight w:val="0"/>
      <w:marTop w:val="0"/>
      <w:marBottom w:val="0"/>
      <w:divBdr>
        <w:top w:val="none" w:sz="0" w:space="0" w:color="auto"/>
        <w:left w:val="none" w:sz="0" w:space="0" w:color="auto"/>
        <w:bottom w:val="none" w:sz="0" w:space="0" w:color="auto"/>
        <w:right w:val="none" w:sz="0" w:space="0" w:color="auto"/>
      </w:divBdr>
    </w:div>
    <w:div w:id="801460506">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33959523">
      <w:bodyDiv w:val="1"/>
      <w:marLeft w:val="0"/>
      <w:marRight w:val="0"/>
      <w:marTop w:val="0"/>
      <w:marBottom w:val="0"/>
      <w:divBdr>
        <w:top w:val="none" w:sz="0" w:space="0" w:color="auto"/>
        <w:left w:val="none" w:sz="0" w:space="0" w:color="auto"/>
        <w:bottom w:val="none" w:sz="0" w:space="0" w:color="auto"/>
        <w:right w:val="none" w:sz="0" w:space="0" w:color="auto"/>
      </w:divBdr>
    </w:div>
    <w:div w:id="856118963">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61865370">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83104309">
      <w:bodyDiv w:val="1"/>
      <w:marLeft w:val="0"/>
      <w:marRight w:val="0"/>
      <w:marTop w:val="0"/>
      <w:marBottom w:val="0"/>
      <w:divBdr>
        <w:top w:val="none" w:sz="0" w:space="0" w:color="auto"/>
        <w:left w:val="none" w:sz="0" w:space="0" w:color="auto"/>
        <w:bottom w:val="none" w:sz="0" w:space="0" w:color="auto"/>
        <w:right w:val="none" w:sz="0" w:space="0" w:color="auto"/>
      </w:divBdr>
    </w:div>
    <w:div w:id="884803364">
      <w:bodyDiv w:val="1"/>
      <w:marLeft w:val="0"/>
      <w:marRight w:val="0"/>
      <w:marTop w:val="0"/>
      <w:marBottom w:val="0"/>
      <w:divBdr>
        <w:top w:val="none" w:sz="0" w:space="0" w:color="auto"/>
        <w:left w:val="none" w:sz="0" w:space="0" w:color="auto"/>
        <w:bottom w:val="none" w:sz="0" w:space="0" w:color="auto"/>
        <w:right w:val="none" w:sz="0" w:space="0" w:color="auto"/>
      </w:divBdr>
    </w:div>
    <w:div w:id="902567255">
      <w:bodyDiv w:val="1"/>
      <w:marLeft w:val="0"/>
      <w:marRight w:val="0"/>
      <w:marTop w:val="0"/>
      <w:marBottom w:val="0"/>
      <w:divBdr>
        <w:top w:val="none" w:sz="0" w:space="0" w:color="auto"/>
        <w:left w:val="none" w:sz="0" w:space="0" w:color="auto"/>
        <w:bottom w:val="none" w:sz="0" w:space="0" w:color="auto"/>
        <w:right w:val="none" w:sz="0" w:space="0" w:color="auto"/>
      </w:divBdr>
    </w:div>
    <w:div w:id="925772545">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67276723">
      <w:bodyDiv w:val="1"/>
      <w:marLeft w:val="0"/>
      <w:marRight w:val="0"/>
      <w:marTop w:val="0"/>
      <w:marBottom w:val="0"/>
      <w:divBdr>
        <w:top w:val="none" w:sz="0" w:space="0" w:color="auto"/>
        <w:left w:val="none" w:sz="0" w:space="0" w:color="auto"/>
        <w:bottom w:val="none" w:sz="0" w:space="0" w:color="auto"/>
        <w:right w:val="none" w:sz="0" w:space="0" w:color="auto"/>
      </w:divBdr>
    </w:div>
    <w:div w:id="990719109">
      <w:bodyDiv w:val="1"/>
      <w:marLeft w:val="0"/>
      <w:marRight w:val="0"/>
      <w:marTop w:val="0"/>
      <w:marBottom w:val="0"/>
      <w:divBdr>
        <w:top w:val="none" w:sz="0" w:space="0" w:color="auto"/>
        <w:left w:val="none" w:sz="0" w:space="0" w:color="auto"/>
        <w:bottom w:val="none" w:sz="0" w:space="0" w:color="auto"/>
        <w:right w:val="none" w:sz="0" w:space="0" w:color="auto"/>
      </w:divBdr>
    </w:div>
    <w:div w:id="999891312">
      <w:bodyDiv w:val="1"/>
      <w:marLeft w:val="0"/>
      <w:marRight w:val="0"/>
      <w:marTop w:val="0"/>
      <w:marBottom w:val="0"/>
      <w:divBdr>
        <w:top w:val="none" w:sz="0" w:space="0" w:color="auto"/>
        <w:left w:val="none" w:sz="0" w:space="0" w:color="auto"/>
        <w:bottom w:val="none" w:sz="0" w:space="0" w:color="auto"/>
        <w:right w:val="none" w:sz="0" w:space="0" w:color="auto"/>
      </w:divBdr>
    </w:div>
    <w:div w:id="1017463707">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52923801">
      <w:bodyDiv w:val="1"/>
      <w:marLeft w:val="0"/>
      <w:marRight w:val="0"/>
      <w:marTop w:val="0"/>
      <w:marBottom w:val="0"/>
      <w:divBdr>
        <w:top w:val="none" w:sz="0" w:space="0" w:color="auto"/>
        <w:left w:val="none" w:sz="0" w:space="0" w:color="auto"/>
        <w:bottom w:val="none" w:sz="0" w:space="0" w:color="auto"/>
        <w:right w:val="none" w:sz="0" w:space="0" w:color="auto"/>
      </w:divBdr>
    </w:div>
    <w:div w:id="1061905935">
      <w:bodyDiv w:val="1"/>
      <w:marLeft w:val="0"/>
      <w:marRight w:val="0"/>
      <w:marTop w:val="0"/>
      <w:marBottom w:val="0"/>
      <w:divBdr>
        <w:top w:val="none" w:sz="0" w:space="0" w:color="auto"/>
        <w:left w:val="none" w:sz="0" w:space="0" w:color="auto"/>
        <w:bottom w:val="none" w:sz="0" w:space="0" w:color="auto"/>
        <w:right w:val="none" w:sz="0" w:space="0" w:color="auto"/>
      </w:divBdr>
    </w:div>
    <w:div w:id="1090810015">
      <w:bodyDiv w:val="1"/>
      <w:marLeft w:val="0"/>
      <w:marRight w:val="0"/>
      <w:marTop w:val="0"/>
      <w:marBottom w:val="0"/>
      <w:divBdr>
        <w:top w:val="none" w:sz="0" w:space="0" w:color="auto"/>
        <w:left w:val="none" w:sz="0" w:space="0" w:color="auto"/>
        <w:bottom w:val="none" w:sz="0" w:space="0" w:color="auto"/>
        <w:right w:val="none" w:sz="0" w:space="0" w:color="auto"/>
      </w:divBdr>
    </w:div>
    <w:div w:id="1093745800">
      <w:bodyDiv w:val="1"/>
      <w:marLeft w:val="0"/>
      <w:marRight w:val="0"/>
      <w:marTop w:val="0"/>
      <w:marBottom w:val="0"/>
      <w:divBdr>
        <w:top w:val="none" w:sz="0" w:space="0" w:color="auto"/>
        <w:left w:val="none" w:sz="0" w:space="0" w:color="auto"/>
        <w:bottom w:val="none" w:sz="0" w:space="0" w:color="auto"/>
        <w:right w:val="none" w:sz="0" w:space="0" w:color="auto"/>
      </w:divBdr>
    </w:div>
    <w:div w:id="1100758429">
      <w:bodyDiv w:val="1"/>
      <w:marLeft w:val="0"/>
      <w:marRight w:val="0"/>
      <w:marTop w:val="0"/>
      <w:marBottom w:val="0"/>
      <w:divBdr>
        <w:top w:val="none" w:sz="0" w:space="0" w:color="auto"/>
        <w:left w:val="none" w:sz="0" w:space="0" w:color="auto"/>
        <w:bottom w:val="none" w:sz="0" w:space="0" w:color="auto"/>
        <w:right w:val="none" w:sz="0" w:space="0" w:color="auto"/>
      </w:divBdr>
    </w:div>
    <w:div w:id="1138844627">
      <w:bodyDiv w:val="1"/>
      <w:marLeft w:val="0"/>
      <w:marRight w:val="0"/>
      <w:marTop w:val="0"/>
      <w:marBottom w:val="0"/>
      <w:divBdr>
        <w:top w:val="none" w:sz="0" w:space="0" w:color="auto"/>
        <w:left w:val="none" w:sz="0" w:space="0" w:color="auto"/>
        <w:bottom w:val="none" w:sz="0" w:space="0" w:color="auto"/>
        <w:right w:val="none" w:sz="0" w:space="0" w:color="auto"/>
      </w:divBdr>
    </w:div>
    <w:div w:id="1145513060">
      <w:bodyDiv w:val="1"/>
      <w:marLeft w:val="0"/>
      <w:marRight w:val="0"/>
      <w:marTop w:val="0"/>
      <w:marBottom w:val="0"/>
      <w:divBdr>
        <w:top w:val="none" w:sz="0" w:space="0" w:color="auto"/>
        <w:left w:val="none" w:sz="0" w:space="0" w:color="auto"/>
        <w:bottom w:val="none" w:sz="0" w:space="0" w:color="auto"/>
        <w:right w:val="none" w:sz="0" w:space="0" w:color="auto"/>
      </w:divBdr>
    </w:div>
    <w:div w:id="1165171007">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79539689">
      <w:bodyDiv w:val="1"/>
      <w:marLeft w:val="0"/>
      <w:marRight w:val="0"/>
      <w:marTop w:val="0"/>
      <w:marBottom w:val="0"/>
      <w:divBdr>
        <w:top w:val="none" w:sz="0" w:space="0" w:color="auto"/>
        <w:left w:val="none" w:sz="0" w:space="0" w:color="auto"/>
        <w:bottom w:val="none" w:sz="0" w:space="0" w:color="auto"/>
        <w:right w:val="none" w:sz="0" w:space="0" w:color="auto"/>
      </w:divBdr>
    </w:div>
    <w:div w:id="1186599892">
      <w:bodyDiv w:val="1"/>
      <w:marLeft w:val="0"/>
      <w:marRight w:val="0"/>
      <w:marTop w:val="0"/>
      <w:marBottom w:val="0"/>
      <w:divBdr>
        <w:top w:val="none" w:sz="0" w:space="0" w:color="auto"/>
        <w:left w:val="none" w:sz="0" w:space="0" w:color="auto"/>
        <w:bottom w:val="none" w:sz="0" w:space="0" w:color="auto"/>
        <w:right w:val="none" w:sz="0" w:space="0" w:color="auto"/>
      </w:divBdr>
    </w:div>
    <w:div w:id="1210260514">
      <w:bodyDiv w:val="1"/>
      <w:marLeft w:val="0"/>
      <w:marRight w:val="0"/>
      <w:marTop w:val="0"/>
      <w:marBottom w:val="0"/>
      <w:divBdr>
        <w:top w:val="none" w:sz="0" w:space="0" w:color="auto"/>
        <w:left w:val="none" w:sz="0" w:space="0" w:color="auto"/>
        <w:bottom w:val="none" w:sz="0" w:space="0" w:color="auto"/>
        <w:right w:val="none" w:sz="0" w:space="0" w:color="auto"/>
      </w:divBdr>
    </w:div>
    <w:div w:id="1227495110">
      <w:bodyDiv w:val="1"/>
      <w:marLeft w:val="0"/>
      <w:marRight w:val="0"/>
      <w:marTop w:val="0"/>
      <w:marBottom w:val="0"/>
      <w:divBdr>
        <w:top w:val="none" w:sz="0" w:space="0" w:color="auto"/>
        <w:left w:val="none" w:sz="0" w:space="0" w:color="auto"/>
        <w:bottom w:val="none" w:sz="0" w:space="0" w:color="auto"/>
        <w:right w:val="none" w:sz="0" w:space="0" w:color="auto"/>
      </w:divBdr>
    </w:div>
    <w:div w:id="1240292992">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53855292">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61453868">
      <w:bodyDiv w:val="1"/>
      <w:marLeft w:val="0"/>
      <w:marRight w:val="0"/>
      <w:marTop w:val="0"/>
      <w:marBottom w:val="0"/>
      <w:divBdr>
        <w:top w:val="none" w:sz="0" w:space="0" w:color="auto"/>
        <w:left w:val="none" w:sz="0" w:space="0" w:color="auto"/>
        <w:bottom w:val="none" w:sz="0" w:space="0" w:color="auto"/>
        <w:right w:val="none" w:sz="0" w:space="0" w:color="auto"/>
      </w:divBdr>
    </w:div>
    <w:div w:id="1262106758">
      <w:bodyDiv w:val="1"/>
      <w:marLeft w:val="0"/>
      <w:marRight w:val="0"/>
      <w:marTop w:val="0"/>
      <w:marBottom w:val="0"/>
      <w:divBdr>
        <w:top w:val="none" w:sz="0" w:space="0" w:color="auto"/>
        <w:left w:val="none" w:sz="0" w:space="0" w:color="auto"/>
        <w:bottom w:val="none" w:sz="0" w:space="0" w:color="auto"/>
        <w:right w:val="none" w:sz="0" w:space="0" w:color="auto"/>
      </w:divBdr>
    </w:div>
    <w:div w:id="1273707602">
      <w:bodyDiv w:val="1"/>
      <w:marLeft w:val="0"/>
      <w:marRight w:val="0"/>
      <w:marTop w:val="0"/>
      <w:marBottom w:val="0"/>
      <w:divBdr>
        <w:top w:val="none" w:sz="0" w:space="0" w:color="auto"/>
        <w:left w:val="none" w:sz="0" w:space="0" w:color="auto"/>
        <w:bottom w:val="none" w:sz="0" w:space="0" w:color="auto"/>
        <w:right w:val="none" w:sz="0" w:space="0" w:color="auto"/>
      </w:divBdr>
    </w:div>
    <w:div w:id="1284993589">
      <w:bodyDiv w:val="1"/>
      <w:marLeft w:val="0"/>
      <w:marRight w:val="0"/>
      <w:marTop w:val="0"/>
      <w:marBottom w:val="0"/>
      <w:divBdr>
        <w:top w:val="none" w:sz="0" w:space="0" w:color="auto"/>
        <w:left w:val="none" w:sz="0" w:space="0" w:color="auto"/>
        <w:bottom w:val="none" w:sz="0" w:space="0" w:color="auto"/>
        <w:right w:val="none" w:sz="0" w:space="0" w:color="auto"/>
      </w:divBdr>
    </w:div>
    <w:div w:id="1314063539">
      <w:bodyDiv w:val="1"/>
      <w:marLeft w:val="0"/>
      <w:marRight w:val="0"/>
      <w:marTop w:val="0"/>
      <w:marBottom w:val="0"/>
      <w:divBdr>
        <w:top w:val="none" w:sz="0" w:space="0" w:color="auto"/>
        <w:left w:val="none" w:sz="0" w:space="0" w:color="auto"/>
        <w:bottom w:val="none" w:sz="0" w:space="0" w:color="auto"/>
        <w:right w:val="none" w:sz="0" w:space="0" w:color="auto"/>
      </w:divBdr>
    </w:div>
    <w:div w:id="1327592461">
      <w:bodyDiv w:val="1"/>
      <w:marLeft w:val="0"/>
      <w:marRight w:val="0"/>
      <w:marTop w:val="0"/>
      <w:marBottom w:val="0"/>
      <w:divBdr>
        <w:top w:val="none" w:sz="0" w:space="0" w:color="auto"/>
        <w:left w:val="none" w:sz="0" w:space="0" w:color="auto"/>
        <w:bottom w:val="none" w:sz="0" w:space="0" w:color="auto"/>
        <w:right w:val="none" w:sz="0" w:space="0" w:color="auto"/>
      </w:divBdr>
    </w:div>
    <w:div w:id="1358120594">
      <w:bodyDiv w:val="1"/>
      <w:marLeft w:val="0"/>
      <w:marRight w:val="0"/>
      <w:marTop w:val="0"/>
      <w:marBottom w:val="0"/>
      <w:divBdr>
        <w:top w:val="none" w:sz="0" w:space="0" w:color="auto"/>
        <w:left w:val="none" w:sz="0" w:space="0" w:color="auto"/>
        <w:bottom w:val="none" w:sz="0" w:space="0" w:color="auto"/>
        <w:right w:val="none" w:sz="0" w:space="0" w:color="auto"/>
      </w:divBdr>
    </w:div>
    <w:div w:id="1365129027">
      <w:bodyDiv w:val="1"/>
      <w:marLeft w:val="0"/>
      <w:marRight w:val="0"/>
      <w:marTop w:val="0"/>
      <w:marBottom w:val="0"/>
      <w:divBdr>
        <w:top w:val="none" w:sz="0" w:space="0" w:color="auto"/>
        <w:left w:val="none" w:sz="0" w:space="0" w:color="auto"/>
        <w:bottom w:val="none" w:sz="0" w:space="0" w:color="auto"/>
        <w:right w:val="none" w:sz="0" w:space="0" w:color="auto"/>
      </w:divBdr>
    </w:div>
    <w:div w:id="1367564251">
      <w:bodyDiv w:val="1"/>
      <w:marLeft w:val="0"/>
      <w:marRight w:val="0"/>
      <w:marTop w:val="0"/>
      <w:marBottom w:val="0"/>
      <w:divBdr>
        <w:top w:val="none" w:sz="0" w:space="0" w:color="auto"/>
        <w:left w:val="none" w:sz="0" w:space="0" w:color="auto"/>
        <w:bottom w:val="none" w:sz="0" w:space="0" w:color="auto"/>
        <w:right w:val="none" w:sz="0" w:space="0" w:color="auto"/>
      </w:divBdr>
    </w:div>
    <w:div w:id="1385641374">
      <w:bodyDiv w:val="1"/>
      <w:marLeft w:val="0"/>
      <w:marRight w:val="0"/>
      <w:marTop w:val="0"/>
      <w:marBottom w:val="0"/>
      <w:divBdr>
        <w:top w:val="none" w:sz="0" w:space="0" w:color="auto"/>
        <w:left w:val="none" w:sz="0" w:space="0" w:color="auto"/>
        <w:bottom w:val="none" w:sz="0" w:space="0" w:color="auto"/>
        <w:right w:val="none" w:sz="0" w:space="0" w:color="auto"/>
      </w:divBdr>
    </w:div>
    <w:div w:id="139731399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651965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90058616">
      <w:bodyDiv w:val="1"/>
      <w:marLeft w:val="0"/>
      <w:marRight w:val="0"/>
      <w:marTop w:val="0"/>
      <w:marBottom w:val="0"/>
      <w:divBdr>
        <w:top w:val="none" w:sz="0" w:space="0" w:color="auto"/>
        <w:left w:val="none" w:sz="0" w:space="0" w:color="auto"/>
        <w:bottom w:val="none" w:sz="0" w:space="0" w:color="auto"/>
        <w:right w:val="none" w:sz="0" w:space="0" w:color="auto"/>
      </w:divBdr>
    </w:div>
    <w:div w:id="1490829462">
      <w:bodyDiv w:val="1"/>
      <w:marLeft w:val="0"/>
      <w:marRight w:val="0"/>
      <w:marTop w:val="0"/>
      <w:marBottom w:val="0"/>
      <w:divBdr>
        <w:top w:val="none" w:sz="0" w:space="0" w:color="auto"/>
        <w:left w:val="none" w:sz="0" w:space="0" w:color="auto"/>
        <w:bottom w:val="none" w:sz="0" w:space="0" w:color="auto"/>
        <w:right w:val="none" w:sz="0" w:space="0" w:color="auto"/>
      </w:divBdr>
    </w:div>
    <w:div w:id="1496264368">
      <w:bodyDiv w:val="1"/>
      <w:marLeft w:val="0"/>
      <w:marRight w:val="0"/>
      <w:marTop w:val="0"/>
      <w:marBottom w:val="0"/>
      <w:divBdr>
        <w:top w:val="none" w:sz="0" w:space="0" w:color="auto"/>
        <w:left w:val="none" w:sz="0" w:space="0" w:color="auto"/>
        <w:bottom w:val="none" w:sz="0" w:space="0" w:color="auto"/>
        <w:right w:val="none" w:sz="0" w:space="0" w:color="auto"/>
      </w:divBdr>
    </w:div>
    <w:div w:id="1496844512">
      <w:bodyDiv w:val="1"/>
      <w:marLeft w:val="0"/>
      <w:marRight w:val="0"/>
      <w:marTop w:val="0"/>
      <w:marBottom w:val="0"/>
      <w:divBdr>
        <w:top w:val="none" w:sz="0" w:space="0" w:color="auto"/>
        <w:left w:val="none" w:sz="0" w:space="0" w:color="auto"/>
        <w:bottom w:val="none" w:sz="0" w:space="0" w:color="auto"/>
        <w:right w:val="none" w:sz="0" w:space="0" w:color="auto"/>
      </w:divBdr>
    </w:div>
    <w:div w:id="1499225273">
      <w:bodyDiv w:val="1"/>
      <w:marLeft w:val="0"/>
      <w:marRight w:val="0"/>
      <w:marTop w:val="0"/>
      <w:marBottom w:val="0"/>
      <w:divBdr>
        <w:top w:val="none" w:sz="0" w:space="0" w:color="auto"/>
        <w:left w:val="none" w:sz="0" w:space="0" w:color="auto"/>
        <w:bottom w:val="none" w:sz="0" w:space="0" w:color="auto"/>
        <w:right w:val="none" w:sz="0" w:space="0" w:color="auto"/>
      </w:divBdr>
    </w:div>
    <w:div w:id="1502043311">
      <w:bodyDiv w:val="1"/>
      <w:marLeft w:val="0"/>
      <w:marRight w:val="0"/>
      <w:marTop w:val="0"/>
      <w:marBottom w:val="0"/>
      <w:divBdr>
        <w:top w:val="none" w:sz="0" w:space="0" w:color="auto"/>
        <w:left w:val="none" w:sz="0" w:space="0" w:color="auto"/>
        <w:bottom w:val="none" w:sz="0" w:space="0" w:color="auto"/>
        <w:right w:val="none" w:sz="0" w:space="0" w:color="auto"/>
      </w:divBdr>
    </w:div>
    <w:div w:id="1522816332">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54006644">
      <w:bodyDiv w:val="1"/>
      <w:marLeft w:val="0"/>
      <w:marRight w:val="0"/>
      <w:marTop w:val="0"/>
      <w:marBottom w:val="0"/>
      <w:divBdr>
        <w:top w:val="none" w:sz="0" w:space="0" w:color="auto"/>
        <w:left w:val="none" w:sz="0" w:space="0" w:color="auto"/>
        <w:bottom w:val="none" w:sz="0" w:space="0" w:color="auto"/>
        <w:right w:val="none" w:sz="0" w:space="0" w:color="auto"/>
      </w:divBdr>
    </w:div>
    <w:div w:id="1608613218">
      <w:bodyDiv w:val="1"/>
      <w:marLeft w:val="0"/>
      <w:marRight w:val="0"/>
      <w:marTop w:val="0"/>
      <w:marBottom w:val="0"/>
      <w:divBdr>
        <w:top w:val="none" w:sz="0" w:space="0" w:color="auto"/>
        <w:left w:val="none" w:sz="0" w:space="0" w:color="auto"/>
        <w:bottom w:val="none" w:sz="0" w:space="0" w:color="auto"/>
        <w:right w:val="none" w:sz="0" w:space="0" w:color="auto"/>
      </w:divBdr>
    </w:div>
    <w:div w:id="1609583916">
      <w:bodyDiv w:val="1"/>
      <w:marLeft w:val="0"/>
      <w:marRight w:val="0"/>
      <w:marTop w:val="0"/>
      <w:marBottom w:val="0"/>
      <w:divBdr>
        <w:top w:val="none" w:sz="0" w:space="0" w:color="auto"/>
        <w:left w:val="none" w:sz="0" w:space="0" w:color="auto"/>
        <w:bottom w:val="none" w:sz="0" w:space="0" w:color="auto"/>
        <w:right w:val="none" w:sz="0" w:space="0" w:color="auto"/>
      </w:divBdr>
    </w:div>
    <w:div w:id="1615987422">
      <w:bodyDiv w:val="1"/>
      <w:marLeft w:val="0"/>
      <w:marRight w:val="0"/>
      <w:marTop w:val="0"/>
      <w:marBottom w:val="0"/>
      <w:divBdr>
        <w:top w:val="none" w:sz="0" w:space="0" w:color="auto"/>
        <w:left w:val="none" w:sz="0" w:space="0" w:color="auto"/>
        <w:bottom w:val="none" w:sz="0" w:space="0" w:color="auto"/>
        <w:right w:val="none" w:sz="0" w:space="0" w:color="auto"/>
      </w:divBdr>
    </w:div>
    <w:div w:id="1624456778">
      <w:bodyDiv w:val="1"/>
      <w:marLeft w:val="0"/>
      <w:marRight w:val="0"/>
      <w:marTop w:val="0"/>
      <w:marBottom w:val="0"/>
      <w:divBdr>
        <w:top w:val="none" w:sz="0" w:space="0" w:color="auto"/>
        <w:left w:val="none" w:sz="0" w:space="0" w:color="auto"/>
        <w:bottom w:val="none" w:sz="0" w:space="0" w:color="auto"/>
        <w:right w:val="none" w:sz="0" w:space="0" w:color="auto"/>
      </w:divBdr>
    </w:div>
    <w:div w:id="1628966867">
      <w:bodyDiv w:val="1"/>
      <w:marLeft w:val="0"/>
      <w:marRight w:val="0"/>
      <w:marTop w:val="0"/>
      <w:marBottom w:val="0"/>
      <w:divBdr>
        <w:top w:val="none" w:sz="0" w:space="0" w:color="auto"/>
        <w:left w:val="none" w:sz="0" w:space="0" w:color="auto"/>
        <w:bottom w:val="none" w:sz="0" w:space="0" w:color="auto"/>
        <w:right w:val="none" w:sz="0" w:space="0" w:color="auto"/>
      </w:divBdr>
    </w:div>
    <w:div w:id="1635404543">
      <w:bodyDiv w:val="1"/>
      <w:marLeft w:val="0"/>
      <w:marRight w:val="0"/>
      <w:marTop w:val="0"/>
      <w:marBottom w:val="0"/>
      <w:divBdr>
        <w:top w:val="none" w:sz="0" w:space="0" w:color="auto"/>
        <w:left w:val="none" w:sz="0" w:space="0" w:color="auto"/>
        <w:bottom w:val="none" w:sz="0" w:space="0" w:color="auto"/>
        <w:right w:val="none" w:sz="0" w:space="0" w:color="auto"/>
      </w:divBdr>
    </w:div>
    <w:div w:id="1638997930">
      <w:bodyDiv w:val="1"/>
      <w:marLeft w:val="0"/>
      <w:marRight w:val="0"/>
      <w:marTop w:val="0"/>
      <w:marBottom w:val="0"/>
      <w:divBdr>
        <w:top w:val="none" w:sz="0" w:space="0" w:color="auto"/>
        <w:left w:val="none" w:sz="0" w:space="0" w:color="auto"/>
        <w:bottom w:val="none" w:sz="0" w:space="0" w:color="auto"/>
        <w:right w:val="none" w:sz="0" w:space="0" w:color="auto"/>
      </w:divBdr>
    </w:div>
    <w:div w:id="1652753261">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9040143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37780092">
      <w:bodyDiv w:val="1"/>
      <w:marLeft w:val="0"/>
      <w:marRight w:val="0"/>
      <w:marTop w:val="0"/>
      <w:marBottom w:val="0"/>
      <w:divBdr>
        <w:top w:val="none" w:sz="0" w:space="0" w:color="auto"/>
        <w:left w:val="none" w:sz="0" w:space="0" w:color="auto"/>
        <w:bottom w:val="none" w:sz="0" w:space="0" w:color="auto"/>
        <w:right w:val="none" w:sz="0" w:space="0" w:color="auto"/>
      </w:divBdr>
    </w:div>
    <w:div w:id="1808670604">
      <w:bodyDiv w:val="1"/>
      <w:marLeft w:val="0"/>
      <w:marRight w:val="0"/>
      <w:marTop w:val="0"/>
      <w:marBottom w:val="0"/>
      <w:divBdr>
        <w:top w:val="none" w:sz="0" w:space="0" w:color="auto"/>
        <w:left w:val="none" w:sz="0" w:space="0" w:color="auto"/>
        <w:bottom w:val="none" w:sz="0" w:space="0" w:color="auto"/>
        <w:right w:val="none" w:sz="0" w:space="0" w:color="auto"/>
      </w:divBdr>
    </w:div>
    <w:div w:id="1823765567">
      <w:bodyDiv w:val="1"/>
      <w:marLeft w:val="0"/>
      <w:marRight w:val="0"/>
      <w:marTop w:val="0"/>
      <w:marBottom w:val="0"/>
      <w:divBdr>
        <w:top w:val="none" w:sz="0" w:space="0" w:color="auto"/>
        <w:left w:val="none" w:sz="0" w:space="0" w:color="auto"/>
        <w:bottom w:val="none" w:sz="0" w:space="0" w:color="auto"/>
        <w:right w:val="none" w:sz="0" w:space="0" w:color="auto"/>
      </w:divBdr>
    </w:div>
    <w:div w:id="1843814000">
      <w:bodyDiv w:val="1"/>
      <w:marLeft w:val="0"/>
      <w:marRight w:val="0"/>
      <w:marTop w:val="0"/>
      <w:marBottom w:val="0"/>
      <w:divBdr>
        <w:top w:val="none" w:sz="0" w:space="0" w:color="auto"/>
        <w:left w:val="none" w:sz="0" w:space="0" w:color="auto"/>
        <w:bottom w:val="none" w:sz="0" w:space="0" w:color="auto"/>
        <w:right w:val="none" w:sz="0" w:space="0" w:color="auto"/>
      </w:divBdr>
    </w:div>
    <w:div w:id="1863087128">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88443282">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06530130">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4418878">
      <w:bodyDiv w:val="1"/>
      <w:marLeft w:val="0"/>
      <w:marRight w:val="0"/>
      <w:marTop w:val="0"/>
      <w:marBottom w:val="0"/>
      <w:divBdr>
        <w:top w:val="none" w:sz="0" w:space="0" w:color="auto"/>
        <w:left w:val="none" w:sz="0" w:space="0" w:color="auto"/>
        <w:bottom w:val="none" w:sz="0" w:space="0" w:color="auto"/>
        <w:right w:val="none" w:sz="0" w:space="0" w:color="auto"/>
      </w:divBdr>
    </w:div>
    <w:div w:id="1947420011">
      <w:bodyDiv w:val="1"/>
      <w:marLeft w:val="0"/>
      <w:marRight w:val="0"/>
      <w:marTop w:val="0"/>
      <w:marBottom w:val="0"/>
      <w:divBdr>
        <w:top w:val="none" w:sz="0" w:space="0" w:color="auto"/>
        <w:left w:val="none" w:sz="0" w:space="0" w:color="auto"/>
        <w:bottom w:val="none" w:sz="0" w:space="0" w:color="auto"/>
        <w:right w:val="none" w:sz="0" w:space="0" w:color="auto"/>
      </w:divBdr>
    </w:div>
    <w:div w:id="1949651811">
      <w:bodyDiv w:val="1"/>
      <w:marLeft w:val="0"/>
      <w:marRight w:val="0"/>
      <w:marTop w:val="0"/>
      <w:marBottom w:val="0"/>
      <w:divBdr>
        <w:top w:val="none" w:sz="0" w:space="0" w:color="auto"/>
        <w:left w:val="none" w:sz="0" w:space="0" w:color="auto"/>
        <w:bottom w:val="none" w:sz="0" w:space="0" w:color="auto"/>
        <w:right w:val="none" w:sz="0" w:space="0" w:color="auto"/>
      </w:divBdr>
    </w:div>
    <w:div w:id="1955332495">
      <w:bodyDiv w:val="1"/>
      <w:marLeft w:val="0"/>
      <w:marRight w:val="0"/>
      <w:marTop w:val="0"/>
      <w:marBottom w:val="0"/>
      <w:divBdr>
        <w:top w:val="none" w:sz="0" w:space="0" w:color="auto"/>
        <w:left w:val="none" w:sz="0" w:space="0" w:color="auto"/>
        <w:bottom w:val="none" w:sz="0" w:space="0" w:color="auto"/>
        <w:right w:val="none" w:sz="0" w:space="0" w:color="auto"/>
      </w:divBdr>
    </w:div>
    <w:div w:id="1977180204">
      <w:bodyDiv w:val="1"/>
      <w:marLeft w:val="0"/>
      <w:marRight w:val="0"/>
      <w:marTop w:val="0"/>
      <w:marBottom w:val="0"/>
      <w:divBdr>
        <w:top w:val="none" w:sz="0" w:space="0" w:color="auto"/>
        <w:left w:val="none" w:sz="0" w:space="0" w:color="auto"/>
        <w:bottom w:val="none" w:sz="0" w:space="0" w:color="auto"/>
        <w:right w:val="none" w:sz="0" w:space="0" w:color="auto"/>
      </w:divBdr>
    </w:div>
    <w:div w:id="1994066448">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6178523">
      <w:bodyDiv w:val="1"/>
      <w:marLeft w:val="0"/>
      <w:marRight w:val="0"/>
      <w:marTop w:val="0"/>
      <w:marBottom w:val="0"/>
      <w:divBdr>
        <w:top w:val="none" w:sz="0" w:space="0" w:color="auto"/>
        <w:left w:val="none" w:sz="0" w:space="0" w:color="auto"/>
        <w:bottom w:val="none" w:sz="0" w:space="0" w:color="auto"/>
        <w:right w:val="none" w:sz="0" w:space="0" w:color="auto"/>
      </w:divBdr>
    </w:div>
    <w:div w:id="2069063033">
      <w:bodyDiv w:val="1"/>
      <w:marLeft w:val="0"/>
      <w:marRight w:val="0"/>
      <w:marTop w:val="0"/>
      <w:marBottom w:val="0"/>
      <w:divBdr>
        <w:top w:val="none" w:sz="0" w:space="0" w:color="auto"/>
        <w:left w:val="none" w:sz="0" w:space="0" w:color="auto"/>
        <w:bottom w:val="none" w:sz="0" w:space="0" w:color="auto"/>
        <w:right w:val="none" w:sz="0" w:space="0" w:color="auto"/>
      </w:divBdr>
    </w:div>
    <w:div w:id="2088261085">
      <w:bodyDiv w:val="1"/>
      <w:marLeft w:val="0"/>
      <w:marRight w:val="0"/>
      <w:marTop w:val="0"/>
      <w:marBottom w:val="0"/>
      <w:divBdr>
        <w:top w:val="none" w:sz="0" w:space="0" w:color="auto"/>
        <w:left w:val="none" w:sz="0" w:space="0" w:color="auto"/>
        <w:bottom w:val="none" w:sz="0" w:space="0" w:color="auto"/>
        <w:right w:val="none" w:sz="0" w:space="0" w:color="auto"/>
      </w:divBdr>
    </w:div>
    <w:div w:id="2111004738">
      <w:bodyDiv w:val="1"/>
      <w:marLeft w:val="0"/>
      <w:marRight w:val="0"/>
      <w:marTop w:val="0"/>
      <w:marBottom w:val="0"/>
      <w:divBdr>
        <w:top w:val="none" w:sz="0" w:space="0" w:color="auto"/>
        <w:left w:val="none" w:sz="0" w:space="0" w:color="auto"/>
        <w:bottom w:val="none" w:sz="0" w:space="0" w:color="auto"/>
        <w:right w:val="none" w:sz="0" w:space="0" w:color="auto"/>
      </w:divBdr>
    </w:div>
    <w:div w:id="2119249869">
      <w:bodyDiv w:val="1"/>
      <w:marLeft w:val="0"/>
      <w:marRight w:val="0"/>
      <w:marTop w:val="0"/>
      <w:marBottom w:val="0"/>
      <w:divBdr>
        <w:top w:val="none" w:sz="0" w:space="0" w:color="auto"/>
        <w:left w:val="none" w:sz="0" w:space="0" w:color="auto"/>
        <w:bottom w:val="none" w:sz="0" w:space="0" w:color="auto"/>
        <w:right w:val="none" w:sz="0" w:space="0" w:color="auto"/>
      </w:divBdr>
    </w:div>
    <w:div w:id="2142069724">
      <w:bodyDiv w:val="1"/>
      <w:marLeft w:val="0"/>
      <w:marRight w:val="0"/>
      <w:marTop w:val="0"/>
      <w:marBottom w:val="0"/>
      <w:divBdr>
        <w:top w:val="none" w:sz="0" w:space="0" w:color="auto"/>
        <w:left w:val="none" w:sz="0" w:space="0" w:color="auto"/>
        <w:bottom w:val="none" w:sz="0" w:space="0" w:color="auto"/>
        <w:right w:val="none" w:sz="0" w:space="0" w:color="auto"/>
      </w:divBdr>
    </w:div>
    <w:div w:id="2144034290">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dawliatraining.com/" TargetMode="External"/><Relationship Id="rId21" Type="http://schemas.openxmlformats.org/officeDocument/2006/relationships/image" Target="media/image11.png"/><Relationship Id="rId42" Type="http://schemas.openxmlformats.org/officeDocument/2006/relationships/image" Target="media/image23.png"/><Relationship Id="rId63" Type="http://schemas.openxmlformats.org/officeDocument/2006/relationships/image" Target="media/image40.png"/><Relationship Id="rId84" Type="http://schemas.openxmlformats.org/officeDocument/2006/relationships/image" Target="media/image54.png"/><Relationship Id="rId138" Type="http://schemas.openxmlformats.org/officeDocument/2006/relationships/hyperlink" Target="http://www.dawliatraining.com/" TargetMode="External"/><Relationship Id="rId107" Type="http://schemas.openxmlformats.org/officeDocument/2006/relationships/image" Target="media/image60.png"/><Relationship Id="rId11" Type="http://schemas.openxmlformats.org/officeDocument/2006/relationships/hyperlink" Target="http://www.dawliatraining.com/" TargetMode="External"/><Relationship Id="rId32" Type="http://schemas.openxmlformats.org/officeDocument/2006/relationships/image" Target="media/image17.png"/><Relationship Id="rId53" Type="http://schemas.openxmlformats.org/officeDocument/2006/relationships/image" Target="media/image29.png"/><Relationship Id="rId74" Type="http://schemas.openxmlformats.org/officeDocument/2006/relationships/image" Target="media/image47.png"/><Relationship Id="rId128" Type="http://schemas.openxmlformats.org/officeDocument/2006/relationships/image" Target="media/image80.png"/><Relationship Id="rId5" Type="http://schemas.openxmlformats.org/officeDocument/2006/relationships/settings" Target="settings.xml"/><Relationship Id="rId90" Type="http://schemas.openxmlformats.org/officeDocument/2006/relationships/image" Target="media/image61.png"/><Relationship Id="rId95" Type="http://schemas.openxmlformats.org/officeDocument/2006/relationships/image" Target="media/image66.png"/><Relationship Id="rId22" Type="http://schemas.openxmlformats.org/officeDocument/2006/relationships/hyperlink" Target="http://www.dawliatraining.com/" TargetMode="External"/><Relationship Id="rId27" Type="http://schemas.openxmlformats.org/officeDocument/2006/relationships/image" Target="media/image14.png"/><Relationship Id="rId43" Type="http://schemas.openxmlformats.org/officeDocument/2006/relationships/image" Target="media/image34.png"/><Relationship Id="rId48" Type="http://schemas.openxmlformats.org/officeDocument/2006/relationships/header" Target="header3.xm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113" Type="http://schemas.openxmlformats.org/officeDocument/2006/relationships/hyperlink" Target="http://www.dawliatraining.com/" TargetMode="External"/><Relationship Id="rId118" Type="http://schemas.openxmlformats.org/officeDocument/2006/relationships/hyperlink" Target="http://www.dawliatraining.com/" TargetMode="External"/><Relationship Id="rId134" Type="http://schemas.openxmlformats.org/officeDocument/2006/relationships/hyperlink" Target="http://www.dawliatraining.com/" TargetMode="External"/><Relationship Id="rId139" Type="http://schemas.openxmlformats.org/officeDocument/2006/relationships/image" Target="media/image84.jpeg"/><Relationship Id="rId80" Type="http://schemas.openxmlformats.org/officeDocument/2006/relationships/image" Target="media/image50.png"/><Relationship Id="rId85" Type="http://schemas.openxmlformats.org/officeDocument/2006/relationships/image" Target="media/image56.svg"/><Relationship Id="rId12" Type="http://schemas.openxmlformats.org/officeDocument/2006/relationships/hyperlink" Target="http://www.dawliatraining.com/" TargetMode="External"/><Relationship Id="rId17" Type="http://schemas.openxmlformats.org/officeDocument/2006/relationships/hyperlink" Target="http://www.dawliatraining.com/" TargetMode="External"/><Relationship Id="rId33" Type="http://schemas.openxmlformats.org/officeDocument/2006/relationships/image" Target="media/image24.png"/><Relationship Id="rId38" Type="http://schemas.openxmlformats.org/officeDocument/2006/relationships/image" Target="media/image20.png"/><Relationship Id="rId59" Type="http://schemas.openxmlformats.org/officeDocument/2006/relationships/image" Target="media/image36.png"/><Relationship Id="rId103" Type="http://schemas.openxmlformats.org/officeDocument/2006/relationships/hyperlink" Target="http://www.dawliatraining.com/" TargetMode="External"/><Relationship Id="rId108" Type="http://schemas.microsoft.com/office/2007/relationships/hdphoto" Target="media/hdphoto2.wdp"/><Relationship Id="rId124" Type="http://schemas.openxmlformats.org/officeDocument/2006/relationships/image" Target="media/image77.png"/><Relationship Id="rId129" Type="http://schemas.openxmlformats.org/officeDocument/2006/relationships/image" Target="media/image85.png"/><Relationship Id="rId54" Type="http://schemas.openxmlformats.org/officeDocument/2006/relationships/image" Target="media/image31.png"/><Relationship Id="rId70" Type="http://schemas.openxmlformats.org/officeDocument/2006/relationships/hyperlink" Target="http://www.dawliatraining.com/" TargetMode="External"/><Relationship Id="rId75" Type="http://schemas.openxmlformats.org/officeDocument/2006/relationships/image" Target="media/image48.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hyperlink" Target="http://www.dawliatraining.com/"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5.png"/><Relationship Id="rId49" Type="http://schemas.openxmlformats.org/officeDocument/2006/relationships/footer" Target="footer3.xml"/><Relationship Id="rId114" Type="http://schemas.openxmlformats.org/officeDocument/2006/relationships/hyperlink" Target="http://www.dawliatraining.com/" TargetMode="External"/><Relationship Id="rId119" Type="http://schemas.openxmlformats.org/officeDocument/2006/relationships/image" Target="media/image74.png"/><Relationship Id="rId44" Type="http://schemas.openxmlformats.org/officeDocument/2006/relationships/header" Target="header1.xml"/><Relationship Id="rId60" Type="http://schemas.openxmlformats.org/officeDocument/2006/relationships/image" Target="media/image37.png"/><Relationship Id="rId65" Type="http://schemas.openxmlformats.org/officeDocument/2006/relationships/image" Target="media/image41.png"/><Relationship Id="rId81" Type="http://schemas.openxmlformats.org/officeDocument/2006/relationships/image" Target="media/image51.png"/><Relationship Id="rId86" Type="http://schemas.openxmlformats.org/officeDocument/2006/relationships/image" Target="media/image55.png"/><Relationship Id="rId130" Type="http://schemas.openxmlformats.org/officeDocument/2006/relationships/image" Target="media/image81.jpeg"/><Relationship Id="rId135"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image" Target="media/image71.png"/><Relationship Id="rId34" Type="http://schemas.openxmlformats.org/officeDocument/2006/relationships/image" Target="media/image18.png"/><Relationship Id="rId50" Type="http://schemas.openxmlformats.org/officeDocument/2006/relationships/image" Target="media/image27.png"/><Relationship Id="rId55" Type="http://schemas.openxmlformats.org/officeDocument/2006/relationships/image" Target="media/image33.png"/><Relationship Id="rId76" Type="http://schemas.openxmlformats.org/officeDocument/2006/relationships/image" Target="media/image480.png"/><Relationship Id="rId97" Type="http://schemas.openxmlformats.org/officeDocument/2006/relationships/image" Target="media/image68.png"/><Relationship Id="rId104" Type="http://schemas.openxmlformats.org/officeDocument/2006/relationships/hyperlink" Target="http://www.dawliatraining.com/" TargetMode="External"/><Relationship Id="rId120" Type="http://schemas.openxmlformats.org/officeDocument/2006/relationships/hyperlink" Target="http://www.dawliatraining.com/" TargetMode="External"/><Relationship Id="rId125" Type="http://schemas.openxmlformats.org/officeDocument/2006/relationships/image" Target="media/image81.png"/><Relationship Id="rId141" Type="http://schemas.openxmlformats.org/officeDocument/2006/relationships/image" Target="media/image85.jpeg"/><Relationship Id="rId7" Type="http://schemas.openxmlformats.org/officeDocument/2006/relationships/footnotes" Target="footnotes.xml"/><Relationship Id="rId71" Type="http://schemas.openxmlformats.org/officeDocument/2006/relationships/image" Target="media/image44.pn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00.png"/><Relationship Id="rId24" Type="http://schemas.openxmlformats.org/officeDocument/2006/relationships/hyperlink" Target="http://www.dawliatraining.com/" TargetMode="External"/><Relationship Id="rId40" Type="http://schemas.openxmlformats.org/officeDocument/2006/relationships/image" Target="media/image21.png"/><Relationship Id="rId45" Type="http://schemas.openxmlformats.org/officeDocument/2006/relationships/header" Target="header2.xml"/><Relationship Id="rId66" Type="http://schemas.openxmlformats.org/officeDocument/2006/relationships/hyperlink" Target="http://www.dawliatraining.com/" TargetMode="External"/><Relationship Id="rId87" Type="http://schemas.openxmlformats.org/officeDocument/2006/relationships/image" Target="media/image56.png"/><Relationship Id="rId110" Type="http://schemas.openxmlformats.org/officeDocument/2006/relationships/header" Target="header4.xml"/><Relationship Id="rId115" Type="http://schemas.openxmlformats.org/officeDocument/2006/relationships/hyperlink" Target="http://www.dawliatraining.com/" TargetMode="External"/><Relationship Id="rId131" Type="http://schemas.openxmlformats.org/officeDocument/2006/relationships/hyperlink" Target="http://www.dawliatraining.com/" TargetMode="External"/><Relationship Id="rId136" Type="http://schemas.openxmlformats.org/officeDocument/2006/relationships/hyperlink" Target="http://www.dawliatraining.com/" TargetMode="External"/><Relationship Id="rId61" Type="http://schemas.openxmlformats.org/officeDocument/2006/relationships/image" Target="media/image38.png"/><Relationship Id="rId82" Type="http://schemas.openxmlformats.org/officeDocument/2006/relationships/image" Target="media/image52.png"/><Relationship Id="rId19" Type="http://schemas.openxmlformats.org/officeDocument/2006/relationships/hyperlink" Target="http://www.dawliatraining.com/" TargetMode="External"/><Relationship Id="rId14" Type="http://schemas.openxmlformats.org/officeDocument/2006/relationships/image" Target="media/image6.png"/><Relationship Id="rId30" Type="http://schemas.openxmlformats.org/officeDocument/2006/relationships/image" Target="media/image16.png"/><Relationship Id="rId35" Type="http://schemas.openxmlformats.org/officeDocument/2006/relationships/image" Target="media/image26.png"/><Relationship Id="rId56"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100" Type="http://schemas.openxmlformats.org/officeDocument/2006/relationships/image" Target="media/image59.png"/><Relationship Id="rId105" Type="http://schemas.openxmlformats.org/officeDocument/2006/relationships/hyperlink" Target="http://www.dawliatraining.com/" TargetMode="External"/><Relationship Id="rId126" Type="http://schemas.openxmlformats.org/officeDocument/2006/relationships/image" Target="media/image78.png"/><Relationship Id="rId8" Type="http://schemas.openxmlformats.org/officeDocument/2006/relationships/endnotes" Target="endnotes.xml"/><Relationship Id="rId51" Type="http://schemas.openxmlformats.org/officeDocument/2006/relationships/hyperlink" Target="http://www.dawliatraining.com/" TargetMode="External"/><Relationship Id="rId72" Type="http://schemas.openxmlformats.org/officeDocument/2006/relationships/image" Target="media/image46.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image" Target="media/image75.png"/><Relationship Id="rId142" Type="http://schemas.openxmlformats.org/officeDocument/2006/relationships/image" Target="media/image86.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footer" Target="footer1.xml"/><Relationship Id="rId67" Type="http://schemas.openxmlformats.org/officeDocument/2006/relationships/image" Target="media/image42.png"/><Relationship Id="rId116" Type="http://schemas.openxmlformats.org/officeDocument/2006/relationships/image" Target="media/image73.png"/><Relationship Id="rId137" Type="http://schemas.openxmlformats.org/officeDocument/2006/relationships/image" Target="media/image83.jpeg"/><Relationship Id="rId20" Type="http://schemas.openxmlformats.org/officeDocument/2006/relationships/image" Target="media/image10.png"/><Relationship Id="rId41" Type="http://schemas.openxmlformats.org/officeDocument/2006/relationships/image" Target="media/image32.png"/><Relationship Id="rId62" Type="http://schemas.openxmlformats.org/officeDocument/2006/relationships/image" Target="media/image39.png"/><Relationship Id="rId83" Type="http://schemas.openxmlformats.org/officeDocument/2006/relationships/image" Target="media/image53.png"/><Relationship Id="rId88" Type="http://schemas.openxmlformats.org/officeDocument/2006/relationships/image" Target="media/image57.png"/><Relationship Id="rId111" Type="http://schemas.openxmlformats.org/officeDocument/2006/relationships/footer" Target="footer4.xml"/><Relationship Id="rId132" Type="http://schemas.openxmlformats.org/officeDocument/2006/relationships/image" Target="media/image82.png"/><Relationship Id="rId15" Type="http://schemas.openxmlformats.org/officeDocument/2006/relationships/image" Target="media/image7.png"/><Relationship Id="rId36" Type="http://schemas.openxmlformats.org/officeDocument/2006/relationships/image" Target="media/image19.png"/><Relationship Id="rId57" Type="http://schemas.openxmlformats.org/officeDocument/2006/relationships/hyperlink" Target="http://www.dawliatraining.com/" TargetMode="External"/><Relationship Id="rId106" Type="http://schemas.openxmlformats.org/officeDocument/2006/relationships/hyperlink" Target="http://www.dawliatraining.com/" TargetMode="External"/><Relationship Id="rId127" Type="http://schemas.openxmlformats.org/officeDocument/2006/relationships/image" Target="media/image83.png"/><Relationship Id="rId10" Type="http://schemas.openxmlformats.org/officeDocument/2006/relationships/hyperlink" Target="http://www.dawliatraining.com/" TargetMode="External"/><Relationship Id="rId31" Type="http://schemas.openxmlformats.org/officeDocument/2006/relationships/image" Target="media/image22.png"/><Relationship Id="rId52" Type="http://schemas.openxmlformats.org/officeDocument/2006/relationships/hyperlink" Target="http://www.dawliatraining.com/" TargetMode="External"/><Relationship Id="rId73" Type="http://schemas.openxmlformats.org/officeDocument/2006/relationships/image" Target="media/image45.png"/><Relationship Id="rId78" Type="http://schemas.openxmlformats.org/officeDocument/2006/relationships/hyperlink" Target="http://www.dawliatraining.com/" TargetMode="External"/><Relationship Id="rId94" Type="http://schemas.openxmlformats.org/officeDocument/2006/relationships/image" Target="media/image65.pn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76.png"/><Relationship Id="rId143" Type="http://schemas.openxmlformats.org/officeDocument/2006/relationships/image" Target="media/image87.png"/><Relationship Id="rId4" Type="http://schemas.microsoft.com/office/2007/relationships/stylesWithEffects" Target="stylesWithEffects.xml"/><Relationship Id="rId9" Type="http://schemas.openxmlformats.org/officeDocument/2006/relationships/image" Target="media/image5.png"/><Relationship Id="rId26" Type="http://schemas.openxmlformats.org/officeDocument/2006/relationships/hyperlink" Target="http://www.dawliatraining.com/" TargetMode="External"/><Relationship Id="rId47" Type="http://schemas.openxmlformats.org/officeDocument/2006/relationships/footer" Target="footer2.xml"/><Relationship Id="rId68" Type="http://schemas.openxmlformats.org/officeDocument/2006/relationships/image" Target="media/image43.png"/><Relationship Id="rId89" Type="http://schemas.openxmlformats.org/officeDocument/2006/relationships/image" Target="media/image58.png"/><Relationship Id="rId112" Type="http://schemas.openxmlformats.org/officeDocument/2006/relationships/hyperlink" Target="http://www.dawliatraining.com/" TargetMode="External"/><Relationship Id="rId133" Type="http://schemas.openxmlformats.org/officeDocument/2006/relationships/hyperlink" Target="http://www.dawliatraining.com/" TargetMode="External"/><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35.png"/><Relationship Id="rId79" Type="http://schemas.openxmlformats.org/officeDocument/2006/relationships/image" Target="media/image49.png"/><Relationship Id="rId102" Type="http://schemas.openxmlformats.org/officeDocument/2006/relationships/hyperlink" Target="http://www.dawliatraining.com/" TargetMode="External"/><Relationship Id="rId123" Type="http://schemas.openxmlformats.org/officeDocument/2006/relationships/image" Target="media/image79.png"/><Relationship Id="rId144"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D8FC012-E495-419B-B2DB-4E8AFC8466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12</TotalTime>
  <Pages>52</Pages>
  <Words>4311</Words>
  <Characters>24574</Characters>
  <Application>Microsoft Office Word</Application>
  <DocSecurity>0</DocSecurity>
  <Lines>204</Lines>
  <Paragraphs>57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28828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user</cp:lastModifiedBy>
  <cp:revision>5</cp:revision>
  <cp:lastPrinted>2024-10-26T06:17:00Z</cp:lastPrinted>
  <dcterms:created xsi:type="dcterms:W3CDTF">2024-10-26T06:17:00Z</dcterms:created>
  <dcterms:modified xsi:type="dcterms:W3CDTF">2025-04-06T05:58:00Z</dcterms:modified>
</cp:coreProperties>
</file>